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bbab" w14:paraId="19bbbab" w:rsidRDefault="00BE68A8" w:rsidP="00BD7F4E" w:rsidR="00BE68A8">
      <w:pPr>
        <w:jc w:val="right"/>
        <w15:collapsed w:val="false"/>
      </w:pPr>
      <w:bookmarkStart w:name="_GoBack" w:id="0"/>
      <w:bookmarkEnd w:id="0"/>
    </w:p>
    <w:p w:rsidRDefault="0004519C" w:rsidP="00BD7F4E" w:rsidR="00BD7F4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42</w:t>
      </w:r>
      <w:proofErr w:type="spellEnd"/>
    </w:p>
    <w:p w:rsidRDefault="00BD7F4E" w:rsidP="00BD7F4E" w:rsidR="00BD7F4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7F4E" w:rsidP="00BD7F4E" w:rsidR="00BD7F4E" w:rsidRPr="00D21A2C"/>
    <w:p w:rsidRDefault="00BD7F4E" w:rsidP="00BD7F4E" w:rsidR="00BD7F4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7F4E" w:rsidP="00BD7F4E" w:rsidR="00BD7F4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D7F4E" w:rsidP="00BD7F4E" w:rsidR="00BD7F4E" w:rsidRPr="005A0C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D7F4E" w:rsidP="00305596" w:rsidR="00BD7F4E"/>
    <w:p w:rsidRDefault="00305596" w:rsidP="00305596" w:rsidR="00305596"/>
    <w:p w:rsidRDefault="00305596" w:rsidP="00305596" w:rsidR="00305596"/>
    <w:p w:rsidRDefault="00BD7F4E" w:rsidP="00BD7F4E" w:rsidR="00BD7F4E">
      <w:pPr>
        <w:jc w:val="center"/>
      </w:pPr>
      <w:r>
        <w:t>R E P U B L I K A   H R V A T S K A</w:t>
      </w:r>
    </w:p>
    <w:p w:rsidRDefault="00BD7F4E" w:rsidP="00BD7F4E" w:rsidR="00BD7F4E">
      <w:pPr>
        <w:jc w:val="center"/>
      </w:pPr>
      <w:r>
        <w:t>R J E Š E N J E</w:t>
      </w:r>
    </w:p>
    <w:p w:rsidRDefault="00BE68A8" w:rsidP="00BD7F4E" w:rsidR="00BE68A8">
      <w:pPr>
        <w:jc w:val="both"/>
      </w:pPr>
    </w:p>
    <w:p w:rsidRDefault="0004519C" w:rsidP="0004519C" w:rsidR="0004519C">
      <w:pPr>
        <w:jc w:val="center"/>
        <w:rPr>
          <w:b/>
          <w:bCs/>
        </w:rPr>
      </w:pPr>
    </w:p>
    <w:p w:rsidRDefault="0004519C" w:rsidP="0004519C" w:rsidR="0004519C">
      <w:pPr>
        <w:ind w:firstLine="708"/>
        <w:jc w:val="both"/>
      </w:pPr>
      <w:r>
        <w:t xml:space="preserve">Trgovački sud u Osijeku, po sucu Jadranki Herman, u stečajnom postupku </w:t>
      </w:r>
      <w:r>
        <w:rPr>
          <w:bCs/>
        </w:rPr>
        <w:t xml:space="preserve">nad dužnikom </w:t>
      </w:r>
      <w:r>
        <w:t xml:space="preserve">KAMEN PROJEKT d.o.o. za građevinarstvo, u stečaju,  </w:t>
      </w:r>
      <w:proofErr w:type="spellStart"/>
      <w:r>
        <w:t>Starovalpovački</w:t>
      </w:r>
      <w:proofErr w:type="spellEnd"/>
      <w:r>
        <w:t xml:space="preserve"> put </w:t>
      </w:r>
      <w:proofErr w:type="spellStart"/>
      <w:r>
        <w:t>72</w:t>
      </w:r>
      <w:proofErr w:type="spellEnd"/>
      <w:r>
        <w:t xml:space="preserve">, Belišće,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030096735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76356217849</w:t>
      </w:r>
      <w:proofErr w:type="spellEnd"/>
      <w:r>
        <w:t>,</w:t>
      </w:r>
      <w:r>
        <w:rPr>
          <w:bCs/>
        </w:rPr>
        <w:t xml:space="preserve"> dana </w:t>
      </w:r>
      <w:proofErr w:type="spellStart"/>
      <w:r>
        <w:rPr>
          <w:bCs/>
        </w:rPr>
        <w:t>13</w:t>
      </w:r>
      <w:proofErr w:type="spellEnd"/>
      <w:r>
        <w:rPr>
          <w:bCs/>
        </w:rPr>
        <w:t xml:space="preserve">. prosinca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</w:t>
      </w:r>
    </w:p>
    <w:p w:rsidRDefault="00BD7F4E" w:rsidP="00BD7F4E" w:rsidR="00BD7F4E">
      <w:pPr>
        <w:jc w:val="both"/>
      </w:pPr>
    </w:p>
    <w:p w:rsidRDefault="0004519C" w:rsidP="00BD7F4E" w:rsidR="0004519C">
      <w:pPr>
        <w:jc w:val="both"/>
      </w:pPr>
    </w:p>
    <w:p w:rsidRDefault="00BD7F4E" w:rsidP="00BD7F4E" w:rsidR="00BD7F4E">
      <w:pPr>
        <w:jc w:val="center"/>
      </w:pPr>
      <w:r>
        <w:t>r i j e š i o   j e</w:t>
      </w:r>
    </w:p>
    <w:p w:rsidRDefault="00D90419" w:rsidR="00D90419">
      <w:pPr>
        <w:jc w:val="both"/>
      </w:pPr>
    </w:p>
    <w:p w:rsidRDefault="00D0292C" w:rsidP="005E146F" w:rsidR="00D0292C">
      <w:pPr>
        <w:jc w:val="center"/>
        <w:rPr>
          <w:b/>
        </w:rPr>
      </w:pPr>
    </w:p>
    <w:p w:rsidRDefault="00CA0A72" w:rsidP="00CA0A72" w:rsidR="00D0292C">
      <w:pPr>
        <w:pStyle w:val="Odlomakpopisa"/>
        <w:numPr>
          <w:ilvl w:val="0"/>
          <w:numId w:val="2"/>
        </w:numPr>
        <w:jc w:val="both"/>
      </w:pPr>
      <w:r>
        <w:t xml:space="preserve">U stečajnom postupku nad dužnikom </w:t>
      </w:r>
      <w:r w:rsidR="0004519C">
        <w:t xml:space="preserve">KAMEN PROJEKT d.o.o. za građevinarstvo, u stečaju,  </w:t>
      </w:r>
      <w:proofErr w:type="spellStart"/>
      <w:r w:rsidR="0004519C">
        <w:t>Starovalpovački</w:t>
      </w:r>
      <w:proofErr w:type="spellEnd"/>
      <w:r w:rsidR="0004519C">
        <w:t xml:space="preserve"> put </w:t>
      </w:r>
      <w:proofErr w:type="spellStart"/>
      <w:r w:rsidR="0004519C">
        <w:t>72</w:t>
      </w:r>
      <w:proofErr w:type="spellEnd"/>
      <w:r w:rsidR="0004519C">
        <w:t xml:space="preserve">, Belišće, </w:t>
      </w:r>
      <w:proofErr w:type="spellStart"/>
      <w:r w:rsidR="0004519C">
        <w:t>MBS</w:t>
      </w:r>
      <w:proofErr w:type="spellEnd"/>
      <w:r w:rsidR="0004519C">
        <w:t xml:space="preserve">: </w:t>
      </w:r>
      <w:proofErr w:type="spellStart"/>
      <w:r w:rsidR="0004519C">
        <w:t>030096735</w:t>
      </w:r>
      <w:proofErr w:type="spellEnd"/>
      <w:r w:rsidR="0004519C">
        <w:t xml:space="preserve">, </w:t>
      </w:r>
      <w:proofErr w:type="spellStart"/>
      <w:r w:rsidR="0004519C">
        <w:t>OIB</w:t>
      </w:r>
      <w:proofErr w:type="spellEnd"/>
      <w:r w:rsidR="0004519C">
        <w:t xml:space="preserve">: </w:t>
      </w:r>
      <w:proofErr w:type="spellStart"/>
      <w:r w:rsidR="0004519C">
        <w:t>76356217849</w:t>
      </w:r>
      <w:proofErr w:type="spellEnd"/>
      <w:r w:rsidR="0004519C">
        <w:t>, zakazuje se</w:t>
      </w:r>
      <w:r w:rsidR="00D0292C">
        <w:t xml:space="preserve"> ročište</w:t>
      </w:r>
      <w:r>
        <w:t xml:space="preserve"> vjerovnika na kojem će se ispitati prijavljene tražbine (ispitno ročište) </w:t>
      </w:r>
      <w:r w:rsidR="00D0292C">
        <w:t xml:space="preserve">za  </w:t>
      </w:r>
    </w:p>
    <w:p w:rsidRDefault="00D0292C" w:rsidP="00D0292C" w:rsidR="00D0292C">
      <w:pPr>
        <w:ind w:left="360"/>
        <w:rPr>
          <w:b/>
          <w:bCs/>
        </w:rPr>
      </w:pPr>
      <w:r>
        <w:rPr>
          <w:b/>
          <w:bCs/>
        </w:rPr>
        <w:t xml:space="preserve">                         dan </w:t>
      </w:r>
      <w:proofErr w:type="spellStart"/>
      <w:r w:rsidR="00ED53D6">
        <w:rPr>
          <w:b/>
          <w:bCs/>
        </w:rPr>
        <w:t>30</w:t>
      </w:r>
      <w:proofErr w:type="spellEnd"/>
      <w:r w:rsidR="00ED53D6">
        <w:rPr>
          <w:b/>
          <w:bCs/>
        </w:rPr>
        <w:t xml:space="preserve">. </w:t>
      </w:r>
      <w:r w:rsidR="0004519C">
        <w:rPr>
          <w:b/>
          <w:bCs/>
        </w:rPr>
        <w:t xml:space="preserve">siječanj </w:t>
      </w:r>
      <w:proofErr w:type="spellStart"/>
      <w:r w:rsidR="0004519C">
        <w:rPr>
          <w:b/>
          <w:bCs/>
        </w:rPr>
        <w:t>2018</w:t>
      </w:r>
      <w:proofErr w:type="spellEnd"/>
      <w:r w:rsidR="0004519C">
        <w:rPr>
          <w:b/>
          <w:bCs/>
        </w:rPr>
        <w:t xml:space="preserve">.  godine s početkom u </w:t>
      </w:r>
      <w:proofErr w:type="spellStart"/>
      <w:r w:rsidR="0004519C">
        <w:rPr>
          <w:b/>
          <w:bCs/>
        </w:rPr>
        <w:t>10</w:t>
      </w:r>
      <w:proofErr w:type="spellEnd"/>
      <w:r w:rsidR="0004519C">
        <w:rPr>
          <w:b/>
          <w:bCs/>
        </w:rPr>
        <w:t>,</w:t>
      </w:r>
      <w:proofErr w:type="spellStart"/>
      <w:r w:rsidR="0004519C">
        <w:rPr>
          <w:b/>
          <w:bCs/>
        </w:rPr>
        <w:t>0</w:t>
      </w:r>
      <w:r>
        <w:rPr>
          <w:b/>
          <w:bCs/>
        </w:rPr>
        <w:t>0</w:t>
      </w:r>
      <w:proofErr w:type="spellEnd"/>
      <w:r>
        <w:rPr>
          <w:b/>
          <w:bCs/>
        </w:rPr>
        <w:t xml:space="preserve"> sati,</w:t>
      </w:r>
    </w:p>
    <w:p w:rsidRDefault="00D0292C" w:rsidP="00D0292C" w:rsidR="00D0292C">
      <w:pPr>
        <w:jc w:val="center"/>
      </w:pPr>
      <w:r w:rsidRPr="005E146F">
        <w:rPr>
          <w:b/>
        </w:rPr>
        <w:t xml:space="preserve">a izvještajno </w:t>
      </w:r>
      <w:r w:rsidR="0004519C">
        <w:rPr>
          <w:b/>
        </w:rPr>
        <w:t xml:space="preserve">ročište isti dan, s početkom u </w:t>
      </w:r>
      <w:proofErr w:type="spellStart"/>
      <w:r w:rsidR="0004519C">
        <w:rPr>
          <w:b/>
        </w:rPr>
        <w:t>10</w:t>
      </w:r>
      <w:proofErr w:type="spellEnd"/>
      <w:r w:rsidR="0004519C">
        <w:rPr>
          <w:b/>
        </w:rPr>
        <w:t>,</w:t>
      </w:r>
      <w:proofErr w:type="spellStart"/>
      <w:r w:rsidR="0004519C">
        <w:rPr>
          <w:b/>
        </w:rPr>
        <w:t>3</w:t>
      </w:r>
      <w:r w:rsidRPr="005E146F">
        <w:rPr>
          <w:b/>
        </w:rPr>
        <w:t>0</w:t>
      </w:r>
      <w:proofErr w:type="spellEnd"/>
      <w:r w:rsidRPr="005E146F">
        <w:rPr>
          <w:b/>
        </w:rPr>
        <w:t xml:space="preserve"> sati,</w:t>
      </w:r>
    </w:p>
    <w:p w:rsidRDefault="00D0292C" w:rsidP="00D0292C" w:rsidR="00D0292C">
      <w:pPr>
        <w:jc w:val="both"/>
      </w:pPr>
    </w:p>
    <w:p w:rsidRDefault="00D0292C" w:rsidP="00D0292C" w:rsidR="00D0292C">
      <w:pPr>
        <w:ind w:left="708"/>
        <w:jc w:val="both"/>
      </w:pPr>
      <w:r>
        <w:t xml:space="preserve">ročište će se  održati  u prostorijama Trgovačkog suda u Osijeku, Zagrebačka 2, soba </w:t>
      </w:r>
      <w:proofErr w:type="spellStart"/>
      <w:r>
        <w:t>22</w:t>
      </w:r>
      <w:proofErr w:type="spellEnd"/>
      <w:r>
        <w:t>/I.</w:t>
      </w:r>
    </w:p>
    <w:p w:rsidRDefault="00CA0A72" w:rsidP="00D0292C" w:rsidR="00CA0A72">
      <w:pPr>
        <w:ind w:left="708"/>
        <w:jc w:val="both"/>
      </w:pPr>
    </w:p>
    <w:p w:rsidRDefault="00CA0A72" w:rsidP="00CA0A72" w:rsidR="005E146F">
      <w:pPr>
        <w:pStyle w:val="Odlomakpopisa"/>
        <w:numPr>
          <w:ilvl w:val="0"/>
          <w:numId w:val="2"/>
        </w:numPr>
      </w:pPr>
      <w:r>
        <w:t xml:space="preserve">Ovo rješenje objavit će se na </w:t>
      </w:r>
      <w:r w:rsidR="00D8226F">
        <w:t>mrežnim stranicama e-oglasna ploča suda</w:t>
      </w:r>
      <w:r w:rsidR="005E146F">
        <w:t xml:space="preserve">. </w:t>
      </w:r>
    </w:p>
    <w:p w:rsidRDefault="003A16B4" w:rsidP="0015318B" w:rsidR="003A16B4">
      <w:pPr>
        <w:ind w:left="1080"/>
        <w:jc w:val="both"/>
      </w:pPr>
    </w:p>
    <w:p w:rsidRDefault="005E146F" w:rsidP="0015318B" w:rsidR="005E146F">
      <w:pPr>
        <w:ind w:left="1080"/>
        <w:jc w:val="both"/>
      </w:pPr>
    </w:p>
    <w:p w:rsidRDefault="00CA0A72" w:rsidP="00CA0A72" w:rsidR="00CA0A72">
      <w:pPr>
        <w:ind w:left="1080"/>
        <w:jc w:val="center"/>
      </w:pPr>
      <w:r>
        <w:t>Obrazloženje</w:t>
      </w:r>
    </w:p>
    <w:p w:rsidRDefault="00CA0A72" w:rsidP="00CA0A72" w:rsidR="00CA0A72">
      <w:pPr>
        <w:ind w:left="1080"/>
        <w:jc w:val="center"/>
      </w:pPr>
    </w:p>
    <w:p w:rsidRDefault="00BE68A8" w:rsidP="00CA0A72" w:rsidR="00BE68A8">
      <w:pPr>
        <w:ind w:left="1080"/>
        <w:jc w:val="center"/>
      </w:pPr>
    </w:p>
    <w:p w:rsidRDefault="00CA0A72" w:rsidP="00CA0A72" w:rsidR="007A678B">
      <w:pPr>
        <w:ind w:firstLine="708"/>
        <w:jc w:val="both"/>
      </w:pPr>
      <w:r>
        <w:t>Rješenjem ovog suda St-</w:t>
      </w:r>
      <w:proofErr w:type="spellStart"/>
      <w:r w:rsidR="0004519C">
        <w:t>474</w:t>
      </w:r>
      <w:proofErr w:type="spellEnd"/>
      <w:r w:rsidR="0004519C">
        <w:t>/</w:t>
      </w:r>
      <w:proofErr w:type="spellStart"/>
      <w:r w:rsidR="0004519C">
        <w:t>16</w:t>
      </w:r>
      <w:proofErr w:type="spellEnd"/>
      <w:r w:rsidR="0004519C">
        <w:t>-</w:t>
      </w:r>
      <w:proofErr w:type="spellStart"/>
      <w:r w:rsidR="0004519C">
        <w:t>22</w:t>
      </w:r>
      <w:proofErr w:type="spellEnd"/>
      <w:r w:rsidR="0004519C">
        <w:t xml:space="preserve"> od </w:t>
      </w:r>
      <w:proofErr w:type="spellStart"/>
      <w:r w:rsidR="0004519C">
        <w:t>10</w:t>
      </w:r>
      <w:proofErr w:type="spellEnd"/>
      <w:r w:rsidR="0004519C">
        <w:t xml:space="preserve">. veljače </w:t>
      </w:r>
      <w:proofErr w:type="spellStart"/>
      <w:r w:rsidR="0004519C">
        <w:t>2017</w:t>
      </w:r>
      <w:proofErr w:type="spellEnd"/>
      <w:r w:rsidR="0004519C">
        <w:t>.</w:t>
      </w:r>
      <w:r>
        <w:t xml:space="preserve"> godine otvoren je stečajni postupak nad dužnikom </w:t>
      </w:r>
      <w:r w:rsidR="0004519C">
        <w:t xml:space="preserve">KAMEN PROJEKT d.o.o. za građevinarstvo, u stečaju,  </w:t>
      </w:r>
      <w:proofErr w:type="spellStart"/>
      <w:r w:rsidR="0004519C">
        <w:t>Starovalpovački</w:t>
      </w:r>
      <w:proofErr w:type="spellEnd"/>
      <w:r w:rsidR="0004519C">
        <w:t xml:space="preserve"> put </w:t>
      </w:r>
      <w:proofErr w:type="spellStart"/>
      <w:r w:rsidR="0004519C">
        <w:t>72</w:t>
      </w:r>
      <w:proofErr w:type="spellEnd"/>
      <w:r w:rsidR="0004519C">
        <w:t>, Belišće</w:t>
      </w:r>
      <w:r>
        <w:t>. Istim rješenjem određeno je ročište vjerovnika na kojem će se ispitati prijavljene tražbine (ispitno ročište) za dan</w:t>
      </w:r>
      <w:r w:rsidR="0004519C">
        <w:t xml:space="preserve"> </w:t>
      </w:r>
      <w:proofErr w:type="spellStart"/>
      <w:r w:rsidR="0004519C">
        <w:t>23</w:t>
      </w:r>
      <w:proofErr w:type="spellEnd"/>
      <w:r w:rsidR="0004519C">
        <w:t xml:space="preserve">. svibanj </w:t>
      </w:r>
      <w:proofErr w:type="spellStart"/>
      <w:r w:rsidR="0004519C">
        <w:t>2017</w:t>
      </w:r>
      <w:proofErr w:type="spellEnd"/>
      <w:r>
        <w:t xml:space="preserve">. godine s početkom u </w:t>
      </w:r>
      <w:proofErr w:type="spellStart"/>
      <w:r>
        <w:t>10</w:t>
      </w:r>
      <w:proofErr w:type="spellEnd"/>
      <w:r>
        <w:t>,</w:t>
      </w:r>
      <w:proofErr w:type="spellStart"/>
      <w:r w:rsidR="0004519C">
        <w:t>0</w:t>
      </w:r>
      <w:r>
        <w:t>0</w:t>
      </w:r>
      <w:proofErr w:type="spellEnd"/>
      <w:r>
        <w:t xml:space="preserve"> sati a izvj</w:t>
      </w:r>
      <w:r w:rsidR="0004519C">
        <w:t xml:space="preserve">eštajno  ročište s početkom u </w:t>
      </w:r>
      <w:proofErr w:type="spellStart"/>
      <w:r w:rsidR="0004519C">
        <w:t>10</w:t>
      </w:r>
      <w:proofErr w:type="spellEnd"/>
      <w:r w:rsidR="0004519C">
        <w:t>,</w:t>
      </w:r>
      <w:proofErr w:type="spellStart"/>
      <w:r w:rsidR="0004519C">
        <w:t>3</w:t>
      </w:r>
      <w:r>
        <w:t>0</w:t>
      </w:r>
      <w:proofErr w:type="spellEnd"/>
      <w:r>
        <w:t xml:space="preserve"> sati. </w:t>
      </w:r>
    </w:p>
    <w:p w:rsidRDefault="007A678B" w:rsidP="0004519C" w:rsidR="007A678B">
      <w:pPr>
        <w:jc w:val="both"/>
      </w:pPr>
    </w:p>
    <w:p w:rsidRDefault="006E2A2B" w:rsidP="00CA0A72" w:rsidR="00CA0A72">
      <w:pPr>
        <w:ind w:firstLine="708"/>
        <w:jc w:val="both"/>
      </w:pPr>
      <w:r>
        <w:t>Stečajni upravitelj dužnika, imenovan rješenjem o otvaranju stečajnog postupka Željko Ferenčić odvjetnik iz Vukovara</w:t>
      </w:r>
      <w:r w:rsidR="007A678B">
        <w:t xml:space="preserve"> za ispitno ročište </w:t>
      </w:r>
      <w:r>
        <w:t xml:space="preserve">nije sačinio </w:t>
      </w:r>
      <w:r w:rsidR="007A678B">
        <w:t xml:space="preserve"> tablice prijavljenih tražbina vjerovnika</w:t>
      </w:r>
      <w:r>
        <w:t xml:space="preserve">, te je na istom ročištu zatražio odgodu zbog nemogućnosti preuzimanja knjigovodstvene dokumentacije dužnika.          </w:t>
      </w:r>
      <w:r w:rsidR="007A678B">
        <w:t xml:space="preserve"> </w:t>
      </w:r>
    </w:p>
    <w:p w:rsidRDefault="00874683" w:rsidP="00CA0A72" w:rsidR="00874683">
      <w:pPr>
        <w:ind w:firstLine="708"/>
        <w:jc w:val="both"/>
      </w:pPr>
    </w:p>
    <w:p w:rsidRDefault="00305596" w:rsidP="00CA0A72" w:rsidR="00305596">
      <w:pPr>
        <w:ind w:firstLine="708"/>
        <w:jc w:val="both"/>
      </w:pPr>
    </w:p>
    <w:p w:rsidRDefault="00305596" w:rsidP="00CA0A72" w:rsidR="00305596">
      <w:pPr>
        <w:ind w:firstLine="708"/>
        <w:jc w:val="both"/>
      </w:pPr>
    </w:p>
    <w:p w:rsidRDefault="00305596" w:rsidP="00CA0A72" w:rsidR="00305596">
      <w:pPr>
        <w:ind w:firstLine="708"/>
        <w:jc w:val="both"/>
      </w:pPr>
    </w:p>
    <w:p w:rsidRDefault="00305596" w:rsidP="00CA0A72" w:rsidR="00305596">
      <w:pPr>
        <w:ind w:firstLine="708"/>
        <w:jc w:val="both"/>
      </w:pPr>
    </w:p>
    <w:p w:rsidRDefault="00305596" w:rsidP="00305596" w:rsidR="00305596">
      <w:pPr>
        <w:ind w:firstLine="708"/>
        <w:jc w:val="center"/>
      </w:pPr>
      <w:r>
        <w:t>2</w:t>
      </w:r>
    </w:p>
    <w:p w:rsidRDefault="00305596" w:rsidP="00305596" w:rsidR="0030559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42</w:t>
      </w:r>
      <w:proofErr w:type="spellEnd"/>
    </w:p>
    <w:p w:rsidRDefault="00305596" w:rsidP="00305596" w:rsidR="00305596">
      <w:pPr>
        <w:ind w:firstLine="708"/>
        <w:jc w:val="center"/>
      </w:pPr>
    </w:p>
    <w:p w:rsidRDefault="00305596" w:rsidP="00CA0A72" w:rsidR="00305596">
      <w:pPr>
        <w:ind w:firstLine="708"/>
        <w:jc w:val="both"/>
      </w:pPr>
    </w:p>
    <w:p w:rsidRDefault="00305596" w:rsidP="00CA0A72" w:rsidR="00305596">
      <w:pPr>
        <w:ind w:firstLine="708"/>
        <w:jc w:val="both"/>
      </w:pPr>
    </w:p>
    <w:p w:rsidRDefault="00305596" w:rsidP="00CA0A72" w:rsidR="00305596">
      <w:pPr>
        <w:ind w:firstLine="708"/>
        <w:jc w:val="both"/>
      </w:pPr>
    </w:p>
    <w:p w:rsidRDefault="006E2A2B" w:rsidP="00CA0A72" w:rsidR="00751CE7">
      <w:pPr>
        <w:ind w:firstLine="708"/>
        <w:jc w:val="both"/>
      </w:pPr>
      <w:r>
        <w:t xml:space="preserve">Zbog </w:t>
      </w:r>
      <w:proofErr w:type="spellStart"/>
      <w:r>
        <w:t>nepostupanja</w:t>
      </w:r>
      <w:proofErr w:type="spellEnd"/>
      <w:r>
        <w:t xml:space="preserve"> stečajnog upravitelja </w:t>
      </w:r>
      <w:r w:rsidR="00751CE7">
        <w:t xml:space="preserve">ispitno ročište zakazano za </w:t>
      </w:r>
      <w:proofErr w:type="spellStart"/>
      <w:r w:rsidR="00751CE7">
        <w:t>23</w:t>
      </w:r>
      <w:proofErr w:type="spellEnd"/>
      <w:r w:rsidR="00751CE7">
        <w:t xml:space="preserve">. svibanj </w:t>
      </w:r>
      <w:proofErr w:type="spellStart"/>
      <w:r w:rsidR="00751CE7">
        <w:t>2017</w:t>
      </w:r>
      <w:proofErr w:type="spellEnd"/>
      <w:r w:rsidR="00751CE7">
        <w:t xml:space="preserve">. odgođeno je  te je riješeno da će slijedeće biti zakazano naknadno pismenim putem. </w:t>
      </w:r>
    </w:p>
    <w:p w:rsidRDefault="00751CE7" w:rsidP="00CA0A72" w:rsidR="00751CE7">
      <w:pPr>
        <w:ind w:firstLine="708"/>
        <w:jc w:val="both"/>
      </w:pPr>
    </w:p>
    <w:p w:rsidRDefault="00751CE7" w:rsidP="00CA0A72" w:rsidR="00751CE7">
      <w:pPr>
        <w:ind w:firstLine="708"/>
        <w:jc w:val="both"/>
      </w:pPr>
      <w:r>
        <w:t>Rješenjem St-</w:t>
      </w:r>
      <w:proofErr w:type="spellStart"/>
      <w:r>
        <w:t>474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33</w:t>
      </w:r>
      <w:proofErr w:type="spellEnd"/>
      <w:r>
        <w:t xml:space="preserve"> od </w:t>
      </w:r>
      <w:proofErr w:type="spellStart"/>
      <w:r>
        <w:t>18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 stečajni upravitelj dužnika Željko Ferenčić odvjetnik iz Vukovara razriješen je dužnosti. </w:t>
      </w:r>
    </w:p>
    <w:p w:rsidRDefault="00751CE7" w:rsidP="00CA0A72" w:rsidR="00751CE7">
      <w:pPr>
        <w:ind w:firstLine="708"/>
        <w:jc w:val="both"/>
      </w:pPr>
    </w:p>
    <w:p w:rsidRDefault="00751CE7" w:rsidP="00ED53D6" w:rsidR="00ED53D6">
      <w:pPr>
        <w:ind w:firstLine="708"/>
        <w:jc w:val="both"/>
      </w:pPr>
      <w:r>
        <w:t>Rješenjem St-</w:t>
      </w:r>
      <w:proofErr w:type="spellStart"/>
      <w:r>
        <w:t>474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39</w:t>
      </w:r>
      <w:proofErr w:type="spellEnd"/>
      <w:r>
        <w:t xml:space="preserve"> od </w:t>
      </w:r>
      <w:proofErr w:type="spellStart"/>
      <w:r>
        <w:t>30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godine za stečajnog upravitelja imenovan je Filip Babić dipl. oec. iz Osijeka. </w:t>
      </w:r>
      <w:r w:rsidR="00ED53D6">
        <w:t xml:space="preserve">Novoimenovani stečajni upravitelj nakon preuzimanja dužnosti podneskom od </w:t>
      </w:r>
      <w:proofErr w:type="spellStart"/>
      <w:r w:rsidR="00ED53D6">
        <w:t>12</w:t>
      </w:r>
      <w:proofErr w:type="spellEnd"/>
      <w:r w:rsidR="00ED53D6">
        <w:t xml:space="preserve">. prosinca </w:t>
      </w:r>
      <w:proofErr w:type="spellStart"/>
      <w:r w:rsidR="00ED53D6">
        <w:t>2017</w:t>
      </w:r>
      <w:proofErr w:type="spellEnd"/>
      <w:r w:rsidR="00ED53D6">
        <w:t xml:space="preserve">. predložio je zakazivanje novog ispitnog i izvještajnog ročišta u stečajnom postupku nad dužnikom. </w:t>
      </w:r>
    </w:p>
    <w:p w:rsidRDefault="00A717C7" w:rsidP="00ED53D6" w:rsidR="00A717C7">
      <w:pPr>
        <w:jc w:val="both"/>
      </w:pPr>
    </w:p>
    <w:p w:rsidRDefault="00CA0A72" w:rsidP="002E21B9" w:rsidR="00CA0A72"/>
    <w:p w:rsidRDefault="00D90419" w:rsidR="00D90419">
      <w:pPr>
        <w:jc w:val="center"/>
      </w:pPr>
      <w:r>
        <w:t>U Osijeku</w:t>
      </w:r>
      <w:r w:rsidR="0015318B">
        <w:t xml:space="preserve"> </w:t>
      </w:r>
      <w:proofErr w:type="spellStart"/>
      <w:r w:rsidR="00ED53D6">
        <w:t>13</w:t>
      </w:r>
      <w:proofErr w:type="spellEnd"/>
      <w:r w:rsidR="00ED53D6">
        <w:t xml:space="preserve">. prosinac </w:t>
      </w:r>
      <w:proofErr w:type="spellStart"/>
      <w:r w:rsidR="00ED53D6">
        <w:t>2017</w:t>
      </w:r>
      <w:proofErr w:type="spellEnd"/>
      <w:r w:rsidR="00ED53D6">
        <w:t xml:space="preserve">. </w:t>
      </w:r>
      <w:r w:rsidR="00D8226F">
        <w:t xml:space="preserve">      </w:t>
      </w:r>
    </w:p>
    <w:p w:rsidRDefault="002E21B9" w:rsidR="002E21B9">
      <w:pPr>
        <w:jc w:val="center"/>
      </w:pPr>
    </w:p>
    <w:p w:rsidRDefault="00B46D29" w:rsidR="00B46D29">
      <w:pPr>
        <w:jc w:val="both"/>
      </w:pPr>
    </w:p>
    <w:p w:rsidRDefault="00173460" w:rsidP="003A16B4" w:rsidR="003A16B4">
      <w:pPr>
        <w:jc w:val="both"/>
      </w:pPr>
      <w:r>
        <w:t>Zapisničar</w:t>
      </w:r>
    </w:p>
    <w:p w:rsidRDefault="003A16B4" w:rsidP="003A16B4" w:rsidR="00C73C48">
      <w:pPr>
        <w:jc w:val="both"/>
      </w:pPr>
      <w:r>
        <w:t>Maja Kocijan</w:t>
      </w:r>
    </w:p>
    <w:p w:rsidRDefault="00D90419" w:rsidP="003A16B4" w:rsidR="00D90419">
      <w:pPr>
        <w:jc w:val="both"/>
      </w:pPr>
      <w:r>
        <w:t xml:space="preserve">                                                                                   </w:t>
      </w:r>
      <w:r w:rsidR="00B35E7C">
        <w:t xml:space="preserve">      </w:t>
      </w:r>
      <w:r w:rsidR="003A16B4">
        <w:tab/>
      </w:r>
      <w:r w:rsidR="003A16B4">
        <w:tab/>
        <w:t>S</w:t>
      </w:r>
      <w:r>
        <w:t>TEČAJNI SUDAC</w:t>
      </w:r>
    </w:p>
    <w:p w:rsidRDefault="00D90419" w:rsidR="003A16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 </w:t>
      </w:r>
      <w:r w:rsidR="002E21B9">
        <w:t xml:space="preserve">  </w:t>
      </w:r>
      <w:r w:rsidR="003A16B4">
        <w:t xml:space="preserve"> </w:t>
      </w:r>
      <w:r w:rsidR="00173460">
        <w:t xml:space="preserve"> </w:t>
      </w:r>
      <w:r>
        <w:t>Jadranka Herman</w:t>
      </w:r>
    </w:p>
    <w:p w:rsidRDefault="002E21B9" w:rsidR="002E21B9"/>
    <w:p w:rsidRDefault="00C73C48" w:rsidR="00C73C48"/>
    <w:p w:rsidRDefault="00ED53D6" w:rsidR="00ED53D6"/>
    <w:p w:rsidRDefault="002E21B9" w:rsidP="00C32A63" w:rsidR="00C32A63">
      <w:r>
        <w:t>POUKA</w:t>
      </w:r>
      <w:r w:rsidR="00C32A63">
        <w:t xml:space="preserve"> O PRAVNOM LIJEKU:</w:t>
      </w:r>
    </w:p>
    <w:p w:rsidRDefault="00C32A63" w:rsidP="002D41C9" w:rsidR="00B35E7C">
      <w:pPr>
        <w:jc w:val="both"/>
      </w:pPr>
      <w:r>
        <w:t>Protiv ovog rj</w:t>
      </w:r>
      <w:r w:rsidR="002D41C9">
        <w:t xml:space="preserve">ešenja nije dopuštena žalba (članak </w:t>
      </w:r>
      <w:proofErr w:type="spellStart"/>
      <w:r w:rsidR="002D41C9">
        <w:t>278</w:t>
      </w:r>
      <w:proofErr w:type="spellEnd"/>
      <w:r w:rsidR="002D41C9">
        <w:t xml:space="preserve">. </w:t>
      </w:r>
      <w:r w:rsidR="00BE68A8">
        <w:t xml:space="preserve">stav 2. Zakona o parničnom postupku  u vezi s člankom </w:t>
      </w:r>
      <w:proofErr w:type="spellStart"/>
      <w:r w:rsidR="00BE68A8">
        <w:t>10</w:t>
      </w:r>
      <w:proofErr w:type="spellEnd"/>
      <w:r w:rsidR="002D41C9">
        <w:t>. Stečajnog zakona).</w:t>
      </w:r>
    </w:p>
    <w:p w:rsidRDefault="0015318B" w:rsidR="0015318B" w:rsidRPr="001F319C"/>
    <w:p w:rsidRDefault="00173460" w:rsidP="00B35E7C" w:rsidR="00173460" w:rsidRPr="001F319C">
      <w:pPr>
        <w:tabs>
          <w:tab w:pos="6240" w:val="left"/>
        </w:tabs>
      </w:pPr>
      <w:r w:rsidRPr="001F319C">
        <w:t>DNA:</w:t>
      </w:r>
    </w:p>
    <w:p w:rsidRDefault="005E146F" w:rsidP="0015318B" w:rsidR="005E146F">
      <w:pPr>
        <w:numPr>
          <w:ilvl w:val="0"/>
          <w:numId w:val="5"/>
        </w:numPr>
        <w:tabs>
          <w:tab w:pos="6240" w:val="left"/>
        </w:tabs>
      </w:pPr>
      <w:r w:rsidRPr="001F319C">
        <w:t>stečajni upravitelj</w:t>
      </w:r>
      <w:r w:rsidR="00D8226F" w:rsidRPr="001F319C">
        <w:t xml:space="preserve"> </w:t>
      </w:r>
      <w:r w:rsidR="00ED53D6">
        <w:t>Filip Babić</w:t>
      </w:r>
    </w:p>
    <w:p w:rsidRDefault="00ED53D6" w:rsidP="0015318B" w:rsidR="00ED53D6" w:rsidRPr="001F319C">
      <w:pPr>
        <w:numPr>
          <w:ilvl w:val="0"/>
          <w:numId w:val="5"/>
        </w:numPr>
        <w:tabs>
          <w:tab w:pos="6240" w:val="left"/>
        </w:tabs>
      </w:pPr>
      <w:r>
        <w:t xml:space="preserve">e-oglasna ploča </w:t>
      </w:r>
    </w:p>
    <w:p w:rsidRDefault="00ED53D6" w:rsidP="005E146F" w:rsidR="005E146F" w:rsidRPr="001F319C">
      <w:pPr>
        <w:numPr>
          <w:ilvl w:val="0"/>
          <w:numId w:val="5"/>
        </w:numPr>
        <w:tabs>
          <w:tab w:pos="6240" w:val="left"/>
        </w:tabs>
      </w:pPr>
      <w:proofErr w:type="spellStart"/>
      <w:r>
        <w:t>roč</w:t>
      </w:r>
      <w:proofErr w:type="spellEnd"/>
      <w:r>
        <w:t xml:space="preserve">. </w:t>
      </w:r>
      <w:proofErr w:type="spellStart"/>
      <w:r w:rsidR="00305596">
        <w:t>30</w:t>
      </w:r>
      <w:proofErr w:type="spellEnd"/>
      <w:r>
        <w:t>/1</w:t>
      </w:r>
    </w:p>
    <w:p w:rsidRDefault="00F65B5A" w:rsidP="005E146F" w:rsidR="00F65B5A" w:rsidRPr="00B35E7C">
      <w:pPr>
        <w:tabs>
          <w:tab w:pos="6240" w:val="left"/>
        </w:tabs>
        <w:ind w:left="720"/>
      </w:pPr>
    </w:p>
    <w:sectPr w:rsidSect="00BE68A8" w:rsidR="00F65B5A" w:rsidRPr="00B35E7C">
      <w:pgSz w:code="9" w:h="16838" w:w="11906"/>
      <w:pgMar w:gutter="0" w:footer="709" w:header="709" w:left="1418" w:bottom="1078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51A71E4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519C"/>
    <w:rsid w:val="00081DAA"/>
    <w:rsid w:val="000904E7"/>
    <w:rsid w:val="000E4E5E"/>
    <w:rsid w:val="0015318B"/>
    <w:rsid w:val="00161BD6"/>
    <w:rsid w:val="00173460"/>
    <w:rsid w:val="001755DE"/>
    <w:rsid w:val="001F319C"/>
    <w:rsid w:val="00277380"/>
    <w:rsid w:val="00280570"/>
    <w:rsid w:val="002D41C9"/>
    <w:rsid w:val="002E21B9"/>
    <w:rsid w:val="00305596"/>
    <w:rsid w:val="00397533"/>
    <w:rsid w:val="003A16B4"/>
    <w:rsid w:val="003B2C17"/>
    <w:rsid w:val="00411CD5"/>
    <w:rsid w:val="004C0B79"/>
    <w:rsid w:val="00565E84"/>
    <w:rsid w:val="0058054D"/>
    <w:rsid w:val="005A1231"/>
    <w:rsid w:val="005C6CA6"/>
    <w:rsid w:val="005E146F"/>
    <w:rsid w:val="005F1D5B"/>
    <w:rsid w:val="00670280"/>
    <w:rsid w:val="006B1BCC"/>
    <w:rsid w:val="006E2A2B"/>
    <w:rsid w:val="00751CE7"/>
    <w:rsid w:val="00787EEF"/>
    <w:rsid w:val="007A678B"/>
    <w:rsid w:val="007A6ABF"/>
    <w:rsid w:val="00822412"/>
    <w:rsid w:val="00874683"/>
    <w:rsid w:val="00897314"/>
    <w:rsid w:val="008977ED"/>
    <w:rsid w:val="008D6A43"/>
    <w:rsid w:val="009768DC"/>
    <w:rsid w:val="00A06E05"/>
    <w:rsid w:val="00A52B22"/>
    <w:rsid w:val="00A65909"/>
    <w:rsid w:val="00A717C7"/>
    <w:rsid w:val="00A97228"/>
    <w:rsid w:val="00B35E7C"/>
    <w:rsid w:val="00B46D29"/>
    <w:rsid w:val="00B74F73"/>
    <w:rsid w:val="00BC7E0B"/>
    <w:rsid w:val="00BD330E"/>
    <w:rsid w:val="00BD7F4E"/>
    <w:rsid w:val="00BE68A8"/>
    <w:rsid w:val="00BF2834"/>
    <w:rsid w:val="00C32A63"/>
    <w:rsid w:val="00C73C48"/>
    <w:rsid w:val="00C86C39"/>
    <w:rsid w:val="00CA0A72"/>
    <w:rsid w:val="00CC4C8E"/>
    <w:rsid w:val="00D0292C"/>
    <w:rsid w:val="00D7041F"/>
    <w:rsid w:val="00D8226F"/>
    <w:rsid w:val="00D90419"/>
    <w:rsid w:val="00DD1FE9"/>
    <w:rsid w:val="00DF69DE"/>
    <w:rsid w:val="00ED53D6"/>
    <w:rsid w:val="00F01CBE"/>
    <w:rsid w:val="00F65328"/>
    <w:rsid w:val="00F65B5A"/>
    <w:rsid w:val="00F944B5"/>
    <w:rsid w:val="00FA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944B5"/>
    <w:pPr>
      <w:jc w:val="both"/>
    </w:pPr>
  </w:style>
  <w:style w:customStyle="true" w:styleId="TijelotekstaChar" w:type="character">
    <w:name w:val="Tijelo teksta Char"/>
    <w:link w:val="Tijeloteksta"/>
    <w:rsid w:val="00F944B5"/>
    <w:rPr>
      <w:sz w:val="24"/>
      <w:szCs w:val="24"/>
    </w:rPr>
  </w:style>
  <w:style w:styleId="Naglaeno" w:type="character">
    <w:name w:val="Strong"/>
    <w:qFormat/>
    <w:rsid w:val="00D8226F"/>
    <w:rPr>
      <w:b/>
      <w:bCs/>
    </w:rPr>
  </w:style>
  <w:style w:styleId="Odlomakpopisa" w:type="paragraph">
    <w:name w:val="List Paragraph"/>
    <w:basedOn w:val="Normal"/>
    <w:uiPriority w:val="34"/>
    <w:qFormat/>
    <w:rsid w:val="00D029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944B5"/>
    <w:pPr>
      <w:jc w:val="both"/>
    </w:pPr>
  </w:style>
  <w:style w:customStyle="1" w:styleId="TijelotekstaChar" w:type="character">
    <w:name w:val="Tijelo teksta Char"/>
    <w:link w:val="Tijeloteksta"/>
    <w:rsid w:val="00F944B5"/>
    <w:rPr>
      <w:sz w:val="24"/>
      <w:szCs w:val="24"/>
    </w:rPr>
  </w:style>
  <w:style w:styleId="Naglaeno" w:type="character">
    <w:name w:val="Strong"/>
    <w:qFormat/>
    <w:rsid w:val="00D8226F"/>
    <w:rPr>
      <w:b/>
      <w:bCs/>
    </w:rPr>
  </w:style>
  <w:style w:styleId="Odlomakpopisa" w:type="paragraph">
    <w:name w:val="List Paragraph"/>
    <w:basedOn w:val="Normal"/>
    <w:uiPriority w:val="34"/>
    <w:qFormat/>
    <w:rsid w:val="00D029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PROJEKT d.o.o. za građevinarstvo</izvorni_sadrzaj>
    <derivirana_varijabla naziv="DomainObject.Predmet.ProtustrankaFormated_1">  KAMEN PROJEKT d.o.o. za građevinarstvo</derivirana_varijabla>
  </DomainObject.Predmet.ProtustrankaFormated>
  <DomainObject.Predmet.ProtustrankaFormatedOIB>
    <izvorni_sadrzaj>  KAMEN PROJEKT d.o.o. za građevinarstvo, OIB 76356217849</izvorni_sadrzaj>
    <derivirana_varijabla naziv="DomainObject.Predmet.ProtustrankaFormatedOIB_1">  KAMEN PROJEKT d.o.o. za građevinarstvo, OIB 76356217849</derivirana_varijabla>
  </DomainObject.Predmet.ProtustrankaFormatedOIB>
  <DomainObject.Predmet.ProtustrankaFormatedWithAdress>
    <izvorni_sadrzaj> KAMEN PROJEKT d.o.o. za građevinarstvo, Starovalpovački put 72, 31551 Belišće</izvorni_sadrzaj>
    <derivirana_varijabla naziv="DomainObject.Predmet.ProtustrankaFormatedWithAdress_1"> KAMEN PROJEKT d.o.o. za građevinarstvo, Starovalpovački put 72, 31551 Belišće</derivirana_varijabla>
  </DomainObject.Predmet.ProtustrankaFormatedWithAdress>
  <DomainObject.Predmet.ProtustrankaFormatedWithAdressOIB>
    <izvorni_sadrzaj> KAMEN PROJEKT d.o.o. za građevinarstvo, OIB 76356217849, Starovalpovački put 72, 31551 Belišće</izvorni_sadrzaj>
    <derivirana_varijabla naziv="DomainObject.Predmet.ProtustrankaFormatedWithAdressOIB_1"> KAMEN PROJEKT d.o.o. za građevinarstvo, OIB 76356217849, Starovalpovački put 72, 31551 Belišće</derivirana_varijabla>
  </DomainObject.Predmet.ProtustrankaFormatedWithAdressOIB>
  <DomainObject.Predmet.ProtustrankaWithAdress>
    <izvorni_sadrzaj>KAMEN PROJEKT d.o.o. za građevinarstvo Starovalpovački put 72, 31551 Belišće</izvorni_sadrzaj>
    <derivirana_varijabla naziv="DomainObject.Predmet.ProtustrankaWithAdress_1">KAMEN PROJEKT d.o.o. za građevinarstvo Starovalpovački put 72, 31551 Belišće</derivirana_varijabla>
  </DomainObject.Predmet.ProtustrankaWithAdress>
  <DomainObject.Predmet.ProtustrankaWithAdressOIB>
    <izvorni_sadrzaj>KAMEN PROJEKT d.o.o. za građevinarstvo, OIB 76356217849, Starovalpovački put 72, 31551 Belišće</izvorni_sadrzaj>
    <derivirana_varijabla naziv="DomainObject.Predmet.ProtustrankaWithAdressOIB_1">KAMEN PROJEKT d.o.o. za građevinarstvo, OIB 76356217849, Starovalpovački put 72, 31551 Belišće</derivirana_varijabla>
  </DomainObject.Predmet.ProtustrankaWithAdressOIB>
  <DomainObject.Predmet.ProtustrankaNazivFormated>
    <izvorni_sadrzaj>KAMEN PROJEKT d.o.o. za građevinarstvo</izvorni_sadrzaj>
    <derivirana_varijabla naziv="DomainObject.Predmet.ProtustrankaNazivFormated_1">KAMEN PROJEKT d.o.o. za građevinarstvo</derivirana_varijabla>
  </DomainObject.Predmet.ProtustrankaNazivFormated>
  <DomainObject.Predmet.ProtustrankaNazivFormatedOIB>
    <izvorni_sadrzaj>KAMEN PROJEKT d.o.o. za građevinarstvo, OIB 76356217849</izvorni_sadrzaj>
    <derivirana_varijabla naziv="DomainObject.Predmet.ProtustrankaNazivFormatedOIB_1">KAMEN PROJEKT d.o.o. za građevinarstvo, OIB 76356217849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KAMEN PROJEKT d.o.o. za građevinarstvo</item>
    </izvorni_sadrzaj>
    <derivirana_varijabla naziv="DomainObject.Predmet.ProtuStrankaListFormated_1">
      <item>KAMEN PROJEKT d.o.o. za građevinarstvo</item>
    </derivirana_varijabla>
  </DomainObject.Predmet.ProtuStrankaListFormated>
  <DomainObject.Predmet.ProtuStrankaListFormatedOIB>
    <izvorni_sadrzaj>
      <item>KAMEN PROJEKT d.o.o. za građevinarstvo, OIB 76356217849</item>
    </izvorni_sadrzaj>
    <derivirana_varijabla naziv="DomainObject.Predmet.ProtuStrankaListFormatedOIB_1">
      <item>KAMEN PROJEKT d.o.o. za građevinarstvo, OIB 76356217849</item>
    </derivirana_varijabla>
  </DomainObject.Predmet.ProtuStrankaListFormatedOIB>
  <DomainObject.Predmet.ProtuStrankaListFormatedWithAdress>
    <izvorni_sadrzaj>
      <item>KAMEN PROJEKT d.o.o. za građevinarstvo, Starovalpovački put 72, 31551 Belišće</item>
    </izvorni_sadrzaj>
    <derivirana_varijabla naziv="DomainObject.Predmet.ProtuStrankaListFormatedWithAdress_1">
      <item>KAMEN PROJEKT d.o.o. za građevinarstvo, Starovalpovački put 72, 31551 Belišće</item>
    </derivirana_varijabla>
  </DomainObject.Predmet.ProtuStrankaListFormatedWithAdress>
  <DomainObject.Predmet.ProtuStrankaListFormatedWithAdressOIB>
    <izvorni_sadrzaj>
      <item>KAMEN PROJEKT d.o.o. za građevinarstvo, OIB 76356217849, Starovalpovački put 72, 31551 Belišće</item>
    </izvorni_sadrzaj>
    <derivirana_varijabla naziv="DomainObject.Predmet.ProtuStrankaListFormatedWithAdressOIB_1">
      <item>KAMEN PROJEKT d.o.o. za građevinarstvo, OIB 76356217849, Starovalpovački put 72, 31551 Belišće</item>
    </derivirana_varijabla>
  </DomainObject.Predmet.ProtuStrankaListFormatedWithAdressOIB>
  <DomainObject.Predmet.ProtuStrankaListNazivFormated>
    <izvorni_sadrzaj>
      <item>KAMEN PROJEKT d.o.o. za građevinarstvo</item>
    </izvorni_sadrzaj>
    <derivirana_varijabla naziv="DomainObject.Predmet.ProtuStrankaListNazivFormated_1">
      <item>KAMEN PROJEKT d.o.o. za građevinarstvo</item>
    </derivirana_varijabla>
  </DomainObject.Predmet.ProtuStrankaListNazivFormated>
  <DomainObject.Predmet.ProtuStrankaListNazivFormatedOIB>
    <izvorni_sadrzaj>
      <item>KAMEN PROJEKT d.o.o. za građevinarstvo, OIB 76356217849</item>
    </izvorni_sadrzaj>
    <derivirana_varijabla naziv="DomainObject.Predmet.ProtuStrankaListNazivFormatedOIB_1">
      <item>KAMEN PROJEKT d.o.o. za građevinarstvo, OIB 76356217849</item>
    </derivirana_varijabla>
  </DomainObject.Predmet.ProtuStrankaListNazivFormatedOIB>
  <DomainObject.Predmet.OstaliListFormated>
    <izvorni_sadrzaj>
      <item>Ivan Sopek</item>
      <item>ŽDO GUO OSIJEK</item>
      <item>Željko Ferenčić</item>
    </izvorni_sadrzaj>
    <derivirana_varijabla naziv="DomainObject.Predmet.OstaliListFormated_1">
      <item>Ivan Sopek</item>
      <item>ŽDO GUO OSIJEK</item>
      <item>Željko Ferenčić</item>
    </derivirana_varijabla>
  </DomainObject.Predmet.OstaliListFormated>
  <DomainObject.Predmet.OstaliListFormatedOIB>
    <izvorni_sadrzaj>
      <item>Ivan Sopek, OIB 48350838753</item>
      <item>ŽDO GUO OSIJEK</item>
      <item>Željko Ferenčić, OIB 73873182459</item>
    </izvorni_sadrzaj>
    <derivirana_varijabla naziv="DomainObject.Predmet.OstaliListFormatedOIB_1">
      <item>Ivan Sopek, OIB 48350838753</item>
      <item>ŽDO GUO OSIJEK</item>
      <item>Željko Ferenčić, OIB 73873182459</item>
    </derivirana_varijabla>
  </DomainObject.Predmet.OstaliListFormatedOIB>
  <DomainObject.Predmet.OstaliListFormatedWithAdress>
    <izvorni_sadrzaj>
      <item>Ivan Sopek, Kralja Tomislava 43, 31551 Belišće</item>
      <item>ŽDO GUO OSIJEK</item>
      <item>Željko Ferenčić, Velebitska 95, 32000 Vukovar</item>
    </izvorni_sadrzaj>
    <derivirana_varijabla naziv="DomainObject.Predmet.OstaliListFormatedWithAdress_1">
      <item>Ivan Sopek, Kralja Tomislava 43, 31551 Belišće</item>
      <item>ŽDO GUO OSIJEK</item>
      <item>Željko Ferenčić, Velebitska 95, 32000 Vukovar</item>
    </derivirana_varijabla>
  </DomainObject.Predmet.OstaliListFormatedWithAdress>
  <DomainObject.Predmet.OstaliListFormatedWithAdressOIB>
    <izvorni_sadrzaj>
      <item>Ivan Sopek, OIB 48350838753, Kralja Tomislava 43, 31551 Belišće</item>
      <item>ŽDO GUO OSIJEK</item>
      <item>Željko Ferenčić, OIB 73873182459, Velebitska 95, 32000 Vukovar</item>
    </izvorni_sadrzaj>
    <derivirana_varijabla naziv="DomainObject.Predmet.OstaliListFormatedWithAdressOIB_1">
      <item>Ivan Sopek, OIB 48350838753, Kralja Tomislava 43, 31551 Belišće</item>
      <item>ŽDO GUO OSIJEK</item>
      <item>Željko Ferenčić, OIB 73873182459, Velebitska 95, 32000 Vukovar</item>
    </derivirana_varijabla>
  </DomainObject.Predmet.OstaliListFormatedWithAdressOIB>
  <DomainObject.Predmet.OstaliListNazivFormated>
    <izvorni_sadrzaj>
      <item>Ivan Sopek</item>
      <item>ŽDO GUO OSIJEK</item>
      <item>Željko Ferenčić</item>
    </izvorni_sadrzaj>
    <derivirana_varijabla naziv="DomainObject.Predmet.OstaliListNazivFormated_1">
      <item>Ivan Sopek</item>
      <item>ŽDO GUO OSIJEK</item>
      <item>Željko Ferenčić</item>
    </derivirana_varijabla>
  </DomainObject.Predmet.OstaliListNazivFormated>
  <DomainObject.Predmet.OstaliListNazivFormatedOIB>
    <izvorni_sadrzaj>
      <item>Ivan Sopek, OIB 48350838753</item>
      <item>ŽDO GUO OSIJEK</item>
      <item>Željko Ferenčić, OIB 73873182459</item>
    </izvorni_sadrzaj>
    <derivirana_varijabla naziv="DomainObject.Predmet.OstaliListNazivFormatedOIB_1">
      <item>Ivan Sopek, OIB 48350838753</item>
      <item>ŽDO GUO OSIJEK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KAMEN PROJEKT d.o.o. za građevinarstvo</izvorni_sadrzaj>
    <derivirana_varijabla naziv="DomainObject.Predmet.ProtustrankaIDrugi_1">KAMEN PROJEKT d.o.o. za građevinarstvo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KAMEN PROJEKT d.o.o. za građevinarstvo, OIB 76356217849, Starovalpovački put 72, 31551 Belišće</izvorni_sadrzaj>
    <derivirana_varijabla naziv="DomainObject.Predmet.ProtustrankaIDrugiAdressOIB_1">KAMEN PROJEKT d.o.o. za građevinarstvo, OIB 76356217849, Starovalpovački put 72,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PROJEKT d.o.o. za građevinarstvo</item>
      <item>REPUBLIKA HRVATSKA MINISTARSTVO FINANCIJA</item>
      <item>Ivan Sopek</item>
      <item>ŽDO GUO OSIJEK</item>
      <item>Željko Ferenčić</item>
    </izvorni_sadrzaj>
    <derivirana_varijabla naziv="DomainObject.Predmet.SudioniciListNaziv_1">
      <item>KAMEN PROJEKT d.o.o. za građevinarstvo</item>
      <item>REPUBLIKA HRVATSKA MINISTARSTVO FINANCIJA</item>
      <item>Ivan Sopek</item>
      <item>ŽDO GUO OSIJEK</item>
      <item>Željko Ferenčić</item>
    </derivirana_varijabla>
  </DomainObject.Predmet.SudioniciListNaziv>
  <DomainObject.Predmet.SudioniciListAdressOIB>
    <izvorni_sadrzaj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izvorni_sadrzaj>
    <derivirana_varijabla naziv="DomainObject.Predmet.SudioniciListAdressOIB_1"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76356217849</item>
      <item>, OIB 52634238587</item>
      <item>, OIB 48350838753</item>
      <item>, OIB null</item>
      <item>, OIB 73873182459</item>
    </izvorni_sadrzaj>
    <derivirana_varijabla naziv="DomainObject.Predmet.SudioniciListNazivOIB_1">
      <item>, OIB 76356217849</item>
      <item>, OIB 52634238587</item>
      <item>, OIB 48350838753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2150</properties:Characters>
  <properties:Lines>89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2017-12-13T11:03:00Z</dcterms:created>
  <dc:creator>..</dc:creator>
  <cp:lastModifiedBy>Maja Kocijan</cp:lastModifiedBy>
  <cp:lastPrinted>2017-12-13T11:13:00Z</cp:lastPrinted>
  <dcterms:modified xmlns:xsi="http://www.w3.org/2001/XMLSchema-instance" xsi:type="dcterms:W3CDTF">2017-12-13T11:17:00Z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