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7f11" w14:paraId="6727f11" w:rsidRDefault="008C04AA" w:rsidP="008C04AA" w:rsidR="008C04AA" w:rsidRPr="00AF7466">
      <w:pPr>
        <w15:collapsed w:val="false"/>
        <w:rPr>
          <w:b/>
        </w:rPr>
      </w:pPr>
      <w:bookmarkStart w:name="_GoBack" w:id="0"/>
      <w:bookmarkEnd w:id="0"/>
      <w:r w:rsidRPr="00AF7466">
        <w:rPr>
          <w:b/>
        </w:rPr>
        <w:t xml:space="preserve">              </w:t>
      </w:r>
      <w:r w:rsidR="00AF7466">
        <w:rPr>
          <w:b/>
        </w:rPr>
        <w:t xml:space="preserve">  </w:t>
      </w:r>
      <w:r w:rsidRPr="00AF7466">
        <w:rPr>
          <w:b/>
        </w:rPr>
        <w:t xml:space="preserve">   </w:t>
      </w:r>
      <w:r w:rsidRPr="00AF746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AF7466">
        <w:rPr>
          <w:b/>
        </w:rPr>
        <w:t xml:space="preserve">                                                            </w:t>
      </w:r>
    </w:p>
    <w:p w:rsidRDefault="008C04AA" w:rsidP="00B271A9" w:rsidR="008C04AA" w:rsidRPr="00AF7466">
      <w:r w:rsidRPr="00AF7466">
        <w:t xml:space="preserve"> </w:t>
      </w:r>
      <w:r w:rsidR="00AF7466">
        <w:t xml:space="preserve">   </w:t>
      </w:r>
      <w:r w:rsidRPr="00AF7466">
        <w:t xml:space="preserve">REPUBLIKA HRVATSKA </w:t>
      </w:r>
      <w:r w:rsidRPr="00AF7466">
        <w:tab/>
      </w:r>
      <w:r w:rsidRPr="00AF7466">
        <w:tab/>
      </w:r>
      <w:r w:rsidRPr="00AF7466">
        <w:tab/>
      </w:r>
      <w:r w:rsidRPr="00AF7466">
        <w:tab/>
      </w:r>
      <w:r w:rsidRPr="00AF7466">
        <w:tab/>
      </w:r>
    </w:p>
    <w:p w:rsidRDefault="008C04AA" w:rsidP="00B271A9" w:rsidR="008C04AA" w:rsidRPr="00AF7466">
      <w:r w:rsidRPr="00AF7466">
        <w:t xml:space="preserve"> TRGOVAČKI SUD U PAZINU</w:t>
      </w:r>
    </w:p>
    <w:p w:rsidRDefault="008C04AA" w:rsidP="00B271A9" w:rsidR="00C607F6">
      <w:r w:rsidRPr="00AF7466">
        <w:t xml:space="preserve"> </w:t>
      </w:r>
      <w:r w:rsidR="00AF7466">
        <w:tab/>
      </w:r>
      <w:r w:rsidR="00694576" w:rsidRPr="00AF7466">
        <w:t>Pazin</w:t>
      </w:r>
      <w:r w:rsidRPr="00AF7466">
        <w:t>, Dršćevka 1</w:t>
      </w:r>
      <w:r w:rsidRPr="00AF7466">
        <w:tab/>
      </w:r>
      <w:r w:rsidRPr="00AF7466">
        <w:tab/>
      </w:r>
      <w:r w:rsidRPr="00AF7466">
        <w:tab/>
      </w:r>
      <w:r w:rsidRPr="00AF7466">
        <w:tab/>
      </w:r>
    </w:p>
    <w:p w:rsidRDefault="00AF7466" w:rsidP="00B271A9" w:rsidR="00AF7466" w:rsidRPr="00AF7466"/>
    <w:p w:rsidRDefault="008C04AA" w:rsidP="00A04538" w:rsidR="008C04AA" w:rsidRPr="00AF7466">
      <w:pPr>
        <w:jc w:val="center"/>
      </w:pPr>
      <w:r w:rsidRPr="00AF7466">
        <w:t>R E P U B L I K A   H R V A T S K A</w:t>
      </w:r>
    </w:p>
    <w:p w:rsidRDefault="00095A39" w:rsidP="00A04538" w:rsidR="00095A39" w:rsidRPr="00AF7466">
      <w:pPr>
        <w:jc w:val="center"/>
      </w:pPr>
    </w:p>
    <w:p w:rsidRDefault="008C04AA" w:rsidP="008C04AA" w:rsidR="008C04AA" w:rsidRPr="00AF7466">
      <w:pPr>
        <w:jc w:val="center"/>
      </w:pPr>
      <w:r w:rsidRPr="00AF7466">
        <w:t>R J E Š E N J E</w:t>
      </w:r>
    </w:p>
    <w:p w:rsidRDefault="008C04AA" w:rsidP="008C04AA" w:rsidR="008C04AA" w:rsidRPr="00AF7466">
      <w:pPr>
        <w:jc w:val="both"/>
      </w:pPr>
    </w:p>
    <w:p w:rsidRDefault="008C04AA" w:rsidP="008C04AA" w:rsidR="008D67D3" w:rsidRPr="00AF7466">
      <w:pPr>
        <w:jc w:val="both"/>
      </w:pPr>
      <w:r w:rsidRPr="00AF7466">
        <w:tab/>
      </w:r>
      <w:r w:rsidR="00CE676C" w:rsidRPr="00AF7466">
        <w:t>Trgovački sud u Pazinu, po stečajnom sucu Ivanu Dujiću</w:t>
      </w:r>
      <w:r w:rsidR="003818C4" w:rsidRPr="00AF7466">
        <w:t xml:space="preserve">, po prijedlogu predlagatelja </w:t>
      </w:r>
      <w:r w:rsidR="001E40AC" w:rsidRPr="00AF7466">
        <w:t xml:space="preserve">1. Financijske agencije, RC Rijeka, F. Kurelca 8, OIB: 85821130368 i 2. Roberta Ferra, iz Republike Italije, Trst, Via Giuseppe Bruni 21, OIB: 78376876089, zastupanog po punomoćniku Tizianu Sošiću, odvjetniku u Puli, </w:t>
      </w:r>
      <w:r w:rsidR="003818C4" w:rsidRPr="00AF7466">
        <w:t>za otvaranje stečajnog postupka nad dužnikom</w:t>
      </w:r>
      <w:r w:rsidR="001E40AC" w:rsidRPr="00AF7466">
        <w:t xml:space="preserve"> </w:t>
      </w:r>
      <w:r w:rsidR="005C3A22" w:rsidRPr="00AF7466">
        <w:t>TEHMONT I.N.C. d.o.o. Pula, Sv. Polikarpa 8, OIB: 03698228923</w:t>
      </w:r>
      <w:r w:rsidR="005F652C" w:rsidRPr="00AF7466">
        <w:t xml:space="preserve">, </w:t>
      </w:r>
      <w:r w:rsidR="005C3A22" w:rsidRPr="00AF7466">
        <w:t>1</w:t>
      </w:r>
      <w:r w:rsidR="00007EC2" w:rsidRPr="00AF7466">
        <w:t xml:space="preserve">. </w:t>
      </w:r>
      <w:r w:rsidR="005C3A22" w:rsidRPr="00AF7466">
        <w:t>kolovoza</w:t>
      </w:r>
      <w:r w:rsidR="005F652C" w:rsidRPr="00AF7466">
        <w:t xml:space="preserve"> 201</w:t>
      </w:r>
      <w:r w:rsidR="00CE676C" w:rsidRPr="00AF7466">
        <w:t>8</w:t>
      </w:r>
      <w:r w:rsidR="005F652C" w:rsidRPr="00AF7466">
        <w:t>.</w:t>
      </w:r>
    </w:p>
    <w:p w:rsidRDefault="00A605D4" w:rsidP="008C04AA" w:rsidR="00A605D4" w:rsidRPr="00AF7466">
      <w:pPr>
        <w:jc w:val="both"/>
      </w:pPr>
    </w:p>
    <w:p w:rsidRDefault="008C04AA" w:rsidP="008C04AA" w:rsidR="008C04AA" w:rsidRPr="00AF7466">
      <w:pPr>
        <w:jc w:val="center"/>
      </w:pPr>
      <w:r w:rsidRPr="00AF7466">
        <w:t>r i j e š i o  j e</w:t>
      </w:r>
    </w:p>
    <w:p w:rsidRDefault="008C04AA" w:rsidP="008C04AA" w:rsidR="008C04AA" w:rsidRPr="00AF7466">
      <w:pPr>
        <w:jc w:val="center"/>
      </w:pPr>
    </w:p>
    <w:p w:rsidRDefault="008C04AA" w:rsidP="008C04AA" w:rsidR="008C04AA" w:rsidRPr="00AF7466">
      <w:pPr>
        <w:jc w:val="both"/>
      </w:pPr>
      <w:r w:rsidRPr="00AF7466">
        <w:tab/>
        <w:t>I.</w:t>
      </w:r>
      <w:r w:rsidRPr="00AF7466">
        <w:tab/>
        <w:t xml:space="preserve">Otvara se stečajni postupak nad dužnikom </w:t>
      </w:r>
      <w:r w:rsidR="005C3A22" w:rsidRPr="00AF7466">
        <w:t>TEHMONT I.N.C. d.o.o. Pula, Sv. Polikarpa 8, OIB: 03698228923</w:t>
      </w:r>
      <w:r w:rsidR="00284032" w:rsidRPr="00AF7466">
        <w:t xml:space="preserve">, </w:t>
      </w:r>
      <w:r w:rsidR="005C3A22" w:rsidRPr="00AF7466">
        <w:t>1. kolovoza 2018.</w:t>
      </w:r>
      <w:r w:rsidR="00E80304" w:rsidRPr="00AF7466">
        <w:t xml:space="preserve"> </w:t>
      </w:r>
      <w:r w:rsidR="007126AC" w:rsidRPr="00AF7466">
        <w:t>u 1</w:t>
      </w:r>
      <w:r w:rsidR="00CE676C" w:rsidRPr="00AF7466">
        <w:t>4</w:t>
      </w:r>
      <w:r w:rsidR="007126AC" w:rsidRPr="00AF7466">
        <w:t>:</w:t>
      </w:r>
      <w:r w:rsidR="005C3A22" w:rsidRPr="00AF7466">
        <w:t>3</w:t>
      </w:r>
      <w:r w:rsidR="00007EC2" w:rsidRPr="00AF7466">
        <w:t>0</w:t>
      </w:r>
      <w:r w:rsidR="007126AC" w:rsidRPr="00AF7466">
        <w:t xml:space="preserve"> sati.</w:t>
      </w:r>
    </w:p>
    <w:p w:rsidRDefault="00CE662C" w:rsidP="008C04AA" w:rsidR="00CE662C" w:rsidRPr="00AF7466">
      <w:pPr>
        <w:jc w:val="both"/>
      </w:pPr>
    </w:p>
    <w:p w:rsidRDefault="00CE662C" w:rsidP="00CE662C" w:rsidR="00CE662C" w:rsidRPr="00AF7466">
      <w:pPr>
        <w:jc w:val="both"/>
      </w:pPr>
      <w:r w:rsidRPr="00AF7466">
        <w:tab/>
        <w:t>II.</w:t>
      </w:r>
      <w:r w:rsidRPr="00AF7466">
        <w:tab/>
        <w:t>Za stečajnog upravitelja imenuje se Ivor Pliskovac iz Rijeke, Agatićeva 6, OIB 33771945074.</w:t>
      </w:r>
    </w:p>
    <w:p w:rsidRDefault="00CE662C" w:rsidP="00CE662C" w:rsidR="008D71CD" w:rsidRPr="00AF7466">
      <w:pPr>
        <w:jc w:val="both"/>
      </w:pPr>
      <w:r w:rsidRPr="00AF7466">
        <w:tab/>
      </w:r>
    </w:p>
    <w:p w:rsidRDefault="00284032" w:rsidP="007126AC" w:rsidR="007126AC" w:rsidRPr="00AF7466">
      <w:pPr>
        <w:jc w:val="both"/>
      </w:pPr>
      <w:r w:rsidRPr="00AF7466">
        <w:tab/>
      </w:r>
      <w:r w:rsidR="007126AC" w:rsidRPr="00AF7466">
        <w:t>III.</w:t>
      </w:r>
      <w:r w:rsidR="007126AC" w:rsidRPr="00AF7466">
        <w:tab/>
        <w:t xml:space="preserve">Pozivaju se vjerovnici da u roku od 60 dana od dana objave ovog rješenja na mrežnoj stranici e-Oglasna ploča Trgovačkog suda u Pazinu, prijave svoje tražbine </w:t>
      </w:r>
      <w:r w:rsidR="0050084B" w:rsidRPr="00AF7466">
        <w:t>na adresu stečajnog upravitelja</w:t>
      </w:r>
      <w:r w:rsidRPr="00AF7466">
        <w:t xml:space="preserve">, </w:t>
      </w:r>
      <w:r w:rsidR="007126AC" w:rsidRPr="00AF7466">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AF7466">
        <w:rPr>
          <w:bCs/>
        </w:rPr>
        <w:t>HR12 1001005 1863000160</w:t>
      </w:r>
      <w:r w:rsidR="007126AC" w:rsidRPr="00AF7466">
        <w:t xml:space="preserve"> poziv na broj 64 5045-48752-</w:t>
      </w:r>
      <w:r w:rsidR="009C2969" w:rsidRPr="00AF7466">
        <w:t>1</w:t>
      </w:r>
      <w:r w:rsidR="005C3A22" w:rsidRPr="00AF7466">
        <w:t>57</w:t>
      </w:r>
      <w:r w:rsidR="007126AC" w:rsidRPr="00AF7466">
        <w:t>201</w:t>
      </w:r>
      <w:r w:rsidR="009C2969" w:rsidRPr="00AF7466">
        <w:t>8</w:t>
      </w:r>
      <w:r w:rsidR="007126AC" w:rsidRPr="00AF7466">
        <w:t xml:space="preserve">. Zaposlenici koji prijavljuju svoja potraživanja po osnovu rada ne moraju platiti pristojbu. </w:t>
      </w:r>
    </w:p>
    <w:p w:rsidRDefault="007126AC" w:rsidP="007126AC" w:rsidR="007126AC" w:rsidRPr="00AF7466">
      <w:pPr>
        <w:jc w:val="both"/>
      </w:pPr>
    </w:p>
    <w:p w:rsidRDefault="007126AC" w:rsidP="007126AC" w:rsidR="007126AC" w:rsidRPr="00AF7466">
      <w:pPr>
        <w:jc w:val="both"/>
      </w:pPr>
      <w:r w:rsidRPr="00AF7466">
        <w:tab/>
        <w:t>IV.</w:t>
      </w:r>
      <w:r w:rsidRPr="00AF7466">
        <w:tab/>
        <w:t>Prijavu tražbine podnesenu nakon isteka roka za prijavljivanje sud će odbaciti rješenjem (čl. 257. st. 6. SZ-a).</w:t>
      </w:r>
    </w:p>
    <w:p w:rsidRDefault="007126AC" w:rsidP="007126AC" w:rsidR="007126AC" w:rsidRPr="00AF7466">
      <w:pPr>
        <w:jc w:val="both"/>
      </w:pPr>
      <w:r w:rsidRPr="00AF7466">
        <w:tab/>
        <w:t xml:space="preserve">Samo prijave dostavljene na način koji je naveden u točki III. ovog rješenja smatraju se urednima i pravovremenima. </w:t>
      </w:r>
    </w:p>
    <w:p w:rsidRDefault="007126AC" w:rsidP="007126AC" w:rsidR="007126AC" w:rsidRPr="00AF7466">
      <w:pPr>
        <w:jc w:val="both"/>
      </w:pPr>
      <w:r w:rsidRPr="00AF7466">
        <w:tab/>
      </w:r>
    </w:p>
    <w:p w:rsidRDefault="007126AC" w:rsidP="007126AC" w:rsidR="007126AC" w:rsidRPr="00AF7466">
      <w:pPr>
        <w:jc w:val="both"/>
      </w:pPr>
      <w:r w:rsidRPr="00AF7466">
        <w:tab/>
        <w:t>V.</w:t>
      </w:r>
      <w:r w:rsidRPr="00AF7466">
        <w:tab/>
        <w:t xml:space="preserve">Razlučni i izlučni vjerovnici se pozivaju da u roku iz t. III. ovog rješenja obavijeste stečajnog upravitelja o svojim pravima, sukladno odredbi čl. 258. st. 1. i 2. SZ-a. </w:t>
      </w:r>
    </w:p>
    <w:p w:rsidRDefault="007126AC" w:rsidP="007126AC" w:rsidR="007126AC" w:rsidRPr="00AF7466">
      <w:pPr>
        <w:jc w:val="both"/>
      </w:pPr>
      <w:r w:rsidRPr="00AF7466">
        <w:tab/>
      </w:r>
    </w:p>
    <w:p w:rsidRDefault="007126AC" w:rsidP="007126AC" w:rsidR="007126AC" w:rsidRPr="00AF7466">
      <w:pPr>
        <w:jc w:val="both"/>
      </w:pPr>
      <w:r w:rsidRPr="00AF7466">
        <w:tab/>
        <w:t>VI.</w:t>
      </w:r>
      <w:r w:rsidRPr="00AF7466">
        <w:tab/>
        <w:t xml:space="preserve">Pozivaju se dužnikovi dužnici da svoje obveze bez odgode ispunjavaju stečajnom upravitelju za stečajnog dužnika. </w:t>
      </w:r>
    </w:p>
    <w:p w:rsidRDefault="007126AC" w:rsidP="007126AC" w:rsidR="007126AC" w:rsidRPr="00AF7466">
      <w:pPr>
        <w:jc w:val="both"/>
      </w:pPr>
      <w:r w:rsidRPr="00AF7466">
        <w:tab/>
      </w:r>
    </w:p>
    <w:p w:rsidRDefault="007126AC" w:rsidP="007126AC" w:rsidR="007126AC" w:rsidRPr="00AF7466">
      <w:pPr>
        <w:jc w:val="both"/>
      </w:pPr>
      <w:r w:rsidRPr="00AF7466">
        <w:tab/>
        <w:t>VII.</w:t>
      </w:r>
      <w:r w:rsidRPr="00AF7466">
        <w:tab/>
        <w:t xml:space="preserve">Otvaranje stečajnog postupka upisati će se u sudski registar ovog suda.  </w:t>
      </w:r>
    </w:p>
    <w:p w:rsidRDefault="007126AC" w:rsidP="007126AC" w:rsidR="007126AC" w:rsidRPr="00AF7466"/>
    <w:p w:rsidRDefault="007126AC" w:rsidP="007126AC" w:rsidR="007126AC" w:rsidRPr="00AF7466">
      <w:r w:rsidRPr="00AF7466">
        <w:tab/>
        <w:t>VIII.</w:t>
      </w:r>
      <w:r w:rsidRPr="00AF7466">
        <w:tab/>
        <w:t xml:space="preserve">Ispitno ročište na kojem će se ispitivati prijavljene tražbine određuje se za dan </w:t>
      </w:r>
    </w:p>
    <w:p w:rsidRDefault="009C2969" w:rsidP="007126AC" w:rsidR="009C2969" w:rsidRPr="00AF7466"/>
    <w:p w:rsidRDefault="003818C4" w:rsidP="007126AC" w:rsidR="007126AC" w:rsidRPr="00AF7466">
      <w:pPr>
        <w:jc w:val="center"/>
      </w:pPr>
      <w:r w:rsidRPr="00AF7466">
        <w:t>25</w:t>
      </w:r>
      <w:r w:rsidR="007126AC" w:rsidRPr="00AF7466">
        <w:t xml:space="preserve">. </w:t>
      </w:r>
      <w:r w:rsidRPr="00AF7466">
        <w:t xml:space="preserve">listopada </w:t>
      </w:r>
      <w:r w:rsidR="007126AC" w:rsidRPr="00AF7466">
        <w:t>201</w:t>
      </w:r>
      <w:r w:rsidR="00ED1FC9" w:rsidRPr="00AF7466">
        <w:t xml:space="preserve">8. </w:t>
      </w:r>
      <w:r w:rsidR="007126AC" w:rsidRPr="00AF7466">
        <w:t xml:space="preserve">u </w:t>
      </w:r>
      <w:r w:rsidR="00B47C76" w:rsidRPr="00AF7466">
        <w:t>9</w:t>
      </w:r>
      <w:r w:rsidR="00E80304" w:rsidRPr="00AF7466">
        <w:t>:</w:t>
      </w:r>
      <w:r w:rsidRPr="00AF7466">
        <w:t>0</w:t>
      </w:r>
      <w:r w:rsidR="007126AC" w:rsidRPr="00AF7466">
        <w:t>0 sati,</w:t>
      </w:r>
    </w:p>
    <w:p w:rsidRDefault="007126AC" w:rsidP="008C6538" w:rsidR="00C643AD" w:rsidRPr="00AF7466">
      <w:pPr>
        <w:jc w:val="center"/>
      </w:pPr>
      <w:r w:rsidRPr="00AF7466">
        <w:t>sudnica broj 1,</w:t>
      </w:r>
    </w:p>
    <w:p w:rsidRDefault="007126AC" w:rsidP="007126AC" w:rsidR="007126AC" w:rsidRPr="00AF7466">
      <w:pPr>
        <w:jc w:val="center"/>
      </w:pPr>
      <w:r w:rsidRPr="00AF7466">
        <w:t>u Trgovačkom sudu u Pazinu,</w:t>
      </w:r>
    </w:p>
    <w:p w:rsidRDefault="007126AC" w:rsidP="007126AC" w:rsidR="007126AC" w:rsidRPr="00AF7466">
      <w:pPr>
        <w:jc w:val="center"/>
      </w:pPr>
      <w:r w:rsidRPr="00AF7466">
        <w:t>Dršćevka 1.</w:t>
      </w:r>
    </w:p>
    <w:p w:rsidRDefault="007126AC" w:rsidP="007126AC" w:rsidR="007126AC" w:rsidRPr="00AF7466"/>
    <w:p w:rsidRDefault="007126AC" w:rsidP="007126AC" w:rsidR="007126AC" w:rsidRPr="00AF7466">
      <w:r w:rsidRPr="00AF7466">
        <w:tab/>
        <w:t>IX.</w:t>
      </w:r>
      <w:r w:rsidRPr="00AF7466">
        <w:tab/>
        <w:t xml:space="preserve">Izvještajno ročište na kojem će se na temelju izvješća stečajnog upravitelja odlučivati o daljnjem tijeku stečajnog postupka određuje se za dan </w:t>
      </w:r>
    </w:p>
    <w:p w:rsidRDefault="007126AC" w:rsidP="007126AC" w:rsidR="007126AC" w:rsidRPr="00AF7466"/>
    <w:p w:rsidRDefault="008A003F" w:rsidP="007126AC" w:rsidR="007126AC" w:rsidRPr="00AF7466">
      <w:pPr>
        <w:jc w:val="center"/>
      </w:pPr>
      <w:r w:rsidRPr="00AF7466">
        <w:t>2</w:t>
      </w:r>
      <w:r w:rsidR="003818C4" w:rsidRPr="00AF7466">
        <w:t>5</w:t>
      </w:r>
      <w:r w:rsidR="007126AC" w:rsidRPr="00AF7466">
        <w:t xml:space="preserve">. </w:t>
      </w:r>
      <w:r w:rsidR="003818C4" w:rsidRPr="00AF7466">
        <w:t>listopada</w:t>
      </w:r>
      <w:r w:rsidR="007126AC" w:rsidRPr="00AF7466">
        <w:t xml:space="preserve"> 201</w:t>
      </w:r>
      <w:r w:rsidR="00ED1FC9" w:rsidRPr="00AF7466">
        <w:t>8.</w:t>
      </w:r>
      <w:r w:rsidR="007126AC" w:rsidRPr="00AF7466">
        <w:t xml:space="preserve"> u </w:t>
      </w:r>
      <w:r w:rsidR="003818C4" w:rsidRPr="00AF7466">
        <w:t>9</w:t>
      </w:r>
      <w:r w:rsidR="007126AC" w:rsidRPr="00AF7466">
        <w:t>:</w:t>
      </w:r>
      <w:r w:rsidR="003818C4" w:rsidRPr="00AF7466">
        <w:t>3</w:t>
      </w:r>
      <w:r w:rsidR="007126AC" w:rsidRPr="00AF7466">
        <w:t>0 sati,</w:t>
      </w:r>
    </w:p>
    <w:p w:rsidRDefault="007126AC" w:rsidP="007126AC" w:rsidR="007126AC" w:rsidRPr="00AF7466">
      <w:pPr>
        <w:jc w:val="center"/>
      </w:pPr>
      <w:r w:rsidRPr="00AF7466">
        <w:t>sudnica broj 1,</w:t>
      </w:r>
    </w:p>
    <w:p w:rsidRDefault="007126AC" w:rsidP="007126AC" w:rsidR="007126AC" w:rsidRPr="00AF7466">
      <w:pPr>
        <w:jc w:val="center"/>
      </w:pPr>
      <w:r w:rsidRPr="00AF7466">
        <w:t>u Trgovačkom sudu u Pazinu,</w:t>
      </w:r>
    </w:p>
    <w:p w:rsidRDefault="007126AC" w:rsidP="007126AC" w:rsidR="007126AC" w:rsidRPr="00AF7466">
      <w:pPr>
        <w:jc w:val="center"/>
      </w:pPr>
      <w:r w:rsidRPr="00AF7466">
        <w:t>Dršćevka 1.</w:t>
      </w:r>
    </w:p>
    <w:p w:rsidRDefault="007126AC" w:rsidP="00A605D4" w:rsidR="00A605D4" w:rsidRPr="00AF7466">
      <w:pPr>
        <w:jc w:val="both"/>
      </w:pPr>
      <w:r w:rsidRPr="00AF7466">
        <w:tab/>
      </w:r>
    </w:p>
    <w:p w:rsidRDefault="00DD3FA8" w:rsidP="009C2969" w:rsidR="00A04538" w:rsidRPr="00AF7466">
      <w:pPr>
        <w:jc w:val="both"/>
      </w:pPr>
      <w:r w:rsidRPr="00AF7466">
        <w:tab/>
      </w:r>
      <w:r w:rsidR="00840E46" w:rsidRPr="00AF7466">
        <w:tab/>
      </w:r>
      <w:r w:rsidR="008C04AA" w:rsidRPr="00AF7466">
        <w:tab/>
      </w:r>
    </w:p>
    <w:p w:rsidRDefault="008C04AA" w:rsidP="008C04AA" w:rsidR="008C04AA" w:rsidRPr="00AF7466">
      <w:pPr>
        <w:jc w:val="center"/>
      </w:pPr>
      <w:r w:rsidRPr="00AF7466">
        <w:t>Obrazloženje</w:t>
      </w:r>
    </w:p>
    <w:p w:rsidRDefault="00D5655E" w:rsidP="008C04AA" w:rsidR="00D5655E" w:rsidRPr="00AF7466">
      <w:pPr>
        <w:jc w:val="both"/>
      </w:pPr>
    </w:p>
    <w:p w:rsidRDefault="00664682" w:rsidP="005C3A22" w:rsidR="005C3A22" w:rsidRPr="00AF7466">
      <w:pPr>
        <w:jc w:val="both"/>
      </w:pPr>
      <w:r w:rsidRPr="00AF7466">
        <w:tab/>
      </w:r>
      <w:r w:rsidR="005C3A22" w:rsidRPr="00AF7466">
        <w:t>Rješenjem ovog suda posl.br. St-157/2018-4 od 22. svibnja 2018. odlučeno je:</w:t>
      </w:r>
    </w:p>
    <w:p w:rsidRDefault="005C3A22" w:rsidP="005C3A22" w:rsidR="005C3A22" w:rsidRPr="00AF7466">
      <w:pPr>
        <w:jc w:val="both"/>
      </w:pPr>
      <w:r w:rsidRPr="00AF7466">
        <w:tab/>
        <w:t>„I.</w:t>
      </w:r>
      <w:r w:rsidRPr="00AF7466">
        <w:tab/>
        <w:t xml:space="preserve">Temeljem čl. 115. st. 1. Stečajnog zakona (dalje: SZ) pokreće se prethodni postupak radi utvrđivanja pretpostavki za otvaranje stečajnog postupka nad TEHMONT I.N.C. d.o.o. Pula, Sv. Polikarpa 8, OIB: 03698228923, te se određuje ročište radi očitovanja o prijedlogu za otvaranje stečajnoga postupka (čl. 123. SZ-a) i radi rasprave o pretpostavkama za otvaranje stečajnoga postupka (čl. 128. st. 1. SZ-a) za dan </w:t>
      </w:r>
    </w:p>
    <w:p w:rsidRDefault="005C3A22" w:rsidP="005C3A22" w:rsidR="005C3A22" w:rsidRPr="00AF7466">
      <w:pPr>
        <w:jc w:val="both"/>
      </w:pPr>
      <w:r w:rsidRPr="00AF7466">
        <w:t>19. srpnja 2018. u 13:30 sati, u Trgovačkom sudu u Pazinu, Dršćevka 1, sudnica 1,</w:t>
      </w:r>
    </w:p>
    <w:p w:rsidRDefault="005C3A22" w:rsidP="005C3A22" w:rsidR="005C3A22" w:rsidRPr="00AF7466">
      <w:pPr>
        <w:jc w:val="both"/>
      </w:pPr>
      <w:r w:rsidRPr="00AF7466">
        <w:tab/>
        <w:t xml:space="preserve">na koje se pozivaju: </w:t>
      </w:r>
    </w:p>
    <w:p w:rsidRDefault="005C3A22" w:rsidP="005C3A22" w:rsidR="005C3A22" w:rsidRPr="00AF7466">
      <w:pPr>
        <w:jc w:val="both"/>
      </w:pPr>
      <w:r w:rsidRPr="00AF7466">
        <w:tab/>
      </w:r>
      <w:r w:rsidRPr="00AF7466">
        <w:tab/>
        <w:t>-  predlagatelj,</w:t>
      </w:r>
    </w:p>
    <w:p w:rsidRDefault="005C3A22" w:rsidP="005C3A22" w:rsidR="005C3A22" w:rsidRPr="00AF7466">
      <w:pPr>
        <w:jc w:val="both"/>
      </w:pPr>
      <w:r w:rsidRPr="00AF7466">
        <w:tab/>
      </w:r>
      <w:r w:rsidRPr="00AF7466">
        <w:tab/>
        <w:t xml:space="preserve">-  dužnik, </w:t>
      </w:r>
    </w:p>
    <w:p w:rsidRDefault="005C3A22" w:rsidP="005C3A22" w:rsidR="005C3A22" w:rsidRPr="00AF7466">
      <w:pPr>
        <w:jc w:val="both"/>
      </w:pPr>
      <w:r w:rsidRPr="00AF7466">
        <w:tab/>
      </w:r>
      <w:r w:rsidRPr="00AF7466">
        <w:tab/>
        <w:t>- zakonski zastupnik dužnika Miro Pavlić iz Grandići, Pavlići 22c.</w:t>
      </w:r>
    </w:p>
    <w:p w:rsidRDefault="005C3A22" w:rsidP="005C3A22" w:rsidR="005C3A22" w:rsidRPr="00AF7466">
      <w:pPr>
        <w:jc w:val="both"/>
      </w:pPr>
      <w:r w:rsidRPr="00AF7466">
        <w:tab/>
        <w:t>Pozvane osobe se o prijedlogu za otvaranje stečajnoga postupka mogu očitovati i pisano (čl. 123. st. 1. i 2. SZ-a).</w:t>
      </w:r>
    </w:p>
    <w:p w:rsidRDefault="005C3A22" w:rsidP="005C3A22" w:rsidR="005C3A22" w:rsidRPr="00AF7466">
      <w:pPr>
        <w:jc w:val="both"/>
      </w:pPr>
      <w:r w:rsidRPr="00AF7466">
        <w:tab/>
        <w:t>II.</w:t>
      </w:r>
      <w:r w:rsidRPr="00AF7466">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p>
    <w:p w:rsidRDefault="003818C4" w:rsidP="005C3A22" w:rsidR="005C3A22" w:rsidRPr="00AF7466">
      <w:pPr>
        <w:jc w:val="both"/>
      </w:pPr>
      <w:r w:rsidRPr="00AF7466">
        <w:tab/>
      </w:r>
      <w:r w:rsidR="005C3A22" w:rsidRPr="00AF7466">
        <w:t>U podnesku od 20. svibnja 2018. član društva dužnika Roberto Ferro, iz Italije, Trst, Via Giuseppe Bruni 21, naveo je da dužnik ima potraživanja prema zakonskom zastupniku dužnika Miru Pavliću u iznosu od 600.000,00 kn. Naime, kod ovog suda se pod posl.br. P-246/16 vodi postupak po tužbi tužitelja Roberta Ferra (na listovima 14-16) protiv tuženika Mira Pavlića, radi naknade štete trgovačkom društvu TEHMONT I.N.C. d.o.o. Pula u iznosu od  600.000,00 kn, temeljem čl. 453. Zakona o trgovačkim društvima.</w:t>
      </w:r>
    </w:p>
    <w:p w:rsidRDefault="003818C4" w:rsidP="005C3A22" w:rsidR="005C3A22" w:rsidRPr="00AF7466">
      <w:pPr>
        <w:jc w:val="both"/>
      </w:pPr>
      <w:r w:rsidRPr="00AF7466">
        <w:tab/>
      </w:r>
      <w:r w:rsidR="005C3A22" w:rsidRPr="00AF7466">
        <w:t>Dužnik je 4. srpnja 2018. dostavio prokazni popis imovine (listovi 26-29 spisa).</w:t>
      </w:r>
    </w:p>
    <w:p w:rsidRDefault="005C3A22" w:rsidP="005C3A22" w:rsidR="005C3A22" w:rsidRPr="00AF7466">
      <w:pPr>
        <w:jc w:val="both"/>
      </w:pPr>
      <w:r w:rsidRPr="00AF7466">
        <w:tab/>
        <w:t xml:space="preserve">Na ročištu održanom 19. srpnja 2018. zakonski zastupnik dužnika Miro Pavlić naveo je da je u prokaznom popisu imovine naveo potraživanja dužnika prema knjigovodstvenom stanju, ali da se gotovo u cijelosti radi o nenaplativim potraživanjima. Naime, po nekim potraživanjima su pokrenute ovrhe, ali naplata nije uspjela, dio potraživanja je vrlo vjerojatno u zastari, a dio bi trebalo ovršiti u inozemstvu što bi zahtijevalo veće troškove. Nesporno je da se vodi parnični postupak koji je član društva Roberto Ferro pokrenuo protiv njega te </w:t>
      </w:r>
      <w:r w:rsidR="003818C4" w:rsidRPr="00AF7466">
        <w:t xml:space="preserve">u svezi s time nema što dodati. </w:t>
      </w:r>
      <w:r w:rsidRPr="00AF7466">
        <w:t xml:space="preserve">Punomoćnik Roberta Ferro-ia je naveo da Roberto Ferro, kao član društva sa 40% poslovnih udjela, ali i kao vjerovnik dužnika ističe da je iz prokaznog popisa imovine vidljivo da potraživanja dužnika prema trećim osobama uvelike premašuju </w:t>
      </w:r>
      <w:r w:rsidRPr="00AF7466">
        <w:lastRenderedPageBreak/>
        <w:t xml:space="preserve">evidentirano dugovanje od strane FINA-e. Osporava navode zakonskog zastupnika dužnika o nenaplativosti predmetnih tražbina jer o istome nije dostavljen niti jedan dokaz sudu. Iz tog razloga u prvom redu predlaže da sud razmotri donošenje odluke o obustavi ovog postupka upravo iz ovog razloga. Ukoliko sud ocjeni da nema uvjeta za obustavu ovog postupka tada predlaže da se otvori stečajni postupka, imenuje stečajni upravitelj kako bi se utvrdile sve mjerodavne činjenice te pokušala naplatiti spomenuta potraživanja s ciljem nastavka poslovanja dužnika. Isto tako predlaže da sud izvrši uvid u spis parničnog postupka koji se pred ovim sudom vodi pod posl. br. P-246/2016 iz razloga što će iz navedenog spisa biti vidljivo da je zakonski zastupnik dužnika tijekom 2016. i nadalje bez naknade ustupio sve zaposlenike dužnika i opremu društvu Elbreg nova d.o.o. u kojemu je on član i direktor, pa sudu dostavlja u spis u dva primjerka izvod iz sudskog registra za spomenuto društvo zajedno sa podacima HZMO-a koja se nalaze u navedenom spisu vezano uz prijenos zaposlenika. Isto tako dostavlja sudu na znanje pravomoćnu i ovršnu odluku talijanskog suda iz koje proizlazi postojanje potraživanja Roberta Ferra prema ovdje dužniku. Iz naprijed navedenih činjenica proizlazi da bi postojale pretpostavke za pobijanje dužnikovih pravnih radnji temeljem odredbi iz Stečajnog zakona. </w:t>
      </w:r>
    </w:p>
    <w:p w:rsidRDefault="003818C4" w:rsidP="005C3A22" w:rsidR="005C3A22" w:rsidRPr="00AF7466">
      <w:pPr>
        <w:jc w:val="both"/>
      </w:pPr>
      <w:r w:rsidRPr="00AF7466">
        <w:tab/>
      </w:r>
      <w:r w:rsidR="005C3A22" w:rsidRPr="00AF7466">
        <w:t xml:space="preserve">Tijekom prethodnog postupka utvrđeno je da je kod dužnika ispunjen stečajni razlog nesposobnosti za plaćanje. Naime, FINA je za potrebe prethodnog postupka dostavila ovom sudu potvrdu o neizvršenim osnovama za plaćanje dužnika (list 8 spisa) kojom se potvrđuje da dužnik ima evidentirane neizvršne osnove za plaćanje u neprekinutom razdoblju od 120 dana. Iz navedenog jasno proizlazi da postoji stečajni razlog nesposobnosti za plaćanje u smislu odredbi čl. 6. st. 1., st. 2. podstavak 1. i st. 4. SZ-a. Stoga </w:t>
      </w:r>
      <w:r w:rsidRPr="00AF7466">
        <w:t xml:space="preserve">je sud kod dužnika utvrdio postojanje zakonom predviđenog stečajnog razloga nesposobnosti za plaćanje iz čl. 6. SZ-a pa </w:t>
      </w:r>
      <w:r w:rsidR="005C3A22" w:rsidRPr="00AF7466">
        <w:t>nije osnovan prijedlog Roberta Ferra da se postupak obustavi.</w:t>
      </w:r>
    </w:p>
    <w:p w:rsidRDefault="005C3A22" w:rsidP="003818C4" w:rsidR="005C3A22" w:rsidRPr="00AF7466">
      <w:pPr>
        <w:jc w:val="both"/>
      </w:pPr>
      <w:r w:rsidRPr="00AF7466">
        <w:tab/>
      </w:r>
      <w:r w:rsidR="003818C4" w:rsidRPr="00AF7466">
        <w:t>T</w:t>
      </w:r>
      <w:r w:rsidRPr="00AF7466">
        <w:t>emeljem čl. 132. SZ-a,</w:t>
      </w:r>
      <w:r w:rsidR="003818C4" w:rsidRPr="00AF7466">
        <w:t xml:space="preserve"> sud je rješenjem posl.br. St-157/2018-14 od 20. srpnja 2018. pozvao osobe koje imaju pravni interes za provedbom stečajnog postupka nad dužnikom TEHMONT I.N.C. d.o.o. Pula da uplate predujam za namirenje troškova prethodnoga i otvorenoga stečajnog postupka</w:t>
      </w:r>
      <w:r w:rsidR="001E40AC" w:rsidRPr="00AF7466">
        <w:t xml:space="preserve"> u </w:t>
      </w:r>
      <w:r w:rsidR="003818C4" w:rsidRPr="00AF7466">
        <w:t>iznos</w:t>
      </w:r>
      <w:r w:rsidR="001E40AC" w:rsidRPr="00AF7466">
        <w:t>u</w:t>
      </w:r>
      <w:r w:rsidR="003818C4" w:rsidRPr="00AF7466">
        <w:t xml:space="preserve"> od 10.000,00 kuna. </w:t>
      </w:r>
    </w:p>
    <w:p w:rsidRDefault="001E40AC" w:rsidP="003818C4" w:rsidR="001E40AC" w:rsidRPr="00AF7466">
      <w:pPr>
        <w:jc w:val="both"/>
      </w:pPr>
      <w:r w:rsidRPr="00AF7466">
        <w:tab/>
        <w:t>30. srpnja 2018. uplaćen je predujam za namirenje troškova stečajnog postupka u iznosu od 10.000,00 kuna.</w:t>
      </w:r>
    </w:p>
    <w:p w:rsidRDefault="00CE662C" w:rsidP="0040642A" w:rsidR="008E1495" w:rsidRPr="00AF7466">
      <w:pPr>
        <w:jc w:val="both"/>
      </w:pPr>
      <w:r w:rsidRPr="00AF7466">
        <w:tab/>
      </w:r>
      <w:r w:rsidR="008E1495" w:rsidRPr="00AF7466">
        <w:t>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F55BF7" w:rsidR="00C607F6" w:rsidRPr="00AF7466">
      <w:pPr>
        <w:jc w:val="both"/>
      </w:pPr>
      <w:r w:rsidRPr="00AF7466">
        <w:tab/>
        <w:t>S</w:t>
      </w:r>
      <w:r w:rsidR="0040642A" w:rsidRPr="00AF7466">
        <w:t xml:space="preserve"> obzirom na sve navedeno </w:t>
      </w:r>
      <w:r w:rsidRPr="00AF7466">
        <w:t>je, na temelju odredbi čl. 129.</w:t>
      </w:r>
      <w:r w:rsidR="00457C6F" w:rsidRPr="00AF7466">
        <w:t xml:space="preserve"> i</w:t>
      </w:r>
      <w:r w:rsidRPr="00AF7466">
        <w:t xml:space="preserve"> 130. SZ-a, odlučeno kao u izreci ovog rješenja</w:t>
      </w:r>
      <w:r w:rsidR="008E1495" w:rsidRPr="00AF7466">
        <w:t xml:space="preserve">. </w:t>
      </w:r>
    </w:p>
    <w:p w:rsidRDefault="00CE662C" w:rsidP="00CE662C" w:rsidR="00CE662C">
      <w:pPr>
        <w:ind w:firstLine="708"/>
        <w:jc w:val="both"/>
      </w:pPr>
      <w:r w:rsidRPr="00AF7466">
        <w:t>Stečajni upravitelj izabran je metodom slučajnoga odabira (automatskog, kroz e-spis) sukladno čl. 84. st. 1. SZ-a.</w:t>
      </w:r>
    </w:p>
    <w:p w:rsidRDefault="00AF7466" w:rsidP="00AF7466" w:rsidR="00AF7466"/>
    <w:p w:rsidRDefault="0016605C" w:rsidP="00AF7466" w:rsidR="00AF7466">
      <w:pPr>
        <w:jc w:val="center"/>
      </w:pPr>
      <w:r w:rsidRPr="00AF7466">
        <w:t xml:space="preserve">U </w:t>
      </w:r>
      <w:r w:rsidR="00C607F6" w:rsidRPr="00AF7466">
        <w:t xml:space="preserve">Pazinu, </w:t>
      </w:r>
      <w:r w:rsidR="001E40AC" w:rsidRPr="00AF7466">
        <w:t>1. kolovoza 2018.</w:t>
      </w:r>
    </w:p>
    <w:p w:rsidRDefault="00AF7466" w:rsidP="00AF7466" w:rsidR="00AF7466">
      <w:pPr>
        <w:jc w:val="center"/>
      </w:pPr>
    </w:p>
    <w:p w:rsidRDefault="00634BDB" w:rsidP="00AF7466" w:rsidR="00634BDB" w:rsidRPr="00AF7466">
      <w:pPr>
        <w:ind w:left="5664"/>
        <w:jc w:val="center"/>
      </w:pPr>
      <w:r w:rsidRPr="00AF7466">
        <w:t>Stečajni sudac</w:t>
      </w:r>
    </w:p>
    <w:p w:rsidRDefault="00AF7466" w:rsidP="00AF7466" w:rsidR="00AF7466">
      <w:pPr>
        <w:ind w:left="5664"/>
        <w:jc w:val="center"/>
      </w:pPr>
    </w:p>
    <w:p w:rsidRDefault="00634BDB" w:rsidP="00AF7466" w:rsidR="00C607F6" w:rsidRPr="00AF7466">
      <w:pPr>
        <w:ind w:left="5664"/>
        <w:jc w:val="center"/>
      </w:pPr>
      <w:r w:rsidRPr="00AF7466">
        <w:t>Ivan Dujić</w:t>
      </w:r>
      <w:r w:rsidR="00AE1769">
        <w:t>, v.r.</w:t>
      </w:r>
    </w:p>
    <w:p w:rsidRDefault="008E1495" w:rsidP="00634BDB" w:rsidR="008E1495" w:rsidRPr="00AF7466">
      <w:pPr>
        <w:jc w:val="both"/>
      </w:pPr>
    </w:p>
    <w:p w:rsidRDefault="00457C6F" w:rsidP="00634BDB" w:rsidR="00457C6F">
      <w:pPr>
        <w:jc w:val="both"/>
      </w:pPr>
    </w:p>
    <w:p w:rsidRDefault="00AF7466" w:rsidP="00634BDB" w:rsidR="00AF7466" w:rsidRPr="00AF7466">
      <w:pPr>
        <w:jc w:val="both"/>
      </w:pPr>
    </w:p>
    <w:p w:rsidRDefault="00634BDB" w:rsidP="00634BDB" w:rsidR="00634BDB" w:rsidRPr="00AF7466">
      <w:pPr>
        <w:jc w:val="both"/>
      </w:pPr>
      <w:r w:rsidRPr="00AF7466">
        <w:t xml:space="preserve">UPUTA O PRAVNOM LIJEKU: </w:t>
      </w:r>
    </w:p>
    <w:p w:rsidRDefault="00634BDB" w:rsidP="00634BDB" w:rsidR="00634BDB" w:rsidRPr="00AF7466">
      <w:pPr>
        <w:jc w:val="both"/>
      </w:pPr>
      <w:r w:rsidRPr="00AF7466">
        <w:t xml:space="preserve">Protiv rješenja o otvaranju stečajnog postupka žalbu može podnijeti osoba ovlaštena za zastupanje dužnika po zakonu do dana nastupanja pravnih posljedica otvaranja stečajnog </w:t>
      </w:r>
      <w:r w:rsidRPr="00AF7466">
        <w:lastRenderedPageBreak/>
        <w:t>postupka (čl.</w:t>
      </w:r>
      <w:r w:rsidR="00104350" w:rsidRPr="00AF7466">
        <w:t xml:space="preserve"> </w:t>
      </w:r>
      <w:r w:rsidRPr="00AF7466">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AF7466">
      <w:pPr>
        <w:jc w:val="both"/>
      </w:pPr>
    </w:p>
    <w:p w:rsidRDefault="00C607F6" w:rsidP="00634BDB" w:rsidR="00C607F6" w:rsidRPr="00AF7466">
      <w:pPr>
        <w:jc w:val="both"/>
      </w:pPr>
    </w:p>
    <w:p w:rsidRDefault="00C607F6" w:rsidP="00634BDB" w:rsidR="00C607F6" w:rsidRPr="00AF7466">
      <w:pPr>
        <w:jc w:val="both"/>
      </w:pPr>
    </w:p>
    <w:p w:rsidRDefault="00634BDB" w:rsidP="00634BDB" w:rsidR="00634BDB" w:rsidRPr="00AF7466">
      <w:pPr>
        <w:jc w:val="both"/>
      </w:pPr>
      <w:r w:rsidRPr="00AF7466">
        <w:t>DNA:</w:t>
      </w:r>
    </w:p>
    <w:p w:rsidRDefault="00634BDB" w:rsidP="001E40AC" w:rsidR="001E40AC" w:rsidRPr="00AF7466">
      <w:pPr>
        <w:jc w:val="both"/>
      </w:pPr>
      <w:r w:rsidRPr="00AF7466">
        <w:t xml:space="preserve">- e-oglasna ploča (8 dana), objaviti </w:t>
      </w:r>
      <w:r w:rsidR="001E40AC" w:rsidRPr="00AF7466">
        <w:t xml:space="preserve">1. kolovoza 2018. u 14:30 sati </w:t>
      </w:r>
    </w:p>
    <w:p w:rsidRDefault="000123C7" w:rsidP="001E40AC" w:rsidR="001E40AC" w:rsidRPr="00AF7466">
      <w:pPr>
        <w:jc w:val="both"/>
      </w:pPr>
      <w:r w:rsidRPr="00AF7466">
        <w:t>- predlagatelj</w:t>
      </w:r>
      <w:r w:rsidR="00CE662C" w:rsidRPr="00AF7466">
        <w:t>ima</w:t>
      </w:r>
      <w:r w:rsidR="001E40AC" w:rsidRPr="00AF7466">
        <w:t xml:space="preserve"> FINA, Regionalni centar Rijeka i Roberto Ferro po pun. Tizianu Sošiću, odvj</w:t>
      </w:r>
      <w:r w:rsidR="00457C6F" w:rsidRPr="00AF7466">
        <w:t xml:space="preserve">. </w:t>
      </w:r>
      <w:r w:rsidR="001E40AC" w:rsidRPr="00AF7466">
        <w:t xml:space="preserve">u Puli </w:t>
      </w:r>
    </w:p>
    <w:p w:rsidRDefault="00634BDB" w:rsidP="00E06969" w:rsidR="00CE662C" w:rsidRPr="00AF7466">
      <w:pPr>
        <w:jc w:val="both"/>
      </w:pPr>
      <w:r w:rsidRPr="00AF7466">
        <w:t xml:space="preserve">- dužniku </w:t>
      </w:r>
    </w:p>
    <w:p w:rsidRDefault="009F620C" w:rsidP="00E06969" w:rsidR="00CE662C" w:rsidRPr="00AF7466">
      <w:pPr>
        <w:jc w:val="both"/>
      </w:pPr>
      <w:r w:rsidRPr="00AF7466">
        <w:t>- stečajnom</w:t>
      </w:r>
      <w:r w:rsidR="00634BDB" w:rsidRPr="00AF7466">
        <w:t xml:space="preserve"> upravitelj</w:t>
      </w:r>
      <w:r w:rsidRPr="00AF7466">
        <w:t>u</w:t>
      </w:r>
      <w:r w:rsidR="00284032" w:rsidRPr="00AF7466">
        <w:t xml:space="preserve"> </w:t>
      </w:r>
      <w:r w:rsidR="00CE662C" w:rsidRPr="00AF7466">
        <w:t>Ivoru Pliskovcu iz Rijeke, Agatićeva 6</w:t>
      </w:r>
    </w:p>
    <w:p w:rsidRDefault="00E06969" w:rsidP="00E06969" w:rsidR="00634BDB" w:rsidRPr="00AF7466">
      <w:pPr>
        <w:jc w:val="both"/>
      </w:pPr>
      <w:r w:rsidRPr="00AF7466">
        <w:t>- P</w:t>
      </w:r>
      <w:r w:rsidR="0005456A" w:rsidRPr="00AF7466">
        <w:t>orezna uprava, Područni ured Pazin</w:t>
      </w:r>
    </w:p>
    <w:p w:rsidRDefault="00634BDB" w:rsidP="00634BDB" w:rsidR="00945BC8" w:rsidRPr="00AF7466">
      <w:pPr>
        <w:jc w:val="both"/>
      </w:pPr>
      <w:r w:rsidRPr="00AF7466">
        <w:t>- sudski registar ovoga suda</w:t>
      </w:r>
    </w:p>
    <w:sectPr w:rsidSect="00AF7466" w:rsidR="00945BC8" w:rsidRPr="00AF7466">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C49" w:rsidP="008C04AA" w:rsidR="00683C49">
      <w:r>
        <w:separator/>
      </w:r>
    </w:p>
  </w:endnote>
  <w:endnote w:id="0" w:type="continuationSeparator">
    <w:p w:rsidRDefault="00683C49" w:rsidP="008C04AA" w:rsidR="00683C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C49" w:rsidP="008C04AA" w:rsidR="00683C49">
      <w:r>
        <w:separator/>
      </w:r>
    </w:p>
  </w:footnote>
  <w:footnote w:id="0" w:type="continuationSeparator">
    <w:p w:rsidRDefault="00683C49" w:rsidP="008C04AA" w:rsidR="00683C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E1769"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1769">
      <w:rPr>
        <w:rStyle w:val="Brojstranice"/>
        <w:noProof/>
      </w:rPr>
      <w:t>4</w:t>
    </w:r>
    <w:r>
      <w:rPr>
        <w:rStyle w:val="Brojstranice"/>
      </w:rPr>
      <w:fldChar w:fldCharType="end"/>
    </w:r>
  </w:p>
  <w:p w:rsidRDefault="00BC6E78" w:rsidP="00DD3FB1" w:rsidR="008A4163" w:rsidRPr="003333BD">
    <w:pPr>
      <w:pStyle w:val="Zaglavlje"/>
    </w:pPr>
    <w:r>
      <w:tab/>
    </w:r>
    <w:r>
      <w:tab/>
    </w:r>
    <w:r w:rsidR="005C3A22">
      <w:t>10 St-157/2018-18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5C3A22">
      <w:t>10 St-157/2018-18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39C0"/>
    <w:rsid w:val="0009426B"/>
    <w:rsid w:val="00095A39"/>
    <w:rsid w:val="000A04AC"/>
    <w:rsid w:val="000A5B56"/>
    <w:rsid w:val="000D4C15"/>
    <w:rsid w:val="000D7CB0"/>
    <w:rsid w:val="00104350"/>
    <w:rsid w:val="001169E0"/>
    <w:rsid w:val="00120DE3"/>
    <w:rsid w:val="00153A82"/>
    <w:rsid w:val="00161713"/>
    <w:rsid w:val="0016605C"/>
    <w:rsid w:val="00187AA6"/>
    <w:rsid w:val="001A1476"/>
    <w:rsid w:val="001B26EC"/>
    <w:rsid w:val="001D4C63"/>
    <w:rsid w:val="001E40AC"/>
    <w:rsid w:val="001E75F6"/>
    <w:rsid w:val="00206E40"/>
    <w:rsid w:val="00220C40"/>
    <w:rsid w:val="00226496"/>
    <w:rsid w:val="00237511"/>
    <w:rsid w:val="002668F5"/>
    <w:rsid w:val="00284032"/>
    <w:rsid w:val="002B1A3F"/>
    <w:rsid w:val="002D0ACD"/>
    <w:rsid w:val="002D1DF6"/>
    <w:rsid w:val="002D5F41"/>
    <w:rsid w:val="002D63A4"/>
    <w:rsid w:val="00321E37"/>
    <w:rsid w:val="00326C83"/>
    <w:rsid w:val="00331DD9"/>
    <w:rsid w:val="0035048B"/>
    <w:rsid w:val="003818C4"/>
    <w:rsid w:val="003A214E"/>
    <w:rsid w:val="003A227D"/>
    <w:rsid w:val="003E7D64"/>
    <w:rsid w:val="003F5436"/>
    <w:rsid w:val="003F58EA"/>
    <w:rsid w:val="00403BB7"/>
    <w:rsid w:val="0040642A"/>
    <w:rsid w:val="004336B9"/>
    <w:rsid w:val="00434889"/>
    <w:rsid w:val="00443160"/>
    <w:rsid w:val="00443C91"/>
    <w:rsid w:val="00457C6F"/>
    <w:rsid w:val="00462C3D"/>
    <w:rsid w:val="00482E79"/>
    <w:rsid w:val="00486F3D"/>
    <w:rsid w:val="004951BD"/>
    <w:rsid w:val="004A08AF"/>
    <w:rsid w:val="004A2979"/>
    <w:rsid w:val="004B0184"/>
    <w:rsid w:val="0050084B"/>
    <w:rsid w:val="00532730"/>
    <w:rsid w:val="00554328"/>
    <w:rsid w:val="005B6B0F"/>
    <w:rsid w:val="005C3A22"/>
    <w:rsid w:val="005C7566"/>
    <w:rsid w:val="005E4047"/>
    <w:rsid w:val="005E4638"/>
    <w:rsid w:val="005F57AE"/>
    <w:rsid w:val="005F5B48"/>
    <w:rsid w:val="005F652C"/>
    <w:rsid w:val="00621A3C"/>
    <w:rsid w:val="00627097"/>
    <w:rsid w:val="00634BDB"/>
    <w:rsid w:val="00656FEC"/>
    <w:rsid w:val="00664682"/>
    <w:rsid w:val="00683C49"/>
    <w:rsid w:val="00692004"/>
    <w:rsid w:val="00694576"/>
    <w:rsid w:val="006E061C"/>
    <w:rsid w:val="006E6CA8"/>
    <w:rsid w:val="0071183C"/>
    <w:rsid w:val="007126AC"/>
    <w:rsid w:val="0073321E"/>
    <w:rsid w:val="00734CD1"/>
    <w:rsid w:val="0073514C"/>
    <w:rsid w:val="0074669D"/>
    <w:rsid w:val="007542C0"/>
    <w:rsid w:val="007652ED"/>
    <w:rsid w:val="00774CCA"/>
    <w:rsid w:val="007D0A13"/>
    <w:rsid w:val="00803205"/>
    <w:rsid w:val="00803CC5"/>
    <w:rsid w:val="00840E46"/>
    <w:rsid w:val="00851E9B"/>
    <w:rsid w:val="00862030"/>
    <w:rsid w:val="0088211F"/>
    <w:rsid w:val="00885B0C"/>
    <w:rsid w:val="00887DAA"/>
    <w:rsid w:val="00896573"/>
    <w:rsid w:val="008A003F"/>
    <w:rsid w:val="008C04AA"/>
    <w:rsid w:val="008C29DD"/>
    <w:rsid w:val="008C6538"/>
    <w:rsid w:val="008D67D3"/>
    <w:rsid w:val="008D71CD"/>
    <w:rsid w:val="008E1495"/>
    <w:rsid w:val="00927C41"/>
    <w:rsid w:val="00945BC8"/>
    <w:rsid w:val="00963AA7"/>
    <w:rsid w:val="00985388"/>
    <w:rsid w:val="009864BF"/>
    <w:rsid w:val="0098707E"/>
    <w:rsid w:val="009900B8"/>
    <w:rsid w:val="00991A85"/>
    <w:rsid w:val="009C2969"/>
    <w:rsid w:val="009F620C"/>
    <w:rsid w:val="00A04538"/>
    <w:rsid w:val="00A04B5B"/>
    <w:rsid w:val="00A24D8D"/>
    <w:rsid w:val="00A326D7"/>
    <w:rsid w:val="00A33766"/>
    <w:rsid w:val="00A347DB"/>
    <w:rsid w:val="00A36529"/>
    <w:rsid w:val="00A433BC"/>
    <w:rsid w:val="00A605D4"/>
    <w:rsid w:val="00A6392C"/>
    <w:rsid w:val="00A8141E"/>
    <w:rsid w:val="00A85502"/>
    <w:rsid w:val="00AD3F57"/>
    <w:rsid w:val="00AE1769"/>
    <w:rsid w:val="00AE6BC3"/>
    <w:rsid w:val="00AE7866"/>
    <w:rsid w:val="00AF2FA5"/>
    <w:rsid w:val="00AF3BC7"/>
    <w:rsid w:val="00AF7466"/>
    <w:rsid w:val="00B05DBB"/>
    <w:rsid w:val="00B271A9"/>
    <w:rsid w:val="00B33D41"/>
    <w:rsid w:val="00B349E3"/>
    <w:rsid w:val="00B35B02"/>
    <w:rsid w:val="00B4030D"/>
    <w:rsid w:val="00B47C76"/>
    <w:rsid w:val="00B64647"/>
    <w:rsid w:val="00B90BC5"/>
    <w:rsid w:val="00BC6E78"/>
    <w:rsid w:val="00BE0C8B"/>
    <w:rsid w:val="00C13A85"/>
    <w:rsid w:val="00C34ABC"/>
    <w:rsid w:val="00C52179"/>
    <w:rsid w:val="00C607F6"/>
    <w:rsid w:val="00C643AD"/>
    <w:rsid w:val="00C764D7"/>
    <w:rsid w:val="00CA16DB"/>
    <w:rsid w:val="00CC2C8C"/>
    <w:rsid w:val="00CD29E7"/>
    <w:rsid w:val="00CE38D4"/>
    <w:rsid w:val="00CE662C"/>
    <w:rsid w:val="00CE676C"/>
    <w:rsid w:val="00D22FE2"/>
    <w:rsid w:val="00D25E6F"/>
    <w:rsid w:val="00D25F40"/>
    <w:rsid w:val="00D37E26"/>
    <w:rsid w:val="00D546C1"/>
    <w:rsid w:val="00D5655E"/>
    <w:rsid w:val="00D67E45"/>
    <w:rsid w:val="00D72DB9"/>
    <w:rsid w:val="00D7381F"/>
    <w:rsid w:val="00D93C22"/>
    <w:rsid w:val="00DB1B9E"/>
    <w:rsid w:val="00DD3FA8"/>
    <w:rsid w:val="00DE0F0E"/>
    <w:rsid w:val="00E06969"/>
    <w:rsid w:val="00E13AF4"/>
    <w:rsid w:val="00E333BA"/>
    <w:rsid w:val="00E60ABE"/>
    <w:rsid w:val="00E80304"/>
    <w:rsid w:val="00EB0698"/>
    <w:rsid w:val="00EB7C51"/>
    <w:rsid w:val="00ED1FC9"/>
    <w:rsid w:val="00ED59A1"/>
    <w:rsid w:val="00EE7DC4"/>
    <w:rsid w:val="00F07B51"/>
    <w:rsid w:val="00F263F9"/>
    <w:rsid w:val="00F55BF7"/>
    <w:rsid w:val="00F73C78"/>
    <w:rsid w:val="00FE2F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C04AA"/>
    <w:pPr>
      <w:tabs>
        <w:tab w:pos="4536" w:val="center"/>
        <w:tab w:pos="9072" w:val="right"/>
      </w:tabs>
    </w:pPr>
  </w:style>
  <w:style w:customStyle="true" w:styleId="ZaglavljeChar" w:type="character">
    <w:name w:val="Zaglavlje Char"/>
    <w:basedOn w:val="Zadanifontodlomka"/>
    <w:link w:val="Zaglavlje"/>
    <w:uiPriority w:val="99"/>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E662C"/>
    <w:pPr>
      <w:ind w:left="720"/>
      <w:contextualSpacing/>
    </w:pPr>
  </w:style>
  <w:style w:styleId="Tekstrezerviranogmjesta" w:type="character">
    <w:name w:val="Placeholder Text"/>
    <w:basedOn w:val="Zadanifontodlomka"/>
    <w:uiPriority w:val="99"/>
    <w:semiHidden/>
    <w:rsid w:val="00AE1769"/>
    <w:rPr>
      <w:color w:val="808080"/>
      <w:bdr w:space="0" w:sz="0" w:color="auto" w:val="none"/>
      <w:shd w:fill="auto" w:color="auto" w:val="clear"/>
    </w:rPr>
  </w:style>
  <w:style w:customStyle="true" w:styleId="eSPISCCParagraphDefaultFont" w:type="character">
    <w:name w:val="eSPIS_CC_Paragraph Default Font"/>
    <w:basedOn w:val="Zadanifontodlomka"/>
    <w:rsid w:val="00AE176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E1769"/>
    <w:rPr>
      <w:b/>
      <w:bdr w:space="0" w:sz="0" w:color="auto" w:val="none"/>
      <w:shd w:fill="FFFFCC" w:color="auto" w:val="clear"/>
      <w:lang w:val="hr-HR"/>
    </w:rPr>
  </w:style>
  <w:style w:customStyle="true" w:styleId="PozadinaSvijetloCrvena" w:type="character">
    <w:name w:val="Pozadina_SvijetloCrvena"/>
    <w:basedOn w:val="eSPISCCParagraphDefaultFont"/>
    <w:rsid w:val="00AE176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E176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C04AA"/>
    <w:pPr>
      <w:tabs>
        <w:tab w:pos="4536" w:val="center"/>
        <w:tab w:pos="9072" w:val="right"/>
      </w:tabs>
    </w:pPr>
  </w:style>
  <w:style w:customStyle="1" w:styleId="ZaglavljeChar" w:type="character">
    <w:name w:val="Zaglavlje Char"/>
    <w:basedOn w:val="Zadanifontodlomka"/>
    <w:link w:val="Zaglavlje"/>
    <w:uiPriority w:val="99"/>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E662C"/>
    <w:pPr>
      <w:ind w:left="720"/>
      <w:contextualSpacing/>
    </w:pPr>
  </w:style>
  <w:style w:styleId="Tekstrezerviranogmjesta" w:type="character">
    <w:name w:val="Placeholder Text"/>
    <w:basedOn w:val="Zadanifontodlomka"/>
    <w:uiPriority w:val="99"/>
    <w:semiHidden/>
    <w:rsid w:val="00AE1769"/>
    <w:rPr>
      <w:color w:val="808080"/>
      <w:bdr w:color="auto" w:space="0" w:sz="0" w:val="none"/>
      <w:shd w:color="auto" w:fill="auto" w:val="clear"/>
    </w:rPr>
  </w:style>
  <w:style w:customStyle="1" w:styleId="eSPISCCParagraphDefaultFont" w:type="character">
    <w:name w:val="eSPIS_CC_Paragraph Default Font"/>
    <w:basedOn w:val="Zadanifontodlomka"/>
    <w:rsid w:val="00AE176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E1769"/>
    <w:rPr>
      <w:b/>
      <w:bdr w:color="auto" w:space="0" w:sz="0" w:val="none"/>
      <w:shd w:color="auto" w:fill="FFFFCC" w:val="clear"/>
      <w:lang w:val="hr-HR"/>
    </w:rPr>
  </w:style>
  <w:style w:customStyle="1" w:styleId="PozadinaSvijetloCrvena" w:type="character">
    <w:name w:val="Pozadina_SvijetloCrvena"/>
    <w:basedOn w:val="eSPISCCParagraphDefaultFont"/>
    <w:rsid w:val="00AE176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E176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3386699">
      <w:bodyDiv w:val="true"/>
      <w:marLeft w:val="0"/>
      <w:marRight w:val="0"/>
      <w:marTop w:val="0"/>
      <w:marBottom w:val="0"/>
      <w:divBdr>
        <w:top w:space="0" w:sz="0" w:color="auto" w:val="none"/>
        <w:left w:space="0" w:sz="0" w:color="auto" w:val="none"/>
        <w:bottom w:space="0" w:sz="0" w:color="auto" w:val="none"/>
        <w:right w:space="0" w:sz="0" w:color="auto" w:val="none"/>
      </w:divBdr>
      <w:divsChild>
        <w:div w:id="527378038">
          <w:marLeft w:val="0"/>
          <w:marRight w:val="0"/>
          <w:marTop w:val="0"/>
          <w:marBottom w:val="0"/>
          <w:divBdr>
            <w:top w:space="0" w:sz="0" w:color="auto" w:val="none"/>
            <w:left w:space="0" w:sz="0" w:color="auto" w:val="none"/>
            <w:bottom w:space="0" w:sz="0" w:color="auto" w:val="none"/>
            <w:right w:space="0" w:sz="0" w:color="auto" w:val="none"/>
          </w:divBdr>
          <w:divsChild>
            <w:div w:id="462312031">
              <w:marLeft w:val="0"/>
              <w:marRight w:val="0"/>
              <w:marTop w:val="0"/>
              <w:marBottom w:val="0"/>
              <w:divBdr>
                <w:top w:space="0" w:sz="6" w:color="DDDDDD" w:val="single"/>
                <w:left w:space="0" w:sz="6" w:color="DDDDDD" w:val="single"/>
                <w:bottom w:space="0" w:sz="6" w:color="DDDDDD" w:val="single"/>
                <w:right w:space="0" w:sz="6" w:color="DDDDDD" w:val="single"/>
              </w:divBdr>
              <w:divsChild>
                <w:div w:id="159581779">
                  <w:marLeft w:val="150"/>
                  <w:marRight w:val="150"/>
                  <w:marTop w:val="0"/>
                  <w:marBottom w:val="150"/>
                  <w:divBdr>
                    <w:top w:space="0" w:sz="0" w:color="auto" w:val="none"/>
                    <w:left w:space="0" w:sz="0" w:color="auto" w:val="none"/>
                    <w:bottom w:space="0" w:sz="0" w:color="auto" w:val="none"/>
                    <w:right w:space="0" w:sz="0" w:color="auto" w:val="none"/>
                  </w:divBdr>
                  <w:divsChild>
                    <w:div w:id="2057001650">
                      <w:marLeft w:val="0"/>
                      <w:marRight w:val="0"/>
                      <w:marTop w:val="0"/>
                      <w:marBottom w:val="0"/>
                      <w:divBdr>
                        <w:top w:space="0" w:sz="0" w:color="auto" w:val="none"/>
                        <w:left w:space="0" w:sz="0" w:color="auto" w:val="none"/>
                        <w:bottom w:space="0" w:sz="0" w:color="auto" w:val="none"/>
                        <w:right w:space="0" w:sz="0" w:color="auto" w:val="none"/>
                      </w:divBdr>
                      <w:divsChild>
                        <w:div w:id="1188060490">
                          <w:marLeft w:val="0"/>
                          <w:marRight w:val="0"/>
                          <w:marTop w:val="0"/>
                          <w:marBottom w:val="0"/>
                          <w:divBdr>
                            <w:top w:space="0" w:sz="0" w:color="auto" w:val="none"/>
                            <w:left w:space="0" w:sz="0" w:color="auto" w:val="none"/>
                            <w:bottom w:space="0" w:sz="0" w:color="auto" w:val="none"/>
                            <w:right w:space="0" w:sz="0" w:color="auto" w:val="none"/>
                          </w:divBdr>
                          <w:divsChild>
                            <w:div w:id="196742300">
                              <w:marLeft w:val="0"/>
                              <w:marRight w:val="0"/>
                              <w:marTop w:val="0"/>
                              <w:marBottom w:val="0"/>
                              <w:divBdr>
                                <w:top w:space="0" w:sz="0" w:color="auto" w:val="none"/>
                                <w:left w:space="0" w:sz="0" w:color="auto" w:val="none"/>
                                <w:bottom w:space="0" w:sz="0" w:color="auto" w:val="none"/>
                                <w:right w:space="0" w:sz="0" w:color="auto" w:val="none"/>
                              </w:divBdr>
                              <w:divsChild>
                                <w:div w:id="1347443622">
                                  <w:marLeft w:val="0"/>
                                  <w:marRight w:val="0"/>
                                  <w:marTop w:val="0"/>
                                  <w:marBottom w:val="0"/>
                                  <w:divBdr>
                                    <w:top w:space="0" w:sz="0" w:color="auto" w:val="none"/>
                                    <w:left w:space="0" w:sz="0" w:color="auto" w:val="none"/>
                                    <w:bottom w:space="0" w:sz="0" w:color="auto" w:val="none"/>
                                    <w:right w:space="0" w:sz="0" w:color="auto" w:val="none"/>
                                  </w:divBdr>
                                  <w:divsChild>
                                    <w:div w:id="308050771">
                                      <w:marLeft w:val="0"/>
                                      <w:marRight w:val="0"/>
                                      <w:marTop w:val="0"/>
                                      <w:marBottom w:val="0"/>
                                      <w:divBdr>
                                        <w:top w:space="0" w:sz="0" w:color="auto" w:val="none"/>
                                        <w:left w:space="0" w:sz="0" w:color="auto" w:val="none"/>
                                        <w:bottom w:space="0" w:sz="0" w:color="auto" w:val="none"/>
                                        <w:right w:space="0" w:sz="0" w:color="auto" w:val="none"/>
                                      </w:divBdr>
                                      <w:divsChild>
                                        <w:div w:id="9322055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9692820">
      <w:bodyDiv w:val="true"/>
      <w:marLeft w:val="0"/>
      <w:marRight w:val="0"/>
      <w:marTop w:val="0"/>
      <w:marBottom w:val="0"/>
      <w:divBdr>
        <w:top w:space="0" w:sz="0" w:color="auto" w:val="none"/>
        <w:left w:space="0" w:sz="0" w:color="auto" w:val="none"/>
        <w:bottom w:space="0" w:sz="0" w:color="auto" w:val="none"/>
        <w:right w:space="0" w:sz="0" w:color="auto" w:val="none"/>
      </w:divBdr>
    </w:div>
    <w:div w:id="646671570">
      <w:bodyDiv w:val="true"/>
      <w:marLeft w:val="0"/>
      <w:marRight w:val="0"/>
      <w:marTop w:val="0"/>
      <w:marBottom w:val="0"/>
      <w:divBdr>
        <w:top w:space="0" w:sz="0" w:color="auto" w:val="none"/>
        <w:left w:space="0" w:sz="0" w:color="auto" w:val="none"/>
        <w:bottom w:space="0" w:sz="0" w:color="auto" w:val="none"/>
        <w:right w:space="0" w:sz="0" w:color="auto" w:val="none"/>
      </w:divBdr>
      <w:divsChild>
        <w:div w:id="1766992700">
          <w:marLeft w:val="0"/>
          <w:marRight w:val="0"/>
          <w:marTop w:val="0"/>
          <w:marBottom w:val="0"/>
          <w:divBdr>
            <w:top w:space="0" w:sz="0" w:color="auto" w:val="none"/>
            <w:left w:space="0" w:sz="0" w:color="auto" w:val="none"/>
            <w:bottom w:space="0" w:sz="0" w:color="auto" w:val="none"/>
            <w:right w:space="0" w:sz="0" w:color="auto" w:val="none"/>
          </w:divBdr>
          <w:divsChild>
            <w:div w:id="1984770388">
              <w:marLeft w:val="0"/>
              <w:marRight w:val="0"/>
              <w:marTop w:val="0"/>
              <w:marBottom w:val="0"/>
              <w:divBdr>
                <w:top w:space="0" w:sz="6" w:color="DDDDDD" w:val="single"/>
                <w:left w:space="0" w:sz="6" w:color="DDDDDD" w:val="single"/>
                <w:bottom w:space="0" w:sz="6" w:color="DDDDDD" w:val="single"/>
                <w:right w:space="0" w:sz="6" w:color="DDDDDD" w:val="single"/>
              </w:divBdr>
              <w:divsChild>
                <w:div w:id="1560941956">
                  <w:marLeft w:val="150"/>
                  <w:marRight w:val="150"/>
                  <w:marTop w:val="0"/>
                  <w:marBottom w:val="150"/>
                  <w:divBdr>
                    <w:top w:space="0" w:sz="0" w:color="auto" w:val="none"/>
                    <w:left w:space="0" w:sz="0" w:color="auto" w:val="none"/>
                    <w:bottom w:space="0" w:sz="0" w:color="auto" w:val="none"/>
                    <w:right w:space="0" w:sz="0" w:color="auto" w:val="none"/>
                  </w:divBdr>
                  <w:divsChild>
                    <w:div w:id="1867283721">
                      <w:marLeft w:val="0"/>
                      <w:marRight w:val="0"/>
                      <w:marTop w:val="0"/>
                      <w:marBottom w:val="0"/>
                      <w:divBdr>
                        <w:top w:space="0" w:sz="0" w:color="auto" w:val="none"/>
                        <w:left w:space="0" w:sz="0" w:color="auto" w:val="none"/>
                        <w:bottom w:space="0" w:sz="0" w:color="auto" w:val="none"/>
                        <w:right w:space="0" w:sz="0" w:color="auto" w:val="none"/>
                      </w:divBdr>
                      <w:divsChild>
                        <w:div w:id="1358896276">
                          <w:marLeft w:val="0"/>
                          <w:marRight w:val="0"/>
                          <w:marTop w:val="0"/>
                          <w:marBottom w:val="0"/>
                          <w:divBdr>
                            <w:top w:space="0" w:sz="0" w:color="auto" w:val="none"/>
                            <w:left w:space="0" w:sz="0" w:color="auto" w:val="none"/>
                            <w:bottom w:space="0" w:sz="0" w:color="auto" w:val="none"/>
                            <w:right w:space="0" w:sz="0" w:color="auto" w:val="none"/>
                          </w:divBdr>
                          <w:divsChild>
                            <w:div w:id="1147212430">
                              <w:marLeft w:val="0"/>
                              <w:marRight w:val="0"/>
                              <w:marTop w:val="0"/>
                              <w:marBottom w:val="0"/>
                              <w:divBdr>
                                <w:top w:space="0" w:sz="0" w:color="auto" w:val="none"/>
                                <w:left w:space="0" w:sz="0" w:color="auto" w:val="none"/>
                                <w:bottom w:space="0" w:sz="0" w:color="auto" w:val="none"/>
                                <w:right w:space="0" w:sz="0" w:color="auto" w:val="none"/>
                              </w:divBdr>
                              <w:divsChild>
                                <w:div w:id="293800068">
                                  <w:marLeft w:val="0"/>
                                  <w:marRight w:val="0"/>
                                  <w:marTop w:val="0"/>
                                  <w:marBottom w:val="0"/>
                                  <w:divBdr>
                                    <w:top w:space="0" w:sz="0" w:color="auto" w:val="none"/>
                                    <w:left w:space="0" w:sz="0" w:color="auto" w:val="none"/>
                                    <w:bottom w:space="0" w:sz="0" w:color="auto" w:val="none"/>
                                    <w:right w:space="0" w:sz="0" w:color="auto" w:val="none"/>
                                  </w:divBdr>
                                  <w:divsChild>
                                    <w:div w:id="1255749112">
                                      <w:marLeft w:val="0"/>
                                      <w:marRight w:val="0"/>
                                      <w:marTop w:val="0"/>
                                      <w:marBottom w:val="0"/>
                                      <w:divBdr>
                                        <w:top w:space="0" w:sz="0" w:color="auto" w:val="none"/>
                                        <w:left w:space="0" w:sz="0" w:color="auto" w:val="none"/>
                                        <w:bottom w:space="0" w:sz="0" w:color="auto" w:val="none"/>
                                        <w:right w:space="0" w:sz="0" w:color="auto" w:val="none"/>
                                      </w:divBdr>
                                      <w:divsChild>
                                        <w:div w:id="191562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2018.</izvorni_sadrzaj>
    <derivirana_varijabla naziv="DomainObject.Predmet.DatumOsnivanja_1">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TEHMONT I.N.C. d.o.o. PULA</izvorni_sadrzaj>
    <derivirana_varijabla naziv="DomainObject.Predmet.ProtustrankaFormated_1">  TEHMONT I.N.C. d.o.o. PULA</derivirana_varijabla>
  </DomainObject.Predmet.ProtustrankaFormated>
  <DomainObject.Predmet.ProtustrankaFormatedOIB>
    <izvorni_sadrzaj>  TEHMONT I.N.C. d.o.o. PULA, OIB 03698228923</izvorni_sadrzaj>
    <derivirana_varijabla naziv="DomainObject.Predmet.ProtustrankaFormatedOIB_1">  TEHMONT I.N.C. d.o.o. PULA, OIB 03698228923</derivirana_varijabla>
  </DomainObject.Predmet.ProtustrankaFormatedOIB>
  <DomainObject.Predmet.ProtustrankaFormatedWithAdress>
    <izvorni_sadrzaj> TEHMONT I.N.C. d.o.o. PULA, Sv. Polikarpa 8, 52100 Pula</izvorni_sadrzaj>
    <derivirana_varijabla naziv="DomainObject.Predmet.ProtustrankaFormatedWithAdress_1"> TEHMONT I.N.C. d.o.o. PULA, Sv. Polikarpa 8, 52100 Pula</derivirana_varijabla>
  </DomainObject.Predmet.ProtustrankaFormatedWithAdress>
  <DomainObject.Predmet.ProtustrankaFormatedWithAdressOIB>
    <izvorni_sadrzaj> TEHMONT I.N.C. d.o.o. PULA, OIB 03698228923, Sv. Polikarpa 8, 52100 Pula</izvorni_sadrzaj>
    <derivirana_varijabla naziv="DomainObject.Predmet.ProtustrankaFormatedWithAdressOIB_1"> TEHMONT I.N.C. d.o.o. PULA, OIB 03698228923, Sv. Polikarpa 8, 52100 Pula</derivirana_varijabla>
  </DomainObject.Predmet.ProtustrankaFormatedWithAdressOIB>
  <DomainObject.Predmet.ProtustrankaWithAdress>
    <izvorni_sadrzaj>TEHMONT I.N.C. d.o.o. PULA Sv. Polikarpa 8, 52100 Pula</izvorni_sadrzaj>
    <derivirana_varijabla naziv="DomainObject.Predmet.ProtustrankaWithAdress_1">TEHMONT I.N.C. d.o.o. PULA Sv. Polikarpa 8, 52100 Pula</derivirana_varijabla>
  </DomainObject.Predmet.ProtustrankaWithAdress>
  <DomainObject.Predmet.ProtustrankaWithAdressOIB>
    <izvorni_sadrzaj>TEHMONT I.N.C. d.o.o. PULA, OIB 03698228923, Sv. Polikarpa 8, 52100 Pula</izvorni_sadrzaj>
    <derivirana_varijabla naziv="DomainObject.Predmet.ProtustrankaWithAdressOIB_1">TEHMONT I.N.C. d.o.o. PULA, OIB 03698228923, Sv. Polikarpa 8, 52100 Pula</derivirana_varijabla>
  </DomainObject.Predmet.ProtustrankaWithAdressOIB>
  <DomainObject.Predmet.ProtustrankaNazivFormated>
    <izvorni_sadrzaj>TEHMONT I.N.C. d.o.o. PULA</izvorni_sadrzaj>
    <derivirana_varijabla naziv="DomainObject.Predmet.ProtustrankaNazivFormated_1">TEHMONT I.N.C. d.o.o. PULA</derivirana_varijabla>
  </DomainObject.Predmet.ProtustrankaNazivFormated>
  <DomainObject.Predmet.ProtustrankaNazivFormatedOIB>
    <izvorni_sadrzaj>TEHMONT I.N.C. d.o.o. PULA, OIB 03698228923</izvorni_sadrzaj>
    <derivirana_varijabla naziv="DomainObject.Predmet.ProtustrankaNazivFormatedOIB_1">TEHMONT I.N.C. d.o.o. PULA, OIB 03698228923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31142.47</izvorni_sadrzaj>
    <derivirana_varijabla naziv="DomainObject.Predmet.TrenutnaVrijednost_1">31142.47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TEHMONT I.N.C. d.o.o. PULA</item>
    </izvorni_sadrzaj>
    <derivirana_varijabla naziv="DomainObject.Predmet.ProtuStrankaListFormated_1">
      <item>TEHMONT I.N.C. d.o.o. PULA</item>
    </derivirana_varijabla>
  </DomainObject.Predmet.ProtuStrankaListFormated>
  <DomainObject.Predmet.ProtuStrankaListFormatedOIB>
    <izvorni_sadrzaj>
      <item>TEHMONT I.N.C. d.o.o. PULA, OIB 03698228923</item>
    </izvorni_sadrzaj>
    <derivirana_varijabla naziv="DomainObject.Predmet.ProtuStrankaListFormatedOIB_1">
      <item>TEHMONT I.N.C. d.o.o. PULA, OIB 03698228923</item>
    </derivirana_varijabla>
  </DomainObject.Predmet.ProtuStrankaListFormatedOIB>
  <DomainObject.Predmet.ProtuStrankaListFormatedWithAdress>
    <izvorni_sadrzaj>
      <item>TEHMONT I.N.C. d.o.o. PULA, Sv. Polikarpa 8, 52100 Pula</item>
    </izvorni_sadrzaj>
    <derivirana_varijabla naziv="DomainObject.Predmet.ProtuStrankaListFormatedWithAdress_1">
      <item>TEHMONT I.N.C. d.o.o. PULA, Sv. Polikarpa 8, 52100 Pula</item>
    </derivirana_varijabla>
  </DomainObject.Predmet.ProtuStrankaListFormatedWithAdress>
  <DomainObject.Predmet.ProtuStrankaListFormatedWithAdressOIB>
    <izvorni_sadrzaj>
      <item>TEHMONT I.N.C. d.o.o. PULA, OIB 03698228923, Sv. Polikarpa 8, 52100 Pula</item>
    </izvorni_sadrzaj>
    <derivirana_varijabla naziv="DomainObject.Predmet.ProtuStrankaListFormatedWithAdressOIB_1">
      <item>TEHMONT I.N.C. d.o.o. PULA, OIB 03698228923, Sv. Polikarpa 8, 52100 Pula</item>
    </derivirana_varijabla>
  </DomainObject.Predmet.ProtuStrankaListFormatedWithAdressOIB>
  <DomainObject.Predmet.ProtuStrankaListNazivFormated>
    <izvorni_sadrzaj>
      <item>TEHMONT I.N.C. d.o.o. PULA</item>
    </izvorni_sadrzaj>
    <derivirana_varijabla naziv="DomainObject.Predmet.ProtuStrankaListNazivFormated_1">
      <item>TEHMONT I.N.C. d.o.o. PULA</item>
    </derivirana_varijabla>
  </DomainObject.Predmet.ProtuStrankaListNazivFormated>
  <DomainObject.Predmet.ProtuStrankaListNazivFormatedOIB>
    <izvorni_sadrzaj>
      <item>TEHMONT I.N.C. d.o.o. PULA, OIB 03698228923</item>
    </izvorni_sadrzaj>
    <derivirana_varijabla naziv="DomainObject.Predmet.ProtuStrankaListNazivFormatedOIB_1">
      <item>TEHMONT I.N.C. d.o.o. PULA, OIB 03698228923</item>
    </derivirana_varijabla>
  </DomainObject.Predmet.ProtuStrankaListNazivFormatedOIB>
  <DomainObject.Predmet.OstaliListFormated>
    <izvorni_sadrzaj>
      <item>Odvj. Tiziano Sošić</item>
    </izvorni_sadrzaj>
    <derivirana_varijabla naziv="DomainObject.Predmet.OstaliListFormated_1">
      <item>Odvj. Tiziano Sošić</item>
    </derivirana_varijabla>
  </DomainObject.Predmet.OstaliListFormated>
  <DomainObject.Predmet.OstaliListFormatedOIB>
    <izvorni_sadrzaj>
      <item>Odvj. Tiziano Sošić</item>
    </izvorni_sadrzaj>
    <derivirana_varijabla naziv="DomainObject.Predmet.OstaliListFormatedOIB_1">
      <item>Odvj. Tiziano Sošić</item>
    </derivirana_varijabla>
  </DomainObject.Predmet.OstaliListFormatedOIB>
  <DomainObject.Predmet.OstaliListFormatedWithAdress>
    <izvorni_sadrzaj>
      <item>Odvj. Tiziano Sošić, Giuseppe Tartini 15, 52100 Pula</item>
    </izvorni_sadrzaj>
    <derivirana_varijabla naziv="DomainObject.Predmet.OstaliListFormatedWithAdress_1">
      <item>Odvj. Tiziano Sošić, Giuseppe Tartini 15, 52100 Pula</item>
    </derivirana_varijabla>
  </DomainObject.Predmet.OstaliListFormatedWithAdress>
  <DomainObject.Predmet.OstaliListFormatedWithAdressOIB>
    <izvorni_sadrzaj>
      <item>Odvj. Tiziano Sošić, Giuseppe Tartini 15, 52100 Pula</item>
    </izvorni_sadrzaj>
    <derivirana_varijabla naziv="DomainObject.Predmet.OstaliListFormatedWithAdressOIB_1">
      <item>Odvj. Tiziano Sošić, Giuseppe Tartini 15, 52100 Pula</item>
    </derivirana_varijabla>
  </DomainObject.Predmet.OstaliListFormatedWithAdressOIB>
  <DomainObject.Predmet.OstaliListNazivFormated>
    <izvorni_sadrzaj>
      <item>Odvj. Tiziano Sošić</item>
    </izvorni_sadrzaj>
    <derivirana_varijabla naziv="DomainObject.Predmet.OstaliListNazivFormated_1">
      <item>Odvj. Tiziano Sošić</item>
    </derivirana_varijabla>
  </DomainObject.Predmet.OstaliListNazivFormated>
  <DomainObject.Predmet.OstaliListNazivFormatedOIB>
    <izvorni_sadrzaj>
      <item>Odvj. Tiziano Sošić</item>
    </izvorni_sadrzaj>
    <derivirana_varijabla naziv="DomainObject.Predmet.OstaliListNazivFormatedOIB_1">
      <item>Odvj. Tiziano Sošić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TEHMONT I.N.C. d.o.o. PULA</izvorni_sadrzaj>
    <derivirana_varijabla naziv="DomainObject.Predmet.ProtustrankaIDrugi_1">TEHMONT I.N.C.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TEHMONT I.N.C. d.o.o. PULA, OIB 03698228923, Sv. Polikarpa 8, 52100 Pula</izvorni_sadrzaj>
    <derivirana_varijabla naziv="DomainObject.Predmet.ProtustrankaIDrugiAdressOIB_1">TEHMONT I.N.C. d.o.o. PULA, OIB 03698228923, Sv. Polikarpa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TEHMONT I.N.C. d.o.o. PULA</item>
      <item>Odvj. Tiziano Sošić</item>
    </izvorni_sadrzaj>
    <derivirana_varijabla naziv="DomainObject.Predmet.SudioniciListNaziv_1">
      <item>FINANCIJSKA AGENCIJA, RC RIJEKA, PODRUŽNICA PULA, PULA</item>
      <item>TEHMONT I.N.C. d.o.o. PULA</item>
      <item>Odvj. Tiziano Sošić</item>
    </derivirana_varijabla>
  </DomainObject.Predmet.SudioniciListNaziv>
  <DomainObject.Predmet.SudioniciListAdressOIB>
    <izvorni_sadrzaj>
      <item>FINANCIJSKA AGENCIJA, RC RIJEKA, PODRUŽNICA PULA, PULA, OIB 85821130368, F. Kurelca 8,51000 Rijeka</item>
      <item>TEHMONT I.N.C. d.o.o. PULA, OIB 03698228923, Sv. Polikarpa 8,52100 Pula</item>
      <item>Odvj. Tiziano Sošić, Giuseppe Tartini 15,52100 Pula</item>
    </izvorni_sadrzaj>
    <derivirana_varijabla naziv="DomainObject.Predmet.SudioniciListAdressOIB_1">
      <item>FINANCIJSKA AGENCIJA, RC RIJEKA, PODRUŽNICA PULA, PULA, OIB 85821130368, F. Kurelca 8,51000 Rijeka</item>
      <item>TEHMONT I.N.C. d.o.o. PULA, OIB 03698228923, Sv. Polikarpa 8,52100 Pula</item>
      <item>Odvj. Tiziano Sošić, Giuseppe Tartini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03698228923</item>
      <item>, OIB null</item>
    </izvorni_sadrzaj>
    <derivirana_varijabla naziv="DomainObject.Predmet.SudioniciListNazivOIB_1">
      <item>, OIB 85821130368</item>
      <item>, OIB 03698228923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5B945E-E165-4244-B61D-FAB5CF69E7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1400</properties:Words>
  <properties:Characters>7483</properties:Characters>
  <properties:Lines>162</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2018-08-01T11:15:00Z</dcterms:created>
  <dc:creator>Jasmina Matika</dc:creator>
  <cp:lastModifiedBy>Sanja Lakošeljac</cp:lastModifiedBy>
  <cp:lastPrinted>2018-08-01T12:22:00Z</cp:lastPrinted>
  <dcterms:modified xmlns:xsi="http://www.w3.org/2001/XMLSchema-instance" xsi:type="dcterms:W3CDTF">2018-08-01T12:22:00Z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(St-157-18 - RJEŠENJE - OTVARANJE STEČAJNOG POSTUPKA.docx)</vt:lpwstr>
  </prop:property>
  <prop:property name="CC_coloring" pid="4" fmtid="{D5CDD505-2E9C-101B-9397-08002B2CF9AE}">
    <vt:bool>false</vt:bool>
  </prop:property>
  <prop:property name="BrojStranica" pid="5" fmtid="{D5CDD505-2E9C-101B-9397-08002B2CF9AE}">
    <vt:i4>4</vt:i4>
  </prop:property>
</prop:Properties>
</file>