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c339" w14:paraId="d41c339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0F5939" w:rsidRPr="000F5939">
        <w:rPr>
          <w:lang w:val="hr-HR"/>
        </w:rPr>
        <w:t>BRANITELJSKA POLJOPRIVREDNA ZADRUGA IMOĆANKA, OIB: 41108966606</w:t>
      </w:r>
      <w:r w:rsidR="000F5939">
        <w:rPr>
          <w:lang w:val="hr-HR"/>
        </w:rPr>
        <w:t>,</w:t>
      </w:r>
      <w:r w:rsidR="000F5939" w:rsidRPr="000F5939">
        <w:rPr>
          <w:lang w:val="hr-HR"/>
        </w:rPr>
        <w:t xml:space="preserve"> Donji Vinjani</w:t>
      </w:r>
      <w:r w:rsidR="000F5939" w:rsidRPr="00EE6B79">
        <w:rPr>
          <w:lang w:val="hr-HR"/>
        </w:rPr>
        <w:t xml:space="preserve">, </w:t>
      </w:r>
      <w:r w:rsidR="000F5939" w:rsidRPr="000F5939">
        <w:rPr>
          <w:lang w:val="hr-HR"/>
        </w:rPr>
        <w:t xml:space="preserve">Donji Vinjani 475, </w:t>
      </w:r>
      <w:r w:rsidR="00564E07">
        <w:rPr>
          <w:szCs w:val="24"/>
          <w:lang w:val="hr-HR"/>
        </w:rPr>
        <w:t xml:space="preserve">dana </w:t>
      </w:r>
      <w:r w:rsidR="00A50B63">
        <w:rPr>
          <w:szCs w:val="24"/>
          <w:lang w:val="hr-HR"/>
        </w:rPr>
        <w:t>7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0F5939" w:rsidRPr="000F5939">
        <w:t>BRANITELJSKA POLJOPRIVREDNA ZADRUGA IMOĆANKA, OIB: 41108966606</w:t>
      </w:r>
      <w:r w:rsidR="000F5939">
        <w:t>,</w:t>
      </w:r>
      <w:r w:rsidR="000F5939" w:rsidRPr="000F5939">
        <w:t xml:space="preserve"> Donji Vinjani</w:t>
      </w:r>
      <w:r w:rsidR="000F5939" w:rsidRPr="00EE6B79">
        <w:t xml:space="preserve">, </w:t>
      </w:r>
      <w:r w:rsidR="000F5939" w:rsidRPr="000F5939">
        <w:t>Donji Vinjani 475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0F5939">
        <w:rPr>
          <w:rFonts w:cs="Times New Roman" w:eastAsia="Times New Roman"/>
          <w:szCs w:val="24"/>
          <w:lang w:eastAsia="hr-HR"/>
        </w:rPr>
        <w:t>30</w:t>
      </w:r>
      <w:r w:rsidR="00756350">
        <w:rPr>
          <w:rFonts w:cs="Times New Roman" w:eastAsia="Times New Roman"/>
          <w:szCs w:val="24"/>
          <w:lang w:eastAsia="hr-HR"/>
        </w:rPr>
        <w:t>. lipnja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C9782B">
        <w:t>0</w:t>
      </w:r>
      <w:r w:rsidR="000F5939">
        <w:t>9</w:t>
      </w:r>
      <w:r w:rsidR="00EE6B79">
        <w:t>:</w:t>
      </w:r>
      <w:r w:rsidR="000F5939">
        <w:t>3</w:t>
      </w:r>
      <w:r w:rsidR="00C9782B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0F5939" w:rsidR="00EE6B79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0F5939">
        <w:rPr>
          <w:rFonts w:cs="Times New Roman" w:eastAsia="Times New Roman"/>
          <w:szCs w:val="24"/>
          <w:lang w:eastAsia="hr-HR"/>
        </w:rPr>
        <w:t>Teo Klapirić iz Donjih Vinjana</w:t>
      </w:r>
      <w:r w:rsidR="000F5939" w:rsidRPr="000F5939">
        <w:rPr>
          <w:rFonts w:cs="Times New Roman" w:eastAsia="Times New Roman"/>
          <w:szCs w:val="24"/>
          <w:lang w:eastAsia="hr-HR"/>
        </w:rPr>
        <w:t>, Donji Vinjani 475</w:t>
      </w:r>
    </w:p>
    <w:p w:rsidRDefault="00682C50" w:rsidP="00426310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0F5939">
        <w:t>Teu Klapiriću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076FC2">
        <w:rPr>
          <w:szCs w:val="24"/>
        </w:rPr>
        <w:t>2</w:t>
      </w:r>
      <w:r w:rsidR="00C9782B">
        <w:rPr>
          <w:szCs w:val="24"/>
        </w:rPr>
        <w:t>4</w:t>
      </w:r>
      <w:r w:rsidR="00DF77F8">
        <w:rPr>
          <w:szCs w:val="24"/>
        </w:rPr>
        <w:t xml:space="preserve">. </w:t>
      </w:r>
      <w:r w:rsidR="000F5939">
        <w:rPr>
          <w:szCs w:val="24"/>
        </w:rPr>
        <w:t>svibnj</w:t>
      </w:r>
      <w:r w:rsidR="00DF77F8">
        <w:rPr>
          <w:szCs w:val="24"/>
        </w:rPr>
        <w:t>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 w:rsidR="00EE6B79">
        <w:rPr>
          <w:szCs w:val="24"/>
        </w:rPr>
        <w:t>, na temelju odredbe čl. 110</w:t>
      </w:r>
      <w:r>
        <w:rPr>
          <w:szCs w:val="24"/>
        </w:rPr>
        <w:t xml:space="preserve">.  st. </w:t>
      </w:r>
      <w:r w:rsidR="00EE6B79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0F5939" w:rsidRPr="000F5939">
        <w:t>BRANITELJSKA POLJOPRIVREDNA ZADRUGA IMOĆANKA, OIB: 41108966606</w:t>
      </w:r>
      <w:r w:rsidR="000F5939">
        <w:t>,</w:t>
      </w:r>
      <w:r w:rsidR="000F5939" w:rsidRPr="000F5939">
        <w:t xml:space="preserve"> Donji Vinjani</w:t>
      </w:r>
      <w:r w:rsidR="000F5939" w:rsidRPr="00EE6B79">
        <w:t xml:space="preserve">, </w:t>
      </w:r>
      <w:r w:rsidR="000F5939" w:rsidRPr="000F5939">
        <w:t>Donji Vinjani 475</w:t>
      </w:r>
      <w:r w:rsidR="00426310">
        <w:rPr>
          <w:szCs w:val="24"/>
        </w:rPr>
        <w:t>.</w:t>
      </w:r>
    </w:p>
    <w:p w:rsidRDefault="00756350" w:rsidP="00EE6B79" w:rsidR="00756350" w:rsidRPr="00564E07">
      <w:pPr>
        <w:spacing w:before="20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0F5939">
        <w:rPr>
          <w:szCs w:val="24"/>
        </w:rPr>
        <w:t>20. svibnja</w:t>
      </w:r>
      <w:r w:rsidR="00EE6B79">
        <w:rPr>
          <w:szCs w:val="24"/>
        </w:rPr>
        <w:t xml:space="preserve"> 2016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EE6B79">
        <w:rPr>
          <w:szCs w:val="24"/>
        </w:rPr>
        <w:t xml:space="preserve"> u neprekinutom razdoblju od 120</w:t>
      </w:r>
      <w:r>
        <w:rPr>
          <w:szCs w:val="24"/>
        </w:rPr>
        <w:t xml:space="preserve"> dana, u ukupnom iznosu od </w:t>
      </w:r>
      <w:r w:rsidR="000F5939">
        <w:rPr>
          <w:szCs w:val="24"/>
        </w:rPr>
        <w:t>68.874,13</w:t>
      </w:r>
      <w:r>
        <w:rPr>
          <w:szCs w:val="24"/>
        </w:rPr>
        <w:t xml:space="preserve"> kn, kao i da prema podacima koji su dostavljeni od Hrvatskog zavoda za mi</w:t>
      </w:r>
      <w:r w:rsidR="00A50B63">
        <w:rPr>
          <w:szCs w:val="24"/>
        </w:rPr>
        <w:t xml:space="preserve">rovinsko osiguranje dužnik ima </w:t>
      </w:r>
      <w:r w:rsidR="00DF77F8">
        <w:rPr>
          <w:szCs w:val="24"/>
        </w:rPr>
        <w:t>2</w:t>
      </w:r>
      <w:r w:rsidR="00542BD8">
        <w:rPr>
          <w:szCs w:val="24"/>
        </w:rPr>
        <w:t xml:space="preserve"> zaposlen</w:t>
      </w:r>
      <w:r w:rsidR="00DF77F8">
        <w:rPr>
          <w:szCs w:val="24"/>
        </w:rPr>
        <w:t>ih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EE6B79" w:rsidR="00756350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EE6B79" w:rsidR="00756350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EE6B79" w:rsidR="00756350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EE6B79">
        <w:rPr>
          <w:szCs w:val="24"/>
        </w:rPr>
        <w:t xml:space="preserve"> u neprekinutom razdoblju od 120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 w:rsidR="00DF77F8">
        <w:rPr>
          <w:szCs w:val="24"/>
        </w:rPr>
        <w:t xml:space="preserve"> dvoje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EE6B79" w:rsidR="00756350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A50B63">
        <w:rPr>
          <w:szCs w:val="24"/>
        </w:rPr>
        <w:t>7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F31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DF77F8">
      <w:t>1</w:t>
    </w:r>
    <w:r w:rsidR="00076FC2">
      <w:t>2</w:t>
    </w:r>
    <w:r w:rsidR="000F5939">
      <w:t>99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DF77F8">
      <w:t>1</w:t>
    </w:r>
    <w:r w:rsidR="000F5939">
      <w:t>299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76FC2"/>
    <w:rsid w:val="00081C61"/>
    <w:rsid w:val="00085E7C"/>
    <w:rsid w:val="000A516A"/>
    <w:rsid w:val="000B4D96"/>
    <w:rsid w:val="000C09D6"/>
    <w:rsid w:val="000D5CA4"/>
    <w:rsid w:val="000F0888"/>
    <w:rsid w:val="000F40B0"/>
    <w:rsid w:val="000F5939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2C47C7"/>
    <w:rsid w:val="00381069"/>
    <w:rsid w:val="0038338A"/>
    <w:rsid w:val="003C2F22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A03EE4"/>
    <w:rsid w:val="00A2714E"/>
    <w:rsid w:val="00A36685"/>
    <w:rsid w:val="00A50B63"/>
    <w:rsid w:val="00A51DE9"/>
    <w:rsid w:val="00A748F4"/>
    <w:rsid w:val="00AB45B0"/>
    <w:rsid w:val="00B41D97"/>
    <w:rsid w:val="00B7506F"/>
    <w:rsid w:val="00BA0EB6"/>
    <w:rsid w:val="00BB065E"/>
    <w:rsid w:val="00BC62A2"/>
    <w:rsid w:val="00C50AEF"/>
    <w:rsid w:val="00C87988"/>
    <w:rsid w:val="00C9782B"/>
    <w:rsid w:val="00CD66ED"/>
    <w:rsid w:val="00CD7749"/>
    <w:rsid w:val="00CF6F31"/>
    <w:rsid w:val="00D07B95"/>
    <w:rsid w:val="00DD0D50"/>
    <w:rsid w:val="00DE5984"/>
    <w:rsid w:val="00DF77F8"/>
    <w:rsid w:val="00E26289"/>
    <w:rsid w:val="00E34EC7"/>
    <w:rsid w:val="00EB507F"/>
    <w:rsid w:val="00EB6A52"/>
    <w:rsid w:val="00EE6B79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St-1299/2016</izvorni_sadrzaj>
    <derivirana_varijabla naziv="DomainObject.Predmet.OznakaBroj_1">St-1299/2016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POLJOPRIVREDNA ZADRUGA IMOĆANKA</izvorni_sadrzaj>
    <derivirana_varijabla naziv="DomainObject.Predmet.ProtustrankaFormated_1">  BRANITELJSKA POLJOPRIVREDNA ZADRUGA IMOĆANKA</derivirana_varijabla>
  </DomainObject.Predmet.ProtustrankaFormated>
  <DomainObject.Predmet.ProtustrankaFormatedOIB>
    <izvorni_sadrzaj>  BRANITELJSKA POLJOPRIVREDNA ZADRUGA IMOĆANKA, OIB 41108966606</izvorni_sadrzaj>
    <derivirana_varijabla naziv="DomainObject.Predmet.ProtustrankaFormatedOIB_1">  BRANITELJSKA POLJOPRIVREDNA ZADRUGA IMOĆANKA, OIB 41108966606</derivirana_varijabla>
  </DomainObject.Predmet.ProtustrankaFormatedOIB>
  <DomainObject.Predmet.ProtustrankaFormatedWithAdress>
    <izvorni_sadrzaj> BRANITELJSKA POLJOPRIVREDNA ZADRUGA IMOĆANKA, Donji Vinjani 475, 21260 Donji Vinjani</izvorni_sadrzaj>
    <derivirana_varijabla naziv="DomainObject.Predmet.ProtustrankaFormatedWithAdress_1"> BRANITELJSKA POLJOPRIVREDNA ZADRUGA IMOĆANKA, Donji Vinjani 475, 21260 Donji Vinjani</derivirana_varijabla>
  </DomainObject.Predmet.ProtustrankaFormatedWithAdress>
  <DomainObject.Predmet.ProtustrankaFormatedWithAdressOIB>
    <izvorni_sadrzaj> BRANITELJSKA POLJOPRIVREDNA ZADRUGA IMOĆANKA, OIB 41108966606, Donji Vinjani 475, 21260 Donji Vinjani</izvorni_sadrzaj>
    <derivirana_varijabla naziv="DomainObject.Predmet.ProtustrankaFormatedWithAdressOIB_1"> BRANITELJSKA POLJOPRIVREDNA ZADRUGA IMOĆANKA, OIB 41108966606, Donji Vinjani 475, 21260 Donji Vinjani</derivirana_varijabla>
  </DomainObject.Predmet.ProtustrankaFormatedWithAdressOIB>
  <DomainObject.Predmet.ProtustrankaWithAdress>
    <izvorni_sadrzaj>BRANITELJSKA POLJOPRIVREDNA ZADRUGA IMOĆANKA Donji Vinjani 475, 21260 Donji Vinjani</izvorni_sadrzaj>
    <derivirana_varijabla naziv="DomainObject.Predmet.ProtustrankaWithAdress_1">BRANITELJSKA POLJOPRIVREDNA ZADRUGA IMOĆANKA Donji Vinjani 475, 21260 Donji Vinjani</derivirana_varijabla>
  </DomainObject.Predmet.ProtustrankaWithAdress>
  <DomainObject.Predmet.ProtustrankaWithAdressOIB>
    <izvorni_sadrzaj>BRANITELJSKA POLJOPRIVREDNA ZADRUGA IMOĆANKA, OIB 41108966606, Donji Vinjani 475, 21260 Donji Vinjani</izvorni_sadrzaj>
    <derivirana_varijabla naziv="DomainObject.Predmet.ProtustrankaWithAdressOIB_1">BRANITELJSKA POLJOPRIVREDNA ZADRUGA IMOĆANKA, OIB 41108966606, Donji Vinjani 475, 21260 Donji Vinjani</derivirana_varijabla>
  </DomainObject.Predmet.ProtustrankaWithAdressOIB>
  <DomainObject.Predmet.ProtustrankaNazivFormated>
    <izvorni_sadrzaj>BRANITELJSKA POLJOPRIVREDNA ZADRUGA IMOĆANKA</izvorni_sadrzaj>
    <derivirana_varijabla naziv="DomainObject.Predmet.ProtustrankaNazivFormated_1">BRANITELJSKA POLJOPRIVREDNA ZADRUGA IMOĆANKA</derivirana_varijabla>
  </DomainObject.Predmet.ProtustrankaNazivFormated>
  <DomainObject.Predmet.ProtustrankaNazivFormatedOIB>
    <izvorni_sadrzaj>BRANITELJSKA POLJOPRIVREDNA ZADRUGA IMOĆANKA, OIB 41108966606</izvorni_sadrzaj>
    <derivirana_varijabla naziv="DomainObject.Predmet.ProtustrankaNazivFormatedOIB_1">BRANITELJSKA POLJOPRIVREDNA ZADRUGA IMOĆANKA, OIB 41108966606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68874.13</izvorni_sadrzaj>
    <derivirana_varijabla naziv="DomainObject.Predmet.TrenutnaVrijednost_1">68874.13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POLJOPRIVREDNA ZADRUGA IMOĆANKA</item>
    </izvorni_sadrzaj>
    <derivirana_varijabla naziv="DomainObject.Predmet.ProtuStrankaListFormated_1">
      <item>BRANITELJSKA POLJOPRIVREDNA ZADRUGA IMOĆANKA</item>
    </derivirana_varijabla>
  </DomainObject.Predmet.ProtuStrankaListFormated>
  <DomainObject.Predmet.ProtuStrankaListFormatedOIB>
    <izvorni_sadrzaj>
      <item>BRANITELJSKA POLJOPRIVREDNA ZADRUGA IMOĆANKA, OIB 41108966606</item>
    </izvorni_sadrzaj>
    <derivirana_varijabla naziv="DomainObject.Predmet.ProtuStrankaListFormatedOIB_1">
      <item>BRANITELJSKA POLJOPRIVREDNA ZADRUGA IMOĆANKA, OIB 41108966606</item>
    </derivirana_varijabla>
  </DomainObject.Predmet.ProtuStrankaListFormatedOIB>
  <DomainObject.Predmet.ProtuStrankaListFormatedWithAdress>
    <izvorni_sadrzaj>
      <item>BRANITELJSKA POLJOPRIVREDNA ZADRUGA IMOĆANKA, Donji Vinjani 475, 21260 Donji Vinjani</item>
    </izvorni_sadrzaj>
    <derivirana_varijabla naziv="DomainObject.Predmet.ProtuStrankaListFormatedWithAdress_1">
      <item>BRANITELJSKA POLJOPRIVREDNA ZADRUGA IMOĆANKA, Donji Vinjani 475, 21260 Donji Vinjani</item>
    </derivirana_varijabla>
  </DomainObject.Predmet.ProtuStrankaListFormatedWithAdress>
  <DomainObject.Predmet.ProtuStrankaListFormatedWithAdressOIB>
    <izvorni_sadrzaj>
      <item>BRANITELJSKA POLJOPRIVREDNA ZADRUGA IMOĆANKA, OIB 41108966606, Donji Vinjani 475, 21260 Donji Vinjani</item>
    </izvorni_sadrzaj>
    <derivirana_varijabla naziv="DomainObject.Predmet.ProtuStrankaListFormatedWithAdressOIB_1">
      <item>BRANITELJSKA POLJOPRIVREDNA ZADRUGA IMOĆANKA, OIB 41108966606, Donji Vinjani 475, 21260 Donji Vinjani</item>
    </derivirana_varijabla>
  </DomainObject.Predmet.ProtuStrankaListFormatedWithAdressOIB>
  <DomainObject.Predmet.ProtuStrankaListNazivFormated>
    <izvorni_sadrzaj>
      <item>BRANITELJSKA POLJOPRIVREDNA ZADRUGA IMOĆANKA</item>
    </izvorni_sadrzaj>
    <derivirana_varijabla naziv="DomainObject.Predmet.ProtuStrankaListNazivFormated_1">
      <item>BRANITELJSKA POLJOPRIVREDNA ZADRUGA IMOĆANKA</item>
    </derivirana_varijabla>
  </DomainObject.Predmet.ProtuStrankaListNazivFormated>
  <DomainObject.Predmet.ProtuStrankaListNazivFormatedOIB>
    <izvorni_sadrzaj>
      <item>BRANITELJSKA POLJOPRIVREDNA ZADRUGA IMOĆANKA, OIB 41108966606</item>
    </izvorni_sadrzaj>
    <derivirana_varijabla naziv="DomainObject.Predmet.ProtuStrankaListNazivFormatedOIB_1">
      <item>BRANITELJSKA POLJOPRIVREDNA ZADRUGA IMOĆANKA, OIB 41108966606</item>
    </derivirana_varijabla>
  </DomainObject.Predmet.ProtuStrankaListNazivFormatedOIB>
  <DomainObject.Predmet.OstaliListFormated>
    <izvorni_sadrzaj>
      <item>Teo Klapirić</item>
    </izvorni_sadrzaj>
    <derivirana_varijabla naziv="DomainObject.Predmet.OstaliListFormated_1">
      <item>Teo Klapirić</item>
    </derivirana_varijabla>
  </DomainObject.Predmet.OstaliListFormated>
  <DomainObject.Predmet.OstaliListFormatedOIB>
    <izvorni_sadrzaj>
      <item>Teo Klapirić, OIB 61830981234</item>
    </izvorni_sadrzaj>
    <derivirana_varijabla naziv="DomainObject.Predmet.OstaliListFormatedOIB_1">
      <item>Teo Klapirić, OIB 61830981234</item>
    </derivirana_varijabla>
  </DomainObject.Predmet.OstaliListFormatedOIB>
  <DomainObject.Predmet.OstaliListFormatedWithAdress>
    <izvorni_sadrzaj>
      <item>Teo Klapirić, Donji Vinjani 475, 21260 Donji Vinjani</item>
    </izvorni_sadrzaj>
    <derivirana_varijabla naziv="DomainObject.Predmet.OstaliListFormatedWithAdress_1">
      <item>Teo Klapirić, Donji Vinjani 475, 21260 Donji Vinjani</item>
    </derivirana_varijabla>
  </DomainObject.Predmet.OstaliListFormatedWithAdress>
  <DomainObject.Predmet.OstaliListFormatedWithAdressOIB>
    <izvorni_sadrzaj>
      <item>Teo Klapirić, OIB 61830981234, Donji Vinjani 475, 21260 Donji Vinjani</item>
    </izvorni_sadrzaj>
    <derivirana_varijabla naziv="DomainObject.Predmet.OstaliListFormatedWithAdressOIB_1">
      <item>Teo Klapirić, OIB 61830981234, Donji Vinjani 475, 21260 Donji Vinjani</item>
    </derivirana_varijabla>
  </DomainObject.Predmet.OstaliListFormatedWithAdressOIB>
  <DomainObject.Predmet.OstaliListNazivFormated>
    <izvorni_sadrzaj>
      <item>Teo Klapirić</item>
    </izvorni_sadrzaj>
    <derivirana_varijabla naziv="DomainObject.Predmet.OstaliListNazivFormated_1">
      <item>Teo Klapirić</item>
    </derivirana_varijabla>
  </DomainObject.Predmet.OstaliListNazivFormated>
  <DomainObject.Predmet.OstaliListNazivFormatedOIB>
    <izvorni_sadrzaj>
      <item>Teo Klapirić, OIB 61830981234</item>
    </izvorni_sadrzaj>
    <derivirana_varijabla naziv="DomainObject.Predmet.OstaliListNazivFormatedOIB_1">
      <item>Teo Klapirić, OIB 61830981234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POLJOPRIVREDNA ZADRUGA IMOĆANKA</izvorni_sadrzaj>
    <derivirana_varijabla naziv="DomainObject.Predmet.ProtustrankaIDrugi_1">BRANITELJSKA POLJOPRIVREDNA ZADRUGA IMOĆANKA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POLJOPRIVREDNA ZADRUGA IMOĆANKA, OIB 41108966606, Donji Vinjani 475, 21260 Donji Vinjani</izvorni_sadrzaj>
    <derivirana_varijabla naziv="DomainObject.Predmet.ProtustrankaIDrugiAdressOIB_1">BRANITELJSKA POLJOPRIVREDNA ZADRUGA IMOĆANKA, OIB 41108966606, Donji Vinjani 475,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POLJOPRIVREDNA ZADRUGA IMOĆANKA</item>
      <item>FINANCIJSKA AGENCIJA, RC SPLIT</item>
      <item>Teo Klapirić</item>
    </izvorni_sadrzaj>
    <derivirana_varijabla naziv="DomainObject.Predmet.SudioniciListNaziv_1">
      <item>BRANITELJSKA POLJOPRIVREDNA ZADRUGA IMOĆANKA</item>
      <item>FINANCIJSKA AGENCIJA, RC SPLIT</item>
      <item>Teo Klapirić</item>
    </derivirana_varijabla>
  </DomainObject.Predmet.SudioniciListNaziv>
  <DomainObject.Predmet.SudioniciListAdressOIB>
    <izvorni_sadrzaj>
      <item>BRANITELJSKA POLJOPRIVREDNA ZADRUGA IMOĆANKA, OIB 41108966606, Donji Vinjani 475,21260 Donji Vinjani</item>
      <item>FINANCIJSKA AGENCIJA, RC SPLIT, OIB 85821130368, Mažuranićevo šetalište 24 b,21000 Split</item>
      <item>Teo Klapirić, OIB 61830981234, Donji Vinjani 475,21260 Donji Vinjani</item>
    </izvorni_sadrzaj>
    <derivirana_varijabla naziv="DomainObject.Predmet.SudioniciListAdressOIB_1">
      <item>BRANITELJSKA POLJOPRIVREDNA ZADRUGA IMOĆANKA, OIB 41108966606, Donji Vinjani 475,21260 Donji Vinjani</item>
      <item>FINANCIJSKA AGENCIJA, RC SPLIT, OIB 85821130368, Mažuranićevo šetalište 24 b,21000 Split</item>
      <item>Teo Klapirić, OIB 61830981234, Donji Vinjani 475,21260 Donji Vinjani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41108966606</item>
      <item>, OIB 85821130368</item>
      <item>, OIB 61830981234</item>
    </izvorni_sadrzaj>
    <derivirana_varijabla naziv="DomainObject.Predmet.SudioniciListNazivOIB_1">
      <item>, OIB 41108966606</item>
      <item>, OIB 85821130368</item>
      <item>, OIB 61830981234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A4C7CF-0A20-48CE-AA6A-99E9480FAE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928</properties:Words>
  <properties:Characters>5021</properties:Characters>
  <properties:Lines>98</properties:Lines>
  <properties:Paragraphs>48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2017-04-07T07:32:00Z</cp:lastPrinted>
  <dcterms:modified xmlns:xsi="http://www.w3.org/2001/XMLSchema-instance" xsi:type="dcterms:W3CDTF">2017-04-07T09:36:00Z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