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921b" w14:paraId="748921b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5D4BD9">
        <w:t xml:space="preserve">                        1 St-83/2015-9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D4BD9">
        <w:t>HRVATSKI CRVENI KRIŽ – ZAJEDNICA UDRUGA DRUŠTVA CRVENOG KRIŽA VIROVITIČKO-PODRAVSKE ŽUPANIJE u likvidaciji, Viroviti</w:t>
      </w:r>
      <w:r w:rsidR="001828A0">
        <w:t>ca, Gajeva 21, OIB: 27925239093,</w:t>
      </w:r>
      <w:r>
        <w:t xml:space="preserve">  koji se vodi </w:t>
      </w:r>
      <w:r w:rsidR="005D4BD9">
        <w:t>kod ovoga suda pod brojem St-83</w:t>
      </w:r>
      <w:r>
        <w:t>/2015, temeljem odredbe čl. 430.,  431. i 434. Stečajnog zakona (Narodne novine 71/15), objavljuje:</w:t>
      </w:r>
    </w:p>
    <w:p w:rsidRDefault="005D4BD9" w:rsidP="00276ED5" w:rsidR="00276ED5">
      <w:r>
        <w:t>I. Na dan 26</w:t>
      </w:r>
      <w:r w:rsidR="00276ED5">
        <w:t xml:space="preserve">. listopada 2015. dužnik u Očevidniku redoslijeda osnova za plaćanje ime evidentirane neizvršene osnove za plaćanje </w:t>
      </w:r>
      <w:r w:rsidR="00D16990">
        <w:t>u</w:t>
      </w:r>
      <w:r>
        <w:t xml:space="preserve"> ukupnom iznosu od 95.663,20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5D4BD9">
        <w:t xml:space="preserve">Darko dr. </w:t>
      </w:r>
      <w:proofErr w:type="spellStart"/>
      <w:r w:rsidR="005D4BD9">
        <w:t>Čupen</w:t>
      </w:r>
      <w:proofErr w:type="spellEnd"/>
      <w:r w:rsidR="005D4BD9">
        <w:t xml:space="preserve"> iz Virovitice,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 xml:space="preserve">U Bjelovaru, </w:t>
      </w:r>
      <w:r w:rsidR="005D4BD9">
        <w:t>1</w:t>
      </w:r>
      <w:r>
        <w:t>9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 xml:space="preserve">Bjelovar, </w:t>
      </w:r>
      <w:r w:rsidR="005D4BD9">
        <w:t>1</w:t>
      </w:r>
      <w:r>
        <w:t>9</w:t>
      </w:r>
      <w:r w:rsidR="00276ED5">
        <w:t>. XI 2015.</w:t>
      </w:r>
    </w:p>
    <w:p w:rsidRDefault="001828A0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828A0"/>
    <w:rsid w:val="00276ED5"/>
    <w:rsid w:val="005D4BD9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D4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D4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St-83/2015-9</izvorni_sadrzaj>
    <derivirana_varijabla naziv="DomainObject.Oznaka_1">St-83/2015-9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"HRVATSKI CRVENI KRIŽ-ZAJEDNICA UDRUGA DRUŠTVA CRVENOG KRIŽA VIROVITIČKO-PODRAVSKE ŽUPANIJE" U LIKVIDACIJI, Virovitica</izvorni_sadrzaj>
    <derivirana_varijabla naziv="DomainObject.Predmet.ProtustrankaFormated_1">  "HRVATSKI CRVENI KRIŽ-ZAJEDNICA UDRUGA DRUŠTVA CRVENOG KRIŽA VIROVITIČKO-PODRAVSKE ŽUPANIJE" U LIKVIDACIJI, Virovitica</derivirana_varijabla>
  </DomainObject.Predmet.ProtustrankaFormated>
  <DomainObject.Predmet.ProtustrankaFormatedOIB>
    <izvorni_sadrzaj>  "HRVATSKI CRVENI KRIŽ-ZAJEDNICA UDRUGA DRUŠTVA CRVENOG KRIŽA VIROVITIČKO-PODRAVSKE ŽUPANIJE" U LIKVIDACIJI, Virovitica, OIB 25768593645</izvorni_sadrzaj>
    <derivirana_varijabla naziv="DomainObject.Predmet.ProtustrankaFormatedOIB_1">  "HRVATSKI CRVENI KRIŽ-ZAJEDNICA UDRUGA DRUŠTVA CRVENOG KRIŽA VIROVITIČKO-PODRAVSKE ŽUPANIJE" U LIKVIDACIJI, Virovitica, OIB 25768593645</derivirana_varijabla>
  </DomainObject.Predmet.ProtustrankaFormatedOIB>
  <DomainObject.Predmet.ProtustrankaFormatedWithAdress>
    <izvorni_sadrzaj> "HRVATSKI CRVENI KRIŽ-ZAJEDNICA UDRUGA DRUŠTVA CRVENOG KRIŽA VIROVITIČKO-PODRAVSKE ŽUPANIJE" U LIKVIDACIJI, Virovitica, Gajeva 21, 33000 Virovitica</izvorni_sadrzaj>
    <derivirana_varijabla naziv="DomainObject.Predmet.ProtustrankaFormatedWithAdress_1"> "HRVATSKI CRVENI KRIŽ-ZAJEDNICA UDRUGA DRUŠTVA CRVENOG KRIŽA VIROVITIČKO-PODRAVSKE ŽUPANIJE" U LIKVIDACIJI, Virovitica, Gajeva 21, 33000 Virovitica</derivirana_varijabla>
  </DomainObject.Predmet.ProtustrankaFormatedWithAdress>
  <DomainObject.Predmet.ProtustrankaFormatedWithAdressOIB>
    <izvorni_sadrzaj> "HRVATSKI CRVENI KRIŽ-ZAJEDNICA UDRUGA DRUŠTVA CRVENOG KRIŽA VIROVITIČKO-PODRAVSKE ŽUPANIJE" U LIKVIDACIJI, Virovitica, OIB 25768593645, Gajeva 21, 33000 Virovitica</izvorni_sadrzaj>
    <derivirana_varijabla naziv="DomainObject.Predmet.ProtustrankaFormatedWithAdressOIB_1"> "HRVATSKI CRVENI KRIŽ-ZAJEDNICA UDRUGA DRUŠTVA CRVENOG KRIŽA VIROVITIČKO-PODRAVSKE ŽUPANIJE" U LIKVIDACIJI, Virovitica, OIB 25768593645, Gajeva 21, 33000 Virovitica</derivirana_varijabla>
  </DomainObject.Predmet.ProtustrankaFormatedWithAdressOIB>
  <DomainObject.Predmet.ProtustrankaWithAdress>
    <izvorni_sadrzaj>"HRVATSKI CRVENI KRIŽ-ZAJEDNICA UDRUGA DRUŠTVA CRVENOG KRIŽA VIROVITIČKO-PODRAVSKE ŽUPANIJE" U LIKVIDACIJI, Virovitica Gajeva 21, 33000 Virovitica</izvorni_sadrzaj>
    <derivirana_varijabla naziv="DomainObject.Predmet.ProtustrankaWithAdress_1">"HRVATSKI CRVENI KRIŽ-ZAJEDNICA UDRUGA DRUŠTVA CRVENOG KRIŽA VIROVITIČKO-PODRAVSKE ŽUPANIJE" U LIKVIDACIJI, Virovitica Gajeva 21, 33000 Virovitica</derivirana_varijabla>
  </DomainObject.Predmet.ProtustrankaWithAdress>
  <DomainObject.Predmet.ProtustrankaWithAdressOIB>
    <izvorni_sadrzaj>"HRVATSKI CRVENI KRIŽ-ZAJEDNICA UDRUGA DRUŠTVA CRVENOG KRIŽA VIROVITIČKO-PODRAVSKE ŽUPANIJE" U LIKVIDACIJI, Virovitica, OIB 25768593645, Gajeva 21, 33000 Virovitica</izvorni_sadrzaj>
    <derivirana_varijabla naziv="DomainObject.Predmet.ProtustrankaWithAdressOIB_1">"HRVATSKI CRVENI KRIŽ-ZAJEDNICA UDRUGA DRUŠTVA CRVENOG KRIŽA VIROVITIČKO-PODRAVSKE ŽUPANIJE" U LIKVIDACIJI, Virovitica, OIB 25768593645, Gajeva 21, 33000 Virovitica</derivirana_varijabla>
  </DomainObject.Predmet.ProtustrankaWithAdressOIB>
  <DomainObject.Predmet.ProtustrankaNazivFormated>
    <izvorni_sadrzaj>"HRVATSKI CRVENI KRIŽ-ZAJEDNICA UDRUGA DRUŠTVA CRVENOG KRIŽA VIROVITIČKO-PODRAVSKE ŽUPANIJE" U LIKVIDACIJI, Virovitica</izvorni_sadrzaj>
    <derivirana_varijabla naziv="DomainObject.Predmet.ProtustrankaNazivFormated_1">"HRVATSKI CRVENI KRIŽ-ZAJEDNICA UDRUGA DRUŠTVA CRVENOG KRIŽA VIROVITIČKO-PODRAVSKE ŽUPANIJE" U LIKVIDACIJI, Virovitica</derivirana_varijabla>
  </DomainObject.Predmet.ProtustrankaNazivFormated>
  <DomainObject.Predmet.ProtustrankaNazivFormatedOIB>
    <izvorni_sadrzaj>"HRVATSKI CRVENI KRIŽ-ZAJEDNICA UDRUGA DRUŠTVA CRVENOG KRIŽA VIROVITIČKO-PODRAVSKE ŽUPANIJE" U LIKVIDACIJI, Virovitica, OIB 25768593645</izvorni_sadrzaj>
    <derivirana_varijabla naziv="DomainObject.Predmet.ProtustrankaNazivFormatedOIB_1">"HRVATSKI CRVENI KRIŽ-ZAJEDNICA UDRUGA DRUŠTVA CRVENOG KRIŽA VIROVITIČKO-PODRAVSKE ŽUPANIJE" U LIKVIDACIJI, Virovitica, OIB 25768593645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crveni križ - zajednica udruga društva Crvenog križa virovitičko-podravske županije u likvidaciji, Virovitica; FINA, RC ZAGREB, Podružnica Bjelovar</izvorni_sadrzaj>
    <derivirana_varijabla naziv="DomainObject.Predmet.StrankaFormated_1">  Hrvatski crveni križ - zajednica udruga društva Crvenog križa virovitičko-podravske županije u likvidaciji, Virovitica; FINA, RC ZAGREB, Podružnica Bjelovar</derivirana_varijabla>
  </DomainObject.Predmet.StrankaFormated>
  <DomainObject.Predmet.StrankaFormatedOIB>
    <izvorni_sadrzaj>  Hrvatski crveni križ - zajednica udruga društva Crvenog križa virovitičko-podravske županije u likvidaciji, Virovitica, OIB 27925239093; FINA, RC ZAGREB, Podružnica Bjelovar, OIB 85821130368</izvorni_sadrzaj>
    <derivirana_varijabla naziv="DomainObject.Predmet.StrankaFormatedOIB_1">  Hrvatski crveni križ - zajednica udruga društva Crvenog križa virovitičko-podravske županije u likvidaciji, Virovitica, OIB 27925239093; FINA, RC ZAGREB, Podružnica Bjelovar, OIB 85821130368</derivirana_varijabla>
  </DomainObject.Predmet.StrankaFormatedOIB>
  <DomainObject.Predmet.StrankaFormatedWithAdress>
    <izvorni_sadrzaj> Hrvatski crveni križ - zajednica udruga društva Crvenog križa virovitičko-podravske županije u likvidaciji, Virovitica, Gajeva 21, 33000 Virovitica; FINA, RC ZAGREB, Podružnica Bjelovar, F. Supila 4, 43000 Bjelovar</izvorni_sadrzaj>
    <derivirana_varijabla naziv="DomainObject.Predmet.StrankaFormatedWithAdress_1"> Hrvatski crveni križ - zajednica udruga društva Crvenog križa virovitičko-podravske županije u likvidaciji, Virovitica, Gajeva 21, 33000 Virovitica; FINA, RC ZAGREB, Podružnica Bjelovar, F. Supila 4, 43000 Bjelovar</derivirana_varijabla>
  </DomainObject.Predmet.StrankaFormatedWithAdress>
  <DomainObject.Predmet.StrankaFormatedWithAdressOIB>
    <izvorni_sadrzaj> Hrvatski crveni križ - zajednica udruga društva Crvenog križa virovitičko-podravske županije u likvidaciji, Virovitica, OIB 27925239093, Gajeva 21, 33000 Virovitica; FINA, RC ZAGREB, Podružnica Bjelovar, OIB 85821130368, F. Supila 4, 43000 Bjelovar</izvorni_sadrzaj>
    <derivirana_varijabla naziv="DomainObject.Predmet.StrankaFormatedWithAdressOIB_1"> Hrvatski crveni križ - zajednica udruga društva Crvenog križa virovitičko-podravske županije u likvidaciji, Virovitica, OIB 27925239093, Gajeva 21, 33000 Virovitica; FINA, RC ZAGREB, Podružnica Bjelovar, OIB 85821130368, F. Supila 4, 43000 Bjelovar</derivirana_varijabla>
  </DomainObject.Predmet.StrankaFormatedWithAdressOIB>
  <DomainObject.Predmet.StrankaWithAdress>
    <izvorni_sadrzaj>Hrvatski crveni križ - zajednica udruga društva Crvenog križa virovitičko-podravske županije u likvidaciji, Virovitica Gajeva 21,33000 Virovitica,FINA, RC ZAGREB, Podružnica Bjelovar F. Supila 4,43000 Bjelovar</izvorni_sadrzaj>
    <derivirana_varijabla naziv="DomainObject.Predmet.StrankaWithAdress_1">Hrvatski crveni križ - zajednica udruga društva Crvenog križa virovitičko-podravske županije u likvidaciji, Virovitica Gajeva 21,33000 Virovitica,FINA, RC ZAGREB, Podružnica Bjelovar F. Supila 4,43000 Bjelovar</derivirana_varijabla>
  </DomainObject.Predmet.StrankaWithAdress>
  <DomainObject.Predmet.StrankaWithAdressOIB>
    <izvorni_sadrzaj>Hrvatski crveni križ - zajednica udruga društva Crvenog križa virovitičko-podravske županije u likvidaciji, Virovitica, OIB 27925239093, Gajeva 21,33000 Virovitica,FINA, RC ZAGREB, Podružnica Bjelovar, OIB 85821130368, F. Supila 4,43000 Bjelovar</izvorni_sadrzaj>
    <derivirana_varijabla naziv="DomainObject.Predmet.StrankaWithAdressOIB_1">Hrvatski crveni križ - zajednica udruga društva Crvenog križa virovitičko-podravske županije u likvidaciji, Virovitica, OIB 27925239093, Gajeva 21,33000 Virovitica,FINA, RC ZAGREB, Podružnica Bjelovar, OIB 85821130368, F. Supila 4,43000 Bjelovar</derivirana_varijabla>
  </DomainObject.Predmet.StrankaWithAdressOIB>
  <DomainObject.Predmet.StrankaNazivFormated>
    <izvorni_sadrzaj>Hrvatski crveni križ - zajednica udruga društva Crvenog križa virovitičko-podravske županije u likvidaciji, Virovitica,FINA, RC ZAGREB, Podružnica Bjelovar</izvorni_sadrzaj>
    <derivirana_varijabla naziv="DomainObject.Predmet.StrankaNazivFormated_1">Hrvatski crveni križ - zajednica udruga društva Crvenog križa virovitičko-podravske županije u likvidaciji, Virovitica,FINA, RC ZAGREB, Podružnica Bjelovar</derivirana_varijabla>
  </DomainObject.Predmet.StrankaNazivFormated>
  <DomainObject.Predmet.StrankaNazivFormatedOIB>
    <izvorni_sadrzaj>Hrvatski crveni križ - zajednica udruga društva Crvenog križa virovitičko-podravske županije u likvidaciji, Virovitica, OIB 27925239093,FINA, RC ZAGREB, Podružnica Bjelovar, OIB 85821130368</izvorni_sadrzaj>
    <derivirana_varijabla naziv="DomainObject.Predmet.StrankaNazivFormatedOIB_1">Hrvatski crveni križ - zajednica udruga društva Crvenog križa virovitičko-podravske županije u likvidaciji, Virovitica, OIB 27925239093,FINA,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Hrvatski crveni križ - zajednica udruga društva Crvenog križa virovitičko-podravske županije u likvidaciji, Virovitica</item>
      <item>FINA, RC ZAGREB, Podružnica Bjelovar</item>
    </izvorni_sadrzaj>
    <derivirana_varijabla naziv="DomainObject.Predmet.StrankaListFormated_1">
      <item>Hrvatski crveni križ - zajednica udruga društva Crvenog križa virovitičko-podravske županije u likvidaciji, Virovitica</item>
      <item>FINA, RC ZAGREB, Podružnica Bjelovar</item>
    </derivirana_varijabla>
  </DomainObject.Predmet.StrankaListFormated>
  <DomainObject.Predmet.StrankaListFormatedOIB>
    <izvorni_sadrzaj>
      <item>Hrvatski crveni križ - zajednica udruga društva Crvenog križa virovitičko-podravske županije u likvidaciji, Virovitica, OIB 27925239093</item>
      <item>FINA, RC ZAGREB, Podružnica Bjelovar, OIB 85821130368</item>
    </izvorni_sadrzaj>
    <derivirana_varijabla naziv="DomainObject.Predmet.StrankaListFormatedOIB_1">
      <item>Hrvatski crveni križ - zajednica udruga društva Crvenog križa virovitičko-podravske županije u likvidaciji, Virovitica, OIB 27925239093</item>
      <item>FINA, RC ZAGREB, Podružnica Bjelovar, OIB 85821130368</item>
    </derivirana_varijabla>
  </DomainObject.Predmet.StrankaListFormatedOIB>
  <DomainObject.Predmet.StrankaListFormatedWithAdress>
    <izvorni_sadrzaj>
      <item>Hrvatski crveni križ - zajednica udruga društva Crvenog križa virovitičko-podravske županije u likvidaciji, Virovitica, Gajeva 21, 33000 Virovitica</item>
      <item>FINA, RC ZAGREB, Podružnica Bjelovar, F. Supila 4, 43000 Bjelovar</item>
    </izvorni_sadrzaj>
    <derivirana_varijabla naziv="DomainObject.Predmet.StrankaListFormatedWithAdress_1">
      <item>Hrvatski crveni križ - zajednica udruga društva Crvenog križa virovitičko-podravske županije u likvidaciji, Virovitica, Gajeva 21, 33000 Virovitica</item>
      <item>FINA, RC ZAGREB, Podružnica Bjelovar, F. Supila 4, 43000 Bjelovar</item>
    </derivirana_varijabla>
  </DomainObject.Predmet.StrankaListFormatedWithAdress>
  <DomainObject.Predmet.StrankaListFormatedWithAdressOIB>
    <izvorni_sadrzaj>
      <item>Hrvatski crveni križ - zajednica udruga društva Crvenog križa virovitičko-podravske županije u likvidaciji, Virovitica, OIB 27925239093, Gajeva 21, 33000 Virovitica</item>
      <item>FINA, RC ZAGREB, Podružnica Bjelovar, OIB 85821130368, F. Supila 4, 43000 Bjelovar</item>
    </izvorni_sadrzaj>
    <derivirana_varijabla naziv="DomainObject.Predmet.StrankaListFormatedWithAdressOIB_1">
      <item>Hrvatski crveni križ - zajednica udruga društva Crvenog križa virovitičko-podravske županije u likvidaciji, Virovitica, OIB 27925239093, Gajeva 21, 33000 Virovitica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Hrvatski crveni križ - zajednica udruga društva Crvenog križa virovitičko-podravske županije u likvidaciji, Virovitica</item>
      <item>FINA, RC ZAGREB, Podružnica Bjelovar</item>
    </izvorni_sadrzaj>
    <derivirana_varijabla naziv="DomainObject.Predmet.StrankaListNazivFormated_1">
      <item>Hrvatski crveni križ - zajednica udruga društva Crvenog križa virovitičko-podravske županije u likvidaciji, Virovitica</item>
      <item>FINA, RC ZAGREB, Podružnica Bjelovar</item>
    </derivirana_varijabla>
  </DomainObject.Predmet.StrankaListNazivFormated>
  <DomainObject.Predmet.StrankaListNazivFormatedOIB>
    <izvorni_sadrzaj>
      <item>Hrvatski crveni križ - zajednica udruga društva Crvenog križa virovitičko-podravske županije u likvidaciji, Virovitica, OIB 27925239093</item>
      <item>FINA, RC ZAGREB, Podružnica Bjelovar, OIB 85821130368</item>
    </izvorni_sadrzaj>
    <derivirana_varijabla naziv="DomainObject.Predmet.StrankaListNazivFormatedOIB_1">
      <item>Hrvatski crveni križ - zajednica udruga društva Crvenog križa virovitičko-podravske županije u likvidaciji, Virovitica, OIB 27925239093</item>
      <item>FINA, RC ZAGREB, Podružnica Bjelovar, OIB 85821130368</item>
    </derivirana_varijabla>
  </DomainObject.Predmet.StrankaListNazivFormatedOIB>
  <DomainObject.Predmet.ProtuStrankaListFormated>
    <izvorni_sadrzaj>
      <item>"HRVATSKI CRVENI KRIŽ-ZAJEDNICA UDRUGA DRUŠTVA CRVENOG KRIŽA VIROVITIČKO-PODRAVSKE ŽUPANIJE" U LIKVIDACIJI, Virovitica</item>
    </izvorni_sadrzaj>
    <derivirana_varijabla naziv="DomainObject.Predmet.ProtuStrankaListFormated_1">
      <item>"HRVATSKI CRVENI KRIŽ-ZAJEDNICA UDRUGA DRUŠTVA CRVENOG KRIŽA VIROVITIČKO-PODRAVSKE ŽUPANIJE" U LIKVIDACIJI, Virovitica</item>
    </derivirana_varijabla>
  </DomainObject.Predmet.ProtuStrankaListFormated>
  <DomainObject.Predmet.ProtuStrankaListFormatedOIB>
    <izvorni_sadrzaj>
      <item>"HRVATSKI CRVENI KRIŽ-ZAJEDNICA UDRUGA DRUŠTVA CRVENOG KRIŽA VIROVITIČKO-PODRAVSKE ŽUPANIJE" U LIKVIDACIJI, Virovitica, OIB 25768593645</item>
    </izvorni_sadrzaj>
    <derivirana_varijabla naziv="DomainObject.Predmet.ProtuStrankaListFormatedOIB_1">
      <item>"HRVATSKI CRVENI KRIŽ-ZAJEDNICA UDRUGA DRUŠTVA CRVENOG KRIŽA VIROVITIČKO-PODRAVSKE ŽUPANIJE" U LIKVIDACIJI, Virovitica, OIB 25768593645</item>
    </derivirana_varijabla>
  </DomainObject.Predmet.ProtuStrankaListFormatedOIB>
  <DomainObject.Predmet.ProtuStrankaListFormatedWithAdress>
    <izvorni_sadrzaj>
      <item>"HRVATSKI CRVENI KRIŽ-ZAJEDNICA UDRUGA DRUŠTVA CRVENOG KRIŽA VIROVITIČKO-PODRAVSKE ŽUPANIJE" U LIKVIDACIJI, Virovitica, Gajeva 21, 33000 Virovitica</item>
    </izvorni_sadrzaj>
    <derivirana_varijabla naziv="DomainObject.Predmet.ProtuStrankaListFormatedWithAdress_1">
      <item>"HRVATSKI CRVENI KRIŽ-ZAJEDNICA UDRUGA DRUŠTVA CRVENOG KRIŽA VIROVITIČKO-PODRAVSKE ŽUPANIJE" U LIKVIDACIJI, Virovitica, Gajeva 21, 33000 Virovitica</item>
    </derivirana_varijabla>
  </DomainObject.Predmet.ProtuStrankaListFormatedWithAdress>
  <DomainObject.Predmet.ProtuStrankaListFormatedWithAdressOIB>
    <izvorni_sadrzaj>
      <item>"HRVATSKI CRVENI KRIŽ-ZAJEDNICA UDRUGA DRUŠTVA CRVENOG KRIŽA VIROVITIČKO-PODRAVSKE ŽUPANIJE" U LIKVIDACIJI, Virovitica, OIB 25768593645, Gajeva 21, 33000 Virovitica</item>
    </izvorni_sadrzaj>
    <derivirana_varijabla naziv="DomainObject.Predmet.ProtuStrankaListFormatedWithAdressOIB_1">
      <item>"HRVATSKI CRVENI KRIŽ-ZAJEDNICA UDRUGA DRUŠTVA CRVENOG KRIŽA VIROVITIČKO-PODRAVSKE ŽUPANIJE" U LIKVIDACIJI, Virovitica, OIB 25768593645, Gajeva 21, 33000 Virovitica</item>
    </derivirana_varijabla>
  </DomainObject.Predmet.ProtuStrankaListFormatedWithAdressOIB>
  <DomainObject.Predmet.ProtuStrankaListNazivFormated>
    <izvorni_sadrzaj>
      <item>"HRVATSKI CRVENI KRIŽ-ZAJEDNICA UDRUGA DRUŠTVA CRVENOG KRIŽA VIROVITIČKO-PODRAVSKE ŽUPANIJE" U LIKVIDACIJI, Virovitica</item>
    </izvorni_sadrzaj>
    <derivirana_varijabla naziv="DomainObject.Predmet.ProtuStrankaListNazivFormated_1">
      <item>"HRVATSKI CRVENI KRIŽ-ZAJEDNICA UDRUGA DRUŠTVA CRVENOG KRIŽA VIROVITIČKO-PODRAVSKE ŽUPANIJE" U LIKVIDACIJI, Virovitica</item>
    </derivirana_varijabla>
  </DomainObject.Predmet.ProtuStrankaListNazivFormated>
  <DomainObject.Predmet.ProtuStrankaListNazivFormatedOIB>
    <izvorni_sadrzaj>
      <item>"HRVATSKI CRVENI KRIŽ-ZAJEDNICA UDRUGA DRUŠTVA CRVENOG KRIŽA VIROVITIČKO-PODRAVSKE ŽUPANIJE" U LIKVIDACIJI, Virovitica, OIB 25768593645</item>
    </izvorni_sadrzaj>
    <derivirana_varijabla naziv="DomainObject.Predmet.ProtuStrankaListNazivFormatedOIB_1">
      <item>"HRVATSKI CRVENI KRIŽ-ZAJEDNICA UDRUGA DRUŠTVA CRVENOG KRIŽA VIROVITIČKO-PODRAVSKE ŽUPANIJE" U LIKVIDACIJI, Virovitica, OIB 25768593645</item>
    </derivirana_varijabla>
  </DomainObject.Predmet.ProtuStrankaListNazivFormatedOIB>
  <DomainObject.Predmet.OstaliListFormated>
    <izvorni_sadrzaj>
      <item>Darko Čupen</item>
    </izvorni_sadrzaj>
    <derivirana_varijabla naziv="DomainObject.Predmet.OstaliListFormated_1">
      <item>Darko Čupen</item>
    </derivirana_varijabla>
  </DomainObject.Predmet.OstaliListFormated>
  <DomainObject.Predmet.OstaliListFormatedOIB>
    <izvorni_sadrzaj>
      <item>Darko Čupen, OIB 25768593645</item>
    </izvorni_sadrzaj>
    <derivirana_varijabla naziv="DomainObject.Predmet.OstaliListFormatedOIB_1">
      <item>Darko Čupen, OIB 25768593645</item>
    </derivirana_varijabla>
  </DomainObject.Predmet.OstaliListFormatedOIB>
  <DomainObject.Predmet.OstaliListFormatedWithAdress>
    <izvorni_sadrzaj>
      <item>Darko Čupen, I.G. Kovačića 6., 33000 Virovitica</item>
    </izvorni_sadrzaj>
    <derivirana_varijabla naziv="DomainObject.Predmet.OstaliListFormatedWithAdress_1">
      <item>Darko Čupen, I.G. Kovačića 6., 33000 Virovitica</item>
    </derivirana_varijabla>
  </DomainObject.Predmet.OstaliListFormatedWithAdress>
  <DomainObject.Predmet.OstaliListFormatedWithAdressOIB>
    <izvorni_sadrzaj>
      <item>Darko Čupen, OIB 25768593645, I.G. Kovačića 6., 33000 Virovitica</item>
    </izvorni_sadrzaj>
    <derivirana_varijabla naziv="DomainObject.Predmet.OstaliListFormatedWithAdressOIB_1">
      <item>Darko Čupen, OIB 25768593645, I.G. Kovačića 6., 33000 Virovitica</item>
    </derivirana_varijabla>
  </DomainObject.Predmet.OstaliListFormatedWithAdressOIB>
  <DomainObject.Predmet.OstaliListNazivFormated>
    <izvorni_sadrzaj>
      <item>Darko Čupen</item>
    </izvorni_sadrzaj>
    <derivirana_varijabla naziv="DomainObject.Predmet.OstaliListNazivFormated_1">
      <item>Darko Čupen</item>
    </derivirana_varijabla>
  </DomainObject.Predmet.OstaliListNazivFormated>
  <DomainObject.Predmet.OstaliListNazivFormatedOIB>
    <izvorni_sadrzaj>
      <item>Darko Čupen, OIB 25768593645</item>
    </izvorni_sadrzaj>
    <derivirana_varijabla naziv="DomainObject.Predmet.OstaliListNazivFormatedOIB_1">
      <item>Darko Čupen, OIB 25768593645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St-83/2015-9</izvorni_sadrzaj>
    <derivirana_varijabla naziv="DomainObject.PoslovniBrojDokumenta_1">St-83/2015-9</derivirana_varijabla>
  </DomainObject.PoslovniBrojDokumenta>
  <DomainObject.Predmet.StrankaIDrugi>
    <izvorni_sadrzaj>Hrvatski crveni križ - zajednica udruga društva Crvenog križa virovitičko-podravske županije u likvidaciji, Virovitica i dr.</izvorni_sadrzaj>
    <derivirana_varijabla naziv="DomainObject.Predmet.StrankaIDrugi_1">Hrvatski crveni križ - zajednica udruga društva Crvenog križa virovitičko-podravske županije u likvidaciji, Virovitica i dr.</derivirana_varijabla>
  </DomainObject.Predmet.StrankaIDrugi>
  <DomainObject.Predmet.ProtustrankaIDrugi>
    <izvorni_sadrzaj>"HRVATSKI CRVENI KRIŽ-ZAJEDNICA UDRUGA DRUŠTVA CRVENOG KRIŽA VIROVITIČKO-PODRAVSKE ŽUPANIJE" U LIKVIDACIJI, Virovitica</izvorni_sadrzaj>
    <derivirana_varijabla naziv="DomainObject.Predmet.ProtustrankaIDrugi_1">"HRVATSKI CRVENI KRIŽ-ZAJEDNICA UDRUGA DRUŠTVA CRVENOG KRIŽA VIROVITIČKO-PODRAVSKE ŽUPANIJE" U LIKVIDACIJI, Virovitica</derivirana_varijabla>
  </DomainObject.Predmet.ProtustrankaIDrugi>
  <DomainObject.Predmet.StrankaIDrugiAdressOIB>
    <izvorni_sadrzaj>Hrvatski crveni križ - zajednica udruga društva Crvenog križa virovitičko-podravske županije u likvidaciji, Virovitica, OIB 27925239093, Gajeva 21, 33000 Virovitica i dr.</izvorni_sadrzaj>
    <derivirana_varijabla naziv="DomainObject.Predmet.StrankaIDrugiAdressOIB_1">Hrvatski crveni križ - zajednica udruga društva Crvenog križa virovitičko-podravske županije u likvidaciji, Virovitica, OIB 27925239093, Gajeva 21, 33000 Virovitica i dr.</derivirana_varijabla>
  </DomainObject.Predmet.StrankaIDrugiAdressOIB>
  <DomainObject.Predmet.ProtustrankaIDrugiAdressOIB>
    <izvorni_sadrzaj>"HRVATSKI CRVENI KRIŽ-ZAJEDNICA UDRUGA DRUŠTVA CRVENOG KRIŽA VIROVITIČKO-PODRAVSKE ŽUPANIJE" U LIKVIDACIJI, Virovitica, OIB 25768593645, Gajeva 21, 33000 Virovitica</izvorni_sadrzaj>
    <derivirana_varijabla naziv="DomainObject.Predmet.ProtustrankaIDrugiAdressOIB_1">"HRVATSKI CRVENI KRIŽ-ZAJEDNICA UDRUGA DRUŠTVA CRVENOG KRIŽA VIROVITIČKO-PODRAVSKE ŽUPANIJE" U LIKVIDACIJI, Virovitica, OIB 25768593645, Gajeva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crveni križ - zajednica udruga društva Crvenog križa virovitičko-podravske županije u likvidaciji, Virovitica</item>
      <item>"HRVATSKI CRVENI KRIŽ-ZAJEDNICA UDRUGA DRUŠTVA CRVENOG KRIŽA VIROVITIČKO-PODRAVSKE ŽUPANIJE" U LIKVIDACIJI, Virovitica</item>
      <item>FINA, RC ZAGREB, Podružnica Bjelovar</item>
      <item>Darko Čupen</item>
    </izvorni_sadrzaj>
    <derivirana_varijabla naziv="DomainObject.Predmet.SudioniciListNaziv_1">
      <item>Hrvatski crveni križ - zajednica udruga društva Crvenog križa virovitičko-podravske županije u likvidaciji, Virovitica</item>
      <item>"HRVATSKI CRVENI KRIŽ-ZAJEDNICA UDRUGA DRUŠTVA CRVENOG KRIŽA VIROVITIČKO-PODRAVSKE ŽUPANIJE" U LIKVIDACIJI, Virovitica</item>
      <item>FINA, RC ZAGREB, Podružnica Bjelovar</item>
      <item>Darko Čupen</item>
    </derivirana_varijabla>
  </DomainObject.Predmet.SudioniciListNaziv>
  <DomainObject.Predmet.SudioniciListAdressOIB>
    <izvorni_sadrzaj>
      <item>Hrvatski crveni križ - zajednica udruga društva Crvenog križa virovitičko-podravske županije u likvidaciji, Virovitica, OIB 27925239093, Gajeva 21,33000 Virovitica</item>
      <item>"HRVATSKI CRVENI KRIŽ-ZAJEDNICA UDRUGA DRUŠTVA CRVENOG KRIŽA VIROVITIČKO-PODRAVSKE ŽUPANIJE" U LIKVIDACIJI, Virovitica, OIB 25768593645, Gajeva 21,33000 Virovitica</item>
      <item>FINA, RC ZAGREB, Podružnica Bjelovar, OIB 85821130368, F. Supila 4,43000 Bjelovar</item>
      <item>Darko Čupen, OIB 25768593645, I.G. Kovačića 6.,33000 Virovitica</item>
    </izvorni_sadrzaj>
    <derivirana_varijabla naziv="DomainObject.Predmet.SudioniciListAdressOIB_1">
      <item>Hrvatski crveni križ - zajednica udruga društva Crvenog križa virovitičko-podravske županije u likvidaciji, Virovitica, OIB 27925239093, Gajeva 21,33000 Virovitica</item>
      <item>"HRVATSKI CRVENI KRIŽ-ZAJEDNICA UDRUGA DRUŠTVA CRVENOG KRIŽA VIROVITIČKO-PODRAVSKE ŽUPANIJE" U LIKVIDACIJI, Virovitica, OIB 25768593645, Gajeva 21,33000 Virovitica</item>
      <item>FINA, RC ZAGREB, Podružnica Bjelovar, OIB 85821130368, F. Supila 4,43000 Bjelovar</item>
      <item>Darko Čupen, OIB 25768593645, I.G. Kovačića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25768593645</item>
      <item>, OIB 27925239093</item>
      <item>, OIB 85821130368</item>
      <item>, OIB 25768593645</item>
    </izvorni_sadrzaj>
    <derivirana_varijabla naziv="DomainObject.Predmet.SudioniciListNazivOIB_1">
      <item>, OIB 25768593645</item>
      <item>, OIB 27925239093</item>
      <item>, OIB 85821130368</item>
      <item>, OIB 25768593645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1665</properties:Characters>
  <properties:Lines>35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2015-11-19T06:10:00Z</cp:lastPrinted>
  <dcterms:modified xmlns:xsi="http://www.w3.org/2001/XMLSchema-instance" xsi:type="dcterms:W3CDTF">2015-11-19T06:11:00Z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St-83/2015-9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