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c8af8" w14:paraId="11c8af8" w:rsidRDefault="00F908E0" w:rsidP="00C905FC" w:rsidR="00F908E0" w:rsidRPr="00C905FC">
      <w:pPr>
        <w:ind w:firstLine="720"/>
        <w15:collapsed w:val="false"/>
        <w:rPr>
          <w:lang w:eastAsia="hr-HR" w:val="hr-HR"/>
        </w:rPr>
      </w:pPr>
      <w:bookmarkStart w:name="_GoBack" w:id="0"/>
      <w:bookmarkEnd w:id="0"/>
      <w:r w:rsidRPr="00C905FC">
        <w:rPr>
          <w:noProof/>
          <w:lang w:eastAsia="hr-HR" w:val="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908E0" w:rsidP="00F908E0" w:rsidR="00F908E0" w:rsidRPr="00C905FC">
      <w:pPr>
        <w:tabs>
          <w:tab w:pos="1830" w:val="left"/>
        </w:tabs>
        <w:spacing w:before="100"/>
        <w:rPr>
          <w:lang w:eastAsia="hr-HR" w:val="hr-HR"/>
        </w:rPr>
      </w:pPr>
      <w:r w:rsidRPr="00C905FC">
        <w:rPr>
          <w:lang w:eastAsia="hr-HR" w:val="hr-HR"/>
        </w:rPr>
        <w:t>REPUBLIKA HRVATSKA</w:t>
      </w:r>
      <w:r w:rsidRPr="00C905FC">
        <w:rPr>
          <w:lang w:eastAsia="hr-HR" w:val="hr-HR"/>
        </w:rPr>
        <w:tab/>
      </w:r>
      <w:r w:rsidRPr="00C905FC">
        <w:rPr>
          <w:lang w:eastAsia="hr-HR" w:val="hr-HR"/>
        </w:rPr>
        <w:tab/>
      </w:r>
      <w:r w:rsidRPr="00C905FC">
        <w:rPr>
          <w:lang w:eastAsia="hr-HR" w:val="hr-HR"/>
        </w:rPr>
        <w:tab/>
      </w:r>
      <w:r w:rsidRPr="00C905FC">
        <w:rPr>
          <w:lang w:eastAsia="hr-HR" w:val="hr-HR"/>
        </w:rPr>
        <w:tab/>
      </w:r>
      <w:r w:rsidRPr="00C905FC">
        <w:rPr>
          <w:lang w:eastAsia="hr-HR" w:val="hr-HR"/>
        </w:rPr>
        <w:tab/>
      </w:r>
      <w:r w:rsidRPr="00C905FC">
        <w:rPr>
          <w:lang w:eastAsia="hr-HR" w:val="hr-HR"/>
        </w:rPr>
        <w:tab/>
      </w:r>
    </w:p>
    <w:p w:rsidRDefault="00F908E0" w:rsidP="00F908E0" w:rsidR="00F908E0" w:rsidRPr="00C905FC">
      <w:pPr>
        <w:tabs>
          <w:tab w:pos="720" w:val="left"/>
          <w:tab w:pos="1440" w:val="left"/>
          <w:tab w:pos="2160" w:val="left"/>
          <w:tab w:pos="2880" w:val="left"/>
          <w:tab w:pos="3600" w:val="left"/>
          <w:tab w:pos="4320" w:val="center"/>
        </w:tabs>
        <w:rPr>
          <w:lang w:eastAsia="hr-HR" w:val="hr-HR"/>
        </w:rPr>
      </w:pPr>
      <w:r w:rsidRPr="00C905FC">
        <w:rPr>
          <w:lang w:eastAsia="hr-HR" w:val="hr-HR"/>
        </w:rPr>
        <w:t>TRGOVAČKI SUD U SPLITU</w:t>
      </w:r>
    </w:p>
    <w:p w:rsidRDefault="00BF2D28" w:rsidP="003310A9" w:rsidR="003310A9" w:rsidRPr="00C905FC">
      <w:pPr>
        <w:rPr>
          <w:lang w:val="hr-HR"/>
        </w:rPr>
      </w:pPr>
      <w:r w:rsidRPr="00C905FC">
        <w:rPr>
          <w:lang w:val="hr-HR"/>
        </w:rPr>
        <w:t xml:space="preserve">Split, </w:t>
      </w:r>
      <w:r w:rsidR="00E91BA8" w:rsidRPr="00C905FC">
        <w:rPr>
          <w:lang w:val="hr-HR"/>
        </w:rPr>
        <w:t>Suko</w:t>
      </w:r>
      <w:r w:rsidR="00D12356" w:rsidRPr="00C905FC">
        <w:rPr>
          <w:lang w:val="hr-HR"/>
        </w:rPr>
        <w:t>išanska</w:t>
      </w:r>
      <w:r w:rsidRPr="00C905FC">
        <w:rPr>
          <w:lang w:val="hr-HR"/>
        </w:rPr>
        <w:t xml:space="preserve"> 6</w:t>
      </w:r>
    </w:p>
    <w:p w:rsidRDefault="00D12356" w:rsidP="00475170" w:rsidR="00BF2D28" w:rsidRPr="00C905FC">
      <w:pPr>
        <w:spacing w:after="240" w:before="240"/>
        <w:jc w:val="center"/>
        <w:rPr>
          <w:spacing w:val="60"/>
          <w:lang w:val="hr-HR"/>
        </w:rPr>
      </w:pPr>
      <w:r w:rsidRPr="00C905FC">
        <w:rPr>
          <w:spacing w:val="60"/>
          <w:lang w:val="hr-HR"/>
        </w:rPr>
        <w:t>REPUBLIKA HRVATSKA</w:t>
      </w:r>
    </w:p>
    <w:p w:rsidRDefault="00601E89" w:rsidP="00475170" w:rsidR="00D12356" w:rsidRPr="00C905FC">
      <w:pPr>
        <w:spacing w:after="240" w:before="240"/>
        <w:jc w:val="center"/>
        <w:rPr>
          <w:spacing w:val="60"/>
          <w:lang w:val="hr-HR"/>
        </w:rPr>
      </w:pPr>
      <w:r>
        <w:rPr>
          <w:spacing w:val="60"/>
          <w:lang w:val="hr-HR"/>
        </w:rPr>
        <w:t>RJEŠENJE</w:t>
      </w:r>
    </w:p>
    <w:p w:rsidRDefault="00E91BA8" w:rsidP="00E91BA8" w:rsidR="00BF2D28" w:rsidRPr="00C905FC">
      <w:pPr>
        <w:spacing w:before="220"/>
        <w:ind w:firstLine="709"/>
        <w:jc w:val="both"/>
        <w:rPr>
          <w:lang w:val="hr-HR"/>
        </w:rPr>
      </w:pPr>
      <w:r w:rsidRPr="00C905FC">
        <w:rPr>
          <w:rFonts w:eastAsiaTheme="minorHAnsi"/>
          <w:lang w:val="hr-HR"/>
        </w:rPr>
        <w:t xml:space="preserve">Trgovački sud u Splitu, po sutkinji Ani Golub Gruić, </w:t>
      </w:r>
      <w:r w:rsidRPr="00C905FC">
        <w:rPr>
          <w:lang w:val="hr-HR"/>
        </w:rPr>
        <w:t xml:space="preserve">u stečajnom postupku nad dužnikom </w:t>
      </w:r>
      <w:r w:rsidR="00644E4D" w:rsidRPr="00994171">
        <w:t xml:space="preserve">HELIOS FAROS d.d. </w:t>
      </w:r>
      <w:r w:rsidR="00644E4D">
        <w:t xml:space="preserve">u stečaju </w:t>
      </w:r>
      <w:r w:rsidR="00644E4D" w:rsidRPr="00994171">
        <w:t>Stari Grad, Priko b.b., OIB: 48594515409</w:t>
      </w:r>
      <w:r w:rsidRPr="00C905FC">
        <w:rPr>
          <w:lang w:val="hr-HR"/>
        </w:rPr>
        <w:t xml:space="preserve">, </w:t>
      </w:r>
      <w:r w:rsidR="00BF2D28" w:rsidRPr="00C905FC">
        <w:rPr>
          <w:lang w:val="hr-HR"/>
        </w:rPr>
        <w:t>povodom prijedloga steč</w:t>
      </w:r>
      <w:r w:rsidR="00C949FA" w:rsidRPr="00C905FC">
        <w:rPr>
          <w:lang w:val="hr-HR"/>
        </w:rPr>
        <w:t>ajn</w:t>
      </w:r>
      <w:r w:rsidRPr="00C905FC">
        <w:rPr>
          <w:lang w:val="hr-HR"/>
        </w:rPr>
        <w:t>e</w:t>
      </w:r>
      <w:r w:rsidR="00C949FA" w:rsidRPr="00C905FC">
        <w:rPr>
          <w:lang w:val="hr-HR"/>
        </w:rPr>
        <w:t xml:space="preserve"> upravitelj</w:t>
      </w:r>
      <w:r w:rsidRPr="00C905FC">
        <w:rPr>
          <w:lang w:val="hr-HR"/>
        </w:rPr>
        <w:t>ice</w:t>
      </w:r>
      <w:r w:rsidR="00FB184B">
        <w:rPr>
          <w:lang w:val="hr-HR"/>
        </w:rPr>
        <w:t xml:space="preserve"> </w:t>
      </w:r>
      <w:r w:rsidRPr="00C905FC">
        <w:rPr>
          <w:lang w:val="hr-HR"/>
        </w:rPr>
        <w:t>Mire Hajdić</w:t>
      </w:r>
      <w:r w:rsidR="00FB184B">
        <w:rPr>
          <w:lang w:val="hr-HR"/>
        </w:rPr>
        <w:t xml:space="preserve"> </w:t>
      </w:r>
      <w:r w:rsidR="00BF2D28" w:rsidRPr="00C905FC">
        <w:rPr>
          <w:lang w:val="hr-HR"/>
        </w:rPr>
        <w:t xml:space="preserve">od </w:t>
      </w:r>
      <w:r w:rsidR="0004481A">
        <w:rPr>
          <w:lang w:val="hr-HR"/>
        </w:rPr>
        <w:t>27. veljače 2017</w:t>
      </w:r>
      <w:r w:rsidR="00BF2D28" w:rsidRPr="00C905FC">
        <w:rPr>
          <w:lang w:val="hr-HR"/>
        </w:rPr>
        <w:t>. godine kojim traži davanje suglasnosti za sklapanj</w:t>
      </w:r>
      <w:r w:rsidRPr="00C905FC">
        <w:rPr>
          <w:lang w:val="hr-HR"/>
        </w:rPr>
        <w:t>e</w:t>
      </w:r>
      <w:r w:rsidR="00A70AB1">
        <w:rPr>
          <w:lang w:val="hr-HR"/>
        </w:rPr>
        <w:t xml:space="preserve"> ugovora o radu</w:t>
      </w:r>
      <w:r w:rsidR="00BF2D28" w:rsidRPr="00C905FC">
        <w:rPr>
          <w:lang w:val="hr-HR"/>
        </w:rPr>
        <w:t xml:space="preserve">, dana </w:t>
      </w:r>
      <w:r w:rsidR="009B2E22">
        <w:rPr>
          <w:lang w:val="hr-HR"/>
        </w:rPr>
        <w:t>14</w:t>
      </w:r>
      <w:r w:rsidR="0004481A">
        <w:rPr>
          <w:lang w:val="hr-HR"/>
        </w:rPr>
        <w:t>. ožujka</w:t>
      </w:r>
      <w:r w:rsidR="00862BF6" w:rsidRPr="00C905FC">
        <w:rPr>
          <w:lang w:val="hr-HR"/>
        </w:rPr>
        <w:t xml:space="preserve"> 2016</w:t>
      </w:r>
      <w:r w:rsidR="00BF2D28" w:rsidRPr="00C905FC">
        <w:rPr>
          <w:lang w:val="hr-HR"/>
        </w:rPr>
        <w:t>. godine</w:t>
      </w:r>
    </w:p>
    <w:p w:rsidRDefault="004E661E" w:rsidP="00964A7F" w:rsidR="004E661E" w:rsidRPr="00C905FC">
      <w:pPr>
        <w:rPr>
          <w:lang w:val="hr-HR"/>
        </w:rPr>
      </w:pPr>
    </w:p>
    <w:p w:rsidRDefault="00601E89" w:rsidP="001B6872" w:rsidR="001B6872" w:rsidRPr="00C905FC">
      <w:pPr>
        <w:jc w:val="center"/>
        <w:rPr>
          <w:lang w:val="hr-HR"/>
        </w:rPr>
      </w:pPr>
      <w:r>
        <w:rPr>
          <w:lang w:val="hr-HR"/>
        </w:rPr>
        <w:t xml:space="preserve">r i j e š i o </w:t>
      </w:r>
      <w:r w:rsidR="003F13DF" w:rsidRPr="00C905FC">
        <w:rPr>
          <w:lang w:val="hr-HR"/>
        </w:rPr>
        <w:t xml:space="preserve">j e </w:t>
      </w:r>
    </w:p>
    <w:p w:rsidRDefault="001B6872" w:rsidP="001B6872" w:rsidR="001B6872" w:rsidRPr="00C905FC">
      <w:pPr>
        <w:jc w:val="center"/>
        <w:rPr>
          <w:lang w:val="hr-HR"/>
        </w:rPr>
      </w:pPr>
    </w:p>
    <w:p w:rsidRDefault="00601E89" w:rsidP="001B6872" w:rsidR="001B6872" w:rsidRPr="00C905FC">
      <w:pPr>
        <w:jc w:val="both"/>
        <w:rPr>
          <w:lang w:val="hr-HR"/>
        </w:rPr>
      </w:pPr>
      <w:r>
        <w:rPr>
          <w:lang w:val="hr-HR"/>
        </w:rPr>
        <w:tab/>
      </w:r>
      <w:r w:rsidR="00BF2D28" w:rsidRPr="00C905FC">
        <w:rPr>
          <w:lang w:val="hr-HR"/>
        </w:rPr>
        <w:t>Odobrava se stečajno</w:t>
      </w:r>
      <w:r w:rsidR="00E91BA8" w:rsidRPr="00C905FC">
        <w:rPr>
          <w:lang w:val="hr-HR"/>
        </w:rPr>
        <w:t>j upraviteljici</w:t>
      </w:r>
      <w:r w:rsidR="00122992">
        <w:rPr>
          <w:lang w:val="hr-HR"/>
        </w:rPr>
        <w:t xml:space="preserve"> </w:t>
      </w:r>
      <w:r w:rsidR="00E91BA8" w:rsidRPr="00C905FC">
        <w:rPr>
          <w:lang w:val="hr-HR"/>
        </w:rPr>
        <w:t>Miri Hajdić</w:t>
      </w:r>
      <w:r w:rsidR="00122992">
        <w:rPr>
          <w:lang w:val="hr-HR"/>
        </w:rPr>
        <w:t xml:space="preserve"> </w:t>
      </w:r>
      <w:r w:rsidR="004E661E" w:rsidRPr="00C905FC">
        <w:rPr>
          <w:lang w:val="hr-HR"/>
        </w:rPr>
        <w:t>sklapanje</w:t>
      </w:r>
      <w:r w:rsidR="00122992">
        <w:rPr>
          <w:lang w:val="hr-HR"/>
        </w:rPr>
        <w:t xml:space="preserve"> </w:t>
      </w:r>
      <w:r w:rsidR="001B2E11">
        <w:rPr>
          <w:lang w:val="hr-HR"/>
        </w:rPr>
        <w:t>206</w:t>
      </w:r>
      <w:r w:rsidR="004E661E" w:rsidRPr="00C905FC">
        <w:rPr>
          <w:lang w:val="hr-HR"/>
        </w:rPr>
        <w:t xml:space="preserve"> ugovora o radu na određeno vrijeme</w:t>
      </w:r>
      <w:r w:rsidR="00364AF3">
        <w:rPr>
          <w:lang w:val="hr-HR"/>
        </w:rPr>
        <w:t xml:space="preserve"> </w:t>
      </w:r>
      <w:r w:rsidR="00BF2D28" w:rsidRPr="00C905FC">
        <w:rPr>
          <w:lang w:val="hr-HR"/>
        </w:rPr>
        <w:t xml:space="preserve">u razdoblju </w:t>
      </w:r>
      <w:r w:rsidR="00E91BA8" w:rsidRPr="00C905FC">
        <w:rPr>
          <w:lang w:val="hr-HR"/>
        </w:rPr>
        <w:t xml:space="preserve">i uz mjesečnu plaću </w:t>
      </w:r>
      <w:r w:rsidR="00BF2D28" w:rsidRPr="00C905FC">
        <w:rPr>
          <w:lang w:val="hr-HR"/>
        </w:rPr>
        <w:t>kako je to navedeno u podnesku koji je stečajn</w:t>
      </w:r>
      <w:r w:rsidR="00E91BA8" w:rsidRPr="00C905FC">
        <w:rPr>
          <w:lang w:val="hr-HR"/>
        </w:rPr>
        <w:t>a</w:t>
      </w:r>
      <w:r w:rsidR="00BF2D28" w:rsidRPr="00C905FC">
        <w:rPr>
          <w:lang w:val="hr-HR"/>
        </w:rPr>
        <w:t xml:space="preserve"> upravitelj</w:t>
      </w:r>
      <w:r w:rsidR="00E91BA8" w:rsidRPr="00C905FC">
        <w:rPr>
          <w:lang w:val="hr-HR"/>
        </w:rPr>
        <w:t>ica predala</w:t>
      </w:r>
      <w:r w:rsidR="00BF2D28" w:rsidRPr="00C905FC">
        <w:rPr>
          <w:lang w:val="hr-HR"/>
        </w:rPr>
        <w:t xml:space="preserve"> sudu </w:t>
      </w:r>
      <w:r w:rsidR="00482AB7">
        <w:rPr>
          <w:lang w:val="hr-HR"/>
        </w:rPr>
        <w:t xml:space="preserve">dana </w:t>
      </w:r>
      <w:r w:rsidR="00BC0E85">
        <w:rPr>
          <w:lang w:val="hr-HR"/>
        </w:rPr>
        <w:t>2</w:t>
      </w:r>
      <w:r w:rsidR="0004481A">
        <w:rPr>
          <w:lang w:val="hr-HR"/>
        </w:rPr>
        <w:t>7</w:t>
      </w:r>
      <w:r w:rsidR="00181E16">
        <w:rPr>
          <w:lang w:val="hr-HR"/>
        </w:rPr>
        <w:t xml:space="preserve">. </w:t>
      </w:r>
      <w:r w:rsidR="00304204">
        <w:rPr>
          <w:lang w:val="hr-HR"/>
        </w:rPr>
        <w:t>veljače 2017</w:t>
      </w:r>
      <w:r w:rsidR="001B6872" w:rsidRPr="00C905FC">
        <w:rPr>
          <w:lang w:val="hr-HR"/>
        </w:rPr>
        <w:t>. godine</w:t>
      </w:r>
      <w:r w:rsidR="00A70AB1">
        <w:rPr>
          <w:lang w:val="hr-HR"/>
        </w:rPr>
        <w:t>.</w:t>
      </w:r>
    </w:p>
    <w:p w:rsidRDefault="00247D9D" w:rsidP="00C905FC" w:rsidR="00247D9D" w:rsidRPr="00C905FC">
      <w:pPr>
        <w:spacing w:after="160" w:before="240"/>
        <w:jc w:val="center"/>
        <w:rPr>
          <w:lang w:val="hr-HR"/>
        </w:rPr>
      </w:pPr>
      <w:r w:rsidRPr="00C905FC">
        <w:rPr>
          <w:lang w:val="hr-HR"/>
        </w:rPr>
        <w:t>Obrazloženje</w:t>
      </w:r>
    </w:p>
    <w:p w:rsidRDefault="007F26EE" w:rsidP="00A70AB1" w:rsidR="001E28A1" w:rsidRPr="00C905FC">
      <w:pPr>
        <w:spacing w:before="200"/>
        <w:jc w:val="both"/>
        <w:rPr>
          <w:lang w:val="hr-HR"/>
        </w:rPr>
      </w:pPr>
      <w:r w:rsidRPr="00C905FC">
        <w:rPr>
          <w:lang w:val="hr-HR"/>
        </w:rPr>
        <w:tab/>
      </w:r>
      <w:r w:rsidR="00C949FA" w:rsidRPr="00C905FC">
        <w:rPr>
          <w:lang w:val="hr-HR"/>
        </w:rPr>
        <w:t>Rješe</w:t>
      </w:r>
      <w:r w:rsidR="00197851" w:rsidRPr="00C905FC">
        <w:rPr>
          <w:lang w:val="hr-HR"/>
        </w:rPr>
        <w:t>njem ovoga suda poslovni broj 11</w:t>
      </w:r>
      <w:r w:rsidR="00782549">
        <w:rPr>
          <w:lang w:val="hr-HR"/>
        </w:rPr>
        <w:t>.</w:t>
      </w:r>
      <w:r w:rsidR="00482AB7">
        <w:rPr>
          <w:lang w:val="hr-HR"/>
        </w:rPr>
        <w:t>St-9/2015</w:t>
      </w:r>
      <w:r w:rsidR="00482AB7" w:rsidRPr="00482AB7">
        <w:rPr>
          <w:lang w:val="hr-HR"/>
        </w:rPr>
        <w:t xml:space="preserve"> od 11. veljače 2016. godine                </w:t>
      </w:r>
      <w:r w:rsidR="00C949FA" w:rsidRPr="00C905FC">
        <w:rPr>
          <w:lang w:val="hr-HR"/>
        </w:rPr>
        <w:t xml:space="preserve">otvoren je stečajni postupak nad dužnikom </w:t>
      </w:r>
      <w:r w:rsidR="00482AB7" w:rsidRPr="00482AB7">
        <w:rPr>
          <w:lang w:val="hr-HR"/>
        </w:rPr>
        <w:t>HELIOS FAROS d.d. u stečaju Stari Grad, Priko b.b., OIB: 48594515409</w:t>
      </w:r>
      <w:r w:rsidR="001E28A1" w:rsidRPr="00C905FC">
        <w:rPr>
          <w:lang w:val="hr-HR"/>
        </w:rPr>
        <w:t>, a za stečajnu upraviteljicu imenovana je Mira H</w:t>
      </w:r>
      <w:r w:rsidR="00862BF6" w:rsidRPr="00C905FC">
        <w:rPr>
          <w:lang w:val="hr-HR"/>
        </w:rPr>
        <w:t>ajdić iz Splita, Smiljanićeva 2.</w:t>
      </w:r>
    </w:p>
    <w:p w:rsidRDefault="001E28A1" w:rsidP="00BC0E85" w:rsidR="001B2E11">
      <w:pPr>
        <w:spacing w:before="200"/>
        <w:ind w:firstLine="646" w:left="62"/>
        <w:jc w:val="both"/>
        <w:rPr>
          <w:highlight w:val="yellow"/>
          <w:lang w:val="hr-HR"/>
        </w:rPr>
      </w:pPr>
      <w:r w:rsidRPr="00C905FC">
        <w:rPr>
          <w:lang w:val="hr-HR"/>
        </w:rPr>
        <w:t xml:space="preserve">U podnesku zaprimljenom kod ovoga suda </w:t>
      </w:r>
      <w:r w:rsidR="00BC0E85">
        <w:rPr>
          <w:lang w:val="hr-HR"/>
        </w:rPr>
        <w:t>dana 2</w:t>
      </w:r>
      <w:r w:rsidR="0004481A">
        <w:rPr>
          <w:lang w:val="hr-HR"/>
        </w:rPr>
        <w:t>7</w:t>
      </w:r>
      <w:r w:rsidR="00181E16">
        <w:rPr>
          <w:lang w:val="hr-HR"/>
        </w:rPr>
        <w:t xml:space="preserve">. </w:t>
      </w:r>
      <w:r w:rsidR="00304204">
        <w:rPr>
          <w:lang w:val="hr-HR"/>
        </w:rPr>
        <w:t>veljače 2017.</w:t>
      </w:r>
      <w:r w:rsidRPr="00C905FC">
        <w:rPr>
          <w:lang w:val="hr-HR"/>
        </w:rPr>
        <w:t xml:space="preserve"> godine stečajna </w:t>
      </w:r>
      <w:r w:rsidRPr="00601E89">
        <w:rPr>
          <w:lang w:val="hr-HR"/>
        </w:rPr>
        <w:t xml:space="preserve">upraviteljica zatražila je odobrenje za sklapanje </w:t>
      </w:r>
      <w:r w:rsidR="001B2E11" w:rsidRPr="00601E89">
        <w:rPr>
          <w:lang w:val="hr-HR"/>
        </w:rPr>
        <w:t>206</w:t>
      </w:r>
      <w:r w:rsidR="00370560">
        <w:rPr>
          <w:lang w:val="hr-HR"/>
        </w:rPr>
        <w:t xml:space="preserve"> </w:t>
      </w:r>
      <w:r w:rsidRPr="00601E89">
        <w:rPr>
          <w:lang w:val="hr-HR"/>
        </w:rPr>
        <w:t>ugovora o radu na određeno vrijeme, prema specifikaciji koju je dostavila u prilogu (</w:t>
      </w:r>
      <w:r w:rsidR="00BC0E85" w:rsidRPr="00601E89">
        <w:rPr>
          <w:lang w:val="hr-HR"/>
        </w:rPr>
        <w:t>mjesto rada</w:t>
      </w:r>
      <w:r w:rsidR="00B225EB" w:rsidRPr="00601E89">
        <w:rPr>
          <w:lang w:val="hr-HR"/>
        </w:rPr>
        <w:t>, broj radnika</w:t>
      </w:r>
      <w:r w:rsidR="00181E16" w:rsidRPr="00601E89">
        <w:rPr>
          <w:lang w:val="hr-HR"/>
        </w:rPr>
        <w:t>, vrijeme sklapanja ugovora</w:t>
      </w:r>
      <w:r w:rsidR="006300A7" w:rsidRPr="00601E89">
        <w:rPr>
          <w:lang w:val="hr-HR"/>
        </w:rPr>
        <w:t xml:space="preserve"> i </w:t>
      </w:r>
      <w:r w:rsidRPr="00601E89">
        <w:rPr>
          <w:lang w:val="hr-HR"/>
        </w:rPr>
        <w:t>brut</w:t>
      </w:r>
      <w:r w:rsidR="006300A7" w:rsidRPr="00601E89">
        <w:rPr>
          <w:lang w:val="hr-HR"/>
        </w:rPr>
        <w:t>t</w:t>
      </w:r>
      <w:r w:rsidRPr="00601E89">
        <w:rPr>
          <w:lang w:val="hr-HR"/>
        </w:rPr>
        <w:t>o osnovica)</w:t>
      </w:r>
      <w:r w:rsidR="00932562">
        <w:rPr>
          <w:lang w:val="hr-HR"/>
        </w:rPr>
        <w:t xml:space="preserve">, pozivajući se na to da je skupština vjerovnika 5. studenog 2015. godine sukladno članku 145.a te članku 120. stavak 5. i 6. </w:t>
      </w:r>
      <w:r w:rsidR="00932562" w:rsidRPr="00932562">
        <w:rPr>
          <w:lang w:val="hr-HR"/>
        </w:rPr>
        <w:t>Stečajnog zakona („Narodne novine“ 44/96, 29/99, 129/00, 123/03, 82/06, 116/10, 25/12, 133/12 i 45/13; dalje SZ</w:t>
      </w:r>
      <w:r w:rsidR="00932562">
        <w:rPr>
          <w:lang w:val="hr-HR"/>
        </w:rPr>
        <w:t>/96</w:t>
      </w:r>
      <w:r w:rsidR="00932562" w:rsidRPr="00932562">
        <w:rPr>
          <w:lang w:val="hr-HR"/>
        </w:rPr>
        <w:t xml:space="preserve">) </w:t>
      </w:r>
      <w:r w:rsidR="00932562">
        <w:rPr>
          <w:lang w:val="hr-HR"/>
        </w:rPr>
        <w:t>odobrila nastavak poslovanja dužnika u stečaju</w:t>
      </w:r>
      <w:r w:rsidR="006300A7" w:rsidRPr="00601E89">
        <w:rPr>
          <w:lang w:val="hr-HR"/>
        </w:rPr>
        <w:t xml:space="preserve">. </w:t>
      </w:r>
      <w:r w:rsidR="008D5CFA" w:rsidRPr="00601E89">
        <w:rPr>
          <w:lang w:val="hr-HR"/>
        </w:rPr>
        <w:t xml:space="preserve">Prijedlog stečajna upraviteljica obrazlaže </w:t>
      </w:r>
      <w:r w:rsidR="00A70AB1" w:rsidRPr="00601E89">
        <w:rPr>
          <w:lang w:val="hr-HR"/>
        </w:rPr>
        <w:t>navodeći da je</w:t>
      </w:r>
      <w:r w:rsidR="00842C1F">
        <w:rPr>
          <w:lang w:val="hr-HR"/>
        </w:rPr>
        <w:t xml:space="preserve"> </w:t>
      </w:r>
      <w:r w:rsidR="001B2E11" w:rsidRPr="00601E89">
        <w:rPr>
          <w:lang w:val="hr-HR"/>
        </w:rPr>
        <w:t>s obzirom na potrebu obavljanja poslova tijekom turističke sezone 2017. godine nužno za potrebe poslovanja sklopiti nove ugovore o radu prema spisku dostavljenom u prilogu, a najranije od 1. ožujka 2017. do zaključno 30. rujna 2017. godine. Stečajna upraviteljica dodatno ističe da će u slučaju potrebe, radi produžene sezone ili potrebe za isplatom radi preraspodjele na vrijeme predložiti produžetak/sklapanje novih ugovora o radu za odgovarajuće dodatno razdoblje kao i to da bi se plaće prema svim predloženim ugovorima isplatile kao obveze stečajne mase iz naplate potraživanja ostvarenih poslovanjem stečajnog dužnika u istom razdoblju.</w:t>
      </w:r>
    </w:p>
    <w:p w:rsidRDefault="00304204" w:rsidP="00BC0E85" w:rsidR="00304204">
      <w:pPr>
        <w:spacing w:before="200"/>
        <w:ind w:firstLine="646" w:left="62"/>
        <w:jc w:val="both"/>
        <w:rPr>
          <w:lang w:val="hr-HR"/>
        </w:rPr>
      </w:pPr>
      <w:r>
        <w:rPr>
          <w:lang w:val="hr-HR"/>
        </w:rPr>
        <w:lastRenderedPageBreak/>
        <w:t>Dana 6. ožujka 2017. godine kod ovog suda zaprimljen je podnesak stečajne upraviteljice Mire Hajdić u kojem ista dodatno obrazlaže zahtjev za odobravanje sklapanja ugovora o radu. U podnesku se navodi kako su plaće za sva navedena mjesta iskazane u neto iznosima, bez obračunatih pripadajućih dodataka koji radnicima za radna mjesta pod brojem 10. – 43. navedena u prilogu podneska od 27. veljače 2017. godine pripadaju sukladno kolektivnom ugovoru o radu, ovisno o njihovom minulom radu, uvjetima i vremenu rada te osobnom odbitku različitom od faktora 1 i p</w:t>
      </w:r>
      <w:r w:rsidR="001B2E11">
        <w:rPr>
          <w:lang w:val="hr-HR"/>
        </w:rPr>
        <w:t>rirezu različitom od 10%. Plaće</w:t>
      </w:r>
      <w:r>
        <w:rPr>
          <w:lang w:val="hr-HR"/>
        </w:rPr>
        <w:t xml:space="preserve"> za radna mjesta pod brojem 1. – 9. da su iskazane u konačnom neto iznosu i radi se o radnim mjestima sa posebnom odgovornošću, koja iziskuju poseban angažman te neograničeno raspolaganje i izvan radnog vremena bez ikakvih dodatnih pogodnosti. Njima da ne pripadaju nikakve prethodne navedene beneficije iz kolektivnog ugovora, a nemaju ni pravo na naknadu brojati sati iznad onih provedenih na poslu, što je najčešće po petnaestak sati dnevno tijekom rada hotela. Prikazani iznosi neto plaća da su niži oko prosjeka industrije za ista ili slična radna mjesta za 20-50% i to za rad u puno gorim uvjetima od prosjeka i uz puno više osoblja u pojedinim službama. Primjerice, rukovoditelj prodaje da ima u službi još jednog radnika te jednog pomoćnog referenta, dok je standard na društvo veličine dužnika barem četiri zaposlenika. Rukovoditelj nabave da upravlja i skladištima i vodi logistiku, a da mu je na raspolaganju samo troje zaposlenika. Voditelj računovodstva da ima samo jednog zaposlenika za ispomoć. Tim koji je okupljen kao menadžment društva u stečaju uz neznatne izmjene da je radio i lani te ostvario zavidnu razinu operativne dobiti i kad je riječ o potpuno funkcionalnim više kategoriziranim hotelskim kućama. Nadalje, u podnesku se navodi kako je traženi broj zaposlenika za cijelo razdoblje sezone, ugovori da će se sklapati u trenutku kad se za tim radnim mjestima javila potreba te ovisno o ponudi radnika na tržištu rada. Očekuje se da broj sklopljenih ugovora u vršnim mjesecima neće prijeći sveukupno 180 radnika. Radi nedostatka adekvatne radne snage, od menadžmenta da se očekuju posebni napori kako </w:t>
      </w:r>
      <w:r w:rsidR="002362FF">
        <w:rPr>
          <w:lang w:val="hr-HR"/>
        </w:rPr>
        <w:t xml:space="preserve">bi </w:t>
      </w:r>
      <w:r>
        <w:rPr>
          <w:lang w:val="hr-HR"/>
        </w:rPr>
        <w:t xml:space="preserve">1500 gostiju u vrhu sezone </w:t>
      </w:r>
      <w:r w:rsidR="002362FF">
        <w:rPr>
          <w:lang w:val="hr-HR"/>
        </w:rPr>
        <w:t>bilo adekvatno ugošćeno.</w:t>
      </w:r>
    </w:p>
    <w:p w:rsidRDefault="00932562" w:rsidP="00A70AB1" w:rsidR="00520310">
      <w:pPr>
        <w:spacing w:before="200"/>
        <w:ind w:firstLine="720"/>
        <w:jc w:val="both"/>
        <w:rPr>
          <w:lang w:val="hr-HR"/>
        </w:rPr>
      </w:pPr>
      <w:r>
        <w:rPr>
          <w:lang w:val="hr-HR"/>
        </w:rPr>
        <w:t>U prvom redu valja navesti da je na izvještajnom ročištu održanom 29. travnja 2016. godine jednoglasno donijela odluku da se o</w:t>
      </w:r>
      <w:r w:rsidRPr="00932562">
        <w:rPr>
          <w:lang w:val="hr-HR"/>
        </w:rPr>
        <w:t>dobrava nastavak poslovanja stečajnog dužnika uz angažiranje potrebnih radnika i sredstava, a koji radnici i sredstva će se financirati iz samog poslovanja, uz uvjet očuvanja i eventualnog povećanja postojeće stečajne mase, sve u smislu odredbe čl. 217. Stečajnog zakona (˝Narodne novine˝ br. 71/15).</w:t>
      </w:r>
    </w:p>
    <w:p w:rsidRDefault="0006625F" w:rsidP="00A70AB1" w:rsidR="0006625F" w:rsidRPr="0006625F">
      <w:pPr>
        <w:spacing w:before="200"/>
        <w:ind w:firstLine="720"/>
        <w:jc w:val="both"/>
        <w:rPr>
          <w:lang w:val="hr-HR"/>
        </w:rPr>
      </w:pPr>
      <w:r w:rsidRPr="0006625F">
        <w:rPr>
          <w:lang w:val="hr-HR"/>
        </w:rPr>
        <w:t>Odredbom čl. 120. st. 5. SZ-a</w:t>
      </w:r>
      <w:r w:rsidR="00D51971">
        <w:rPr>
          <w:lang w:val="hr-HR"/>
        </w:rPr>
        <w:t xml:space="preserve"> koji se ovdje ima primijeniti temeljem odredbe čl. 441. st. 1. SZ/15,</w:t>
      </w:r>
      <w:r w:rsidRPr="0006625F">
        <w:rPr>
          <w:lang w:val="hr-HR"/>
        </w:rPr>
        <w:t xml:space="preserve"> propisano je da stečajni upravitelj može, na temelju odobrenja stečajnog suca, sklopiti nove ugovore o radu radi dovršenja započetih poslova i otklanjanja moguće štete, a st. 6. istoga članka da plaće i ostala primanja iz radnog odnosa određuje stečajni upravitelj, na temelju odobrenja stečajnog suca, u skladu sa zakonom i kolektivnim ugovorom.</w:t>
      </w:r>
    </w:p>
    <w:p w:rsidRDefault="0006625F" w:rsidP="00CB22C9" w:rsidR="00B225EB">
      <w:pPr>
        <w:spacing w:before="200"/>
        <w:jc w:val="both"/>
      </w:pPr>
      <w:r w:rsidRPr="009B2E22">
        <w:rPr>
          <w:lang w:val="hr-HR"/>
        </w:rPr>
        <w:tab/>
      </w:r>
      <w:r w:rsidR="00B225EB" w:rsidRPr="009B2E22">
        <w:rPr>
          <w:lang w:val="hr-HR"/>
        </w:rPr>
        <w:t>Kako su na izvještajnom ročištu održanom dana 29. travnja 2016. godine vjerovnici donijeli odluku kojom se odobrava nastav</w:t>
      </w:r>
      <w:r w:rsidR="00557A78" w:rsidRPr="009B2E22">
        <w:rPr>
          <w:lang w:val="hr-HR"/>
        </w:rPr>
        <w:t>ak poslovanja stečajnog dužnika</w:t>
      </w:r>
      <w:r w:rsidR="007E1E2C" w:rsidRPr="009B2E22">
        <w:rPr>
          <w:lang w:val="hr-HR"/>
        </w:rPr>
        <w:t xml:space="preserve">, </w:t>
      </w:r>
      <w:r w:rsidR="00B225EB" w:rsidRPr="009B2E22">
        <w:rPr>
          <w:lang w:val="hr-HR"/>
        </w:rPr>
        <w:t xml:space="preserve">ovaj sud našao je opravdanim odobriti sklapanje </w:t>
      </w:r>
      <w:r w:rsidR="00831E0B" w:rsidRPr="009B2E22">
        <w:rPr>
          <w:lang w:val="hr-HR"/>
        </w:rPr>
        <w:t>206</w:t>
      </w:r>
      <w:r w:rsidR="00B225EB" w:rsidRPr="009B2E22">
        <w:rPr>
          <w:lang w:val="hr-HR"/>
        </w:rPr>
        <w:t xml:space="preserve"> ugovora o radu na određeno vrijeme u razdoblju i uz mjesečnu plaću kako je to navedeno u podnesku koji je stečajna upraviteljica predala sudu dana </w:t>
      </w:r>
      <w:r w:rsidR="00CB22C9" w:rsidRPr="009B2E22">
        <w:rPr>
          <w:lang w:val="hr-HR"/>
        </w:rPr>
        <w:t xml:space="preserve">27. veljače 2017. godine pri čemu ovaj sud posebno naglašava da po čl. 217 </w:t>
      </w:r>
      <w:r w:rsidR="00CB22C9" w:rsidRPr="009B2E22">
        <w:t>SZ/15 dužnik ne bi mogao nastaviti poslovanje dulje od godinu i pol od izvještajnog ročišta, osim u slučaju podnošenja stečajnog plana.</w:t>
      </w:r>
    </w:p>
    <w:p w:rsidRDefault="00E60BE6" w:rsidP="00CB22C9" w:rsidR="00E60BE6" w:rsidRPr="009B2E22">
      <w:pPr>
        <w:spacing w:before="200"/>
        <w:jc w:val="both"/>
        <w:rPr>
          <w:lang w:val="hr-HR"/>
        </w:rPr>
      </w:pPr>
    </w:p>
    <w:p w:rsidRDefault="00B225EB" w:rsidP="00B225EB" w:rsidR="00B225EB">
      <w:pPr>
        <w:jc w:val="both"/>
        <w:rPr>
          <w:lang w:val="hr-HR"/>
        </w:rPr>
      </w:pPr>
      <w:r w:rsidRPr="00C905FC">
        <w:rPr>
          <w:lang w:val="hr-HR"/>
        </w:rPr>
        <w:tab/>
        <w:t>Slijedom navedenog, a temeljem o</w:t>
      </w:r>
      <w:r w:rsidR="00557A78">
        <w:rPr>
          <w:lang w:val="hr-HR"/>
        </w:rPr>
        <w:t>dredbe čl. 120. st. 5. i 6. SZ/96 u vezi sa čl. 217. i 441. SZ/15</w:t>
      </w:r>
      <w:r w:rsidRPr="00C905FC">
        <w:rPr>
          <w:lang w:val="hr-HR"/>
        </w:rPr>
        <w:t xml:space="preserve"> odlučeno je kao u izreci ovog </w:t>
      </w:r>
      <w:r w:rsidR="005A5A2D">
        <w:rPr>
          <w:lang w:val="hr-HR"/>
        </w:rPr>
        <w:t>rješenja.</w:t>
      </w:r>
    </w:p>
    <w:p w:rsidRDefault="009B0FBE" w:rsidP="00B225EB" w:rsidR="009B0FBE" w:rsidRPr="00C905FC">
      <w:pPr>
        <w:jc w:val="both"/>
        <w:rPr>
          <w:lang w:val="hr-HR"/>
        </w:rPr>
      </w:pPr>
    </w:p>
    <w:p w:rsidRDefault="003F13DF" w:rsidP="00964A7F" w:rsidR="00964A7F" w:rsidRPr="00C905FC">
      <w:pPr>
        <w:jc w:val="center"/>
        <w:rPr>
          <w:lang w:val="hr-HR"/>
        </w:rPr>
      </w:pPr>
      <w:r w:rsidRPr="00C905FC">
        <w:rPr>
          <w:lang w:val="hr-HR"/>
        </w:rPr>
        <w:t>U Splitu</w:t>
      </w:r>
      <w:r w:rsidR="00280334" w:rsidRPr="00C905FC">
        <w:rPr>
          <w:lang w:val="hr-HR"/>
        </w:rPr>
        <w:t>,</w:t>
      </w:r>
      <w:r w:rsidR="00557A78">
        <w:rPr>
          <w:lang w:val="hr-HR"/>
        </w:rPr>
        <w:t xml:space="preserve"> </w:t>
      </w:r>
      <w:r w:rsidR="009B2E22">
        <w:rPr>
          <w:lang w:val="hr-HR"/>
        </w:rPr>
        <w:t>14</w:t>
      </w:r>
      <w:r w:rsidR="0004481A">
        <w:rPr>
          <w:lang w:val="hr-HR"/>
        </w:rPr>
        <w:t>. ožujka 2017</w:t>
      </w:r>
      <w:r w:rsidR="00BF2D28" w:rsidRPr="00C905FC">
        <w:rPr>
          <w:lang w:val="hr-HR"/>
        </w:rPr>
        <w:t xml:space="preserve">. godine </w:t>
      </w:r>
    </w:p>
    <w:p w:rsidRDefault="00D12356" w:rsidP="00D12356" w:rsidR="00D12356" w:rsidRPr="00C905FC">
      <w:pPr>
        <w:jc w:val="both"/>
        <w:rPr>
          <w:lang w:val="hr-HR"/>
        </w:rPr>
      </w:pPr>
    </w:p>
    <w:p w:rsidRDefault="00BF2D28" w:rsidP="00D12356" w:rsidR="0094373F" w:rsidRPr="00C905FC">
      <w:pPr>
        <w:ind w:left="7088"/>
        <w:jc w:val="center"/>
        <w:rPr>
          <w:lang w:val="hr-HR"/>
        </w:rPr>
      </w:pPr>
      <w:r w:rsidRPr="00C905FC">
        <w:rPr>
          <w:lang w:val="hr-HR"/>
        </w:rPr>
        <w:t>SUTKINJA</w:t>
      </w:r>
    </w:p>
    <w:p w:rsidRDefault="00BF2D28" w:rsidP="00D12356" w:rsidR="00BF2D28" w:rsidRPr="00C905FC">
      <w:pPr>
        <w:ind w:left="7088"/>
        <w:jc w:val="center"/>
        <w:rPr>
          <w:lang w:val="hr-HR"/>
        </w:rPr>
      </w:pPr>
      <w:r w:rsidRPr="00C905FC">
        <w:rPr>
          <w:lang w:val="hr-HR"/>
        </w:rPr>
        <w:t>ANA GOLUB GRUIĆ</w:t>
      </w:r>
    </w:p>
    <w:p w:rsidRDefault="00A9290A" w:rsidP="00A9290A" w:rsidR="00A9290A" w:rsidRPr="00C905FC">
      <w:pPr>
        <w:ind w:left="6372"/>
        <w:rPr>
          <w:lang w:val="hr-HR"/>
        </w:rPr>
      </w:pPr>
    </w:p>
    <w:p w:rsidRDefault="00601E89" w:rsidP="00601E89" w:rsidR="00601E89">
      <w:pPr>
        <w:jc w:val="both"/>
        <w:rPr>
          <w:lang w:val="hr-HR"/>
        </w:rPr>
      </w:pPr>
    </w:p>
    <w:p w:rsidRDefault="00601E89" w:rsidP="00601E89" w:rsidR="00601E89" w:rsidRPr="00601E89">
      <w:pPr>
        <w:jc w:val="both"/>
        <w:rPr>
          <w:lang w:val="hr-HR"/>
        </w:rPr>
      </w:pPr>
      <w:r w:rsidRPr="00601E89">
        <w:rPr>
          <w:lang w:val="hr-HR"/>
        </w:rPr>
        <w:t>UPUTA O PRAVNOM LIJEKU:</w:t>
      </w:r>
    </w:p>
    <w:p w:rsidRDefault="00601E89" w:rsidP="00601E89" w:rsidR="0094373F" w:rsidRPr="00601E89">
      <w:pPr>
        <w:jc w:val="both"/>
        <w:rPr>
          <w:lang w:val="hr-HR"/>
        </w:rPr>
      </w:pPr>
      <w:r w:rsidRPr="00601E89">
        <w:rPr>
          <w:lang w:val="hr-HR"/>
        </w:rPr>
        <w:t>Protiv ovog rješenja dopuštena je žalba Visokom trgovačkom sudu R</w:t>
      </w:r>
      <w:r>
        <w:rPr>
          <w:lang w:val="hr-HR"/>
        </w:rPr>
        <w:t>epublike Hrvatske</w:t>
      </w:r>
      <w:r w:rsidRPr="00601E89">
        <w:rPr>
          <w:lang w:val="hr-HR"/>
        </w:rPr>
        <w:t>. Žalba se podnosi putem ovog suda, pismeno u tri primjerka, u roku od 8 dana od dana dostave ovog rješenja.</w:t>
      </w:r>
    </w:p>
    <w:p w:rsidRDefault="00601E89" w:rsidP="00601E89" w:rsidR="00601E89" w:rsidRPr="00C905FC">
      <w:pPr>
        <w:jc w:val="both"/>
        <w:rPr>
          <w:b/>
          <w:lang w:val="hr-HR"/>
        </w:rPr>
      </w:pPr>
    </w:p>
    <w:p w:rsidRDefault="0094373F" w:rsidP="00805EB1" w:rsidR="007657A3" w:rsidRPr="00C905FC">
      <w:pPr>
        <w:jc w:val="both"/>
        <w:rPr>
          <w:lang w:val="hr-HR"/>
        </w:rPr>
      </w:pPr>
      <w:r w:rsidRPr="00C905FC">
        <w:rPr>
          <w:lang w:val="hr-HR"/>
        </w:rPr>
        <w:t>DNA</w:t>
      </w:r>
    </w:p>
    <w:p w:rsidRDefault="00805EB1" w:rsidP="007657A3" w:rsidR="00CD5119" w:rsidRPr="00C905FC">
      <w:pPr>
        <w:numPr>
          <w:ilvl w:val="0"/>
          <w:numId w:val="3"/>
        </w:numPr>
        <w:jc w:val="both"/>
        <w:rPr>
          <w:lang w:val="hr-HR"/>
        </w:rPr>
      </w:pPr>
      <w:r w:rsidRPr="00C905FC">
        <w:rPr>
          <w:lang w:val="hr-HR"/>
        </w:rPr>
        <w:t>stečajno</w:t>
      </w:r>
      <w:r w:rsidR="009B0FBE" w:rsidRPr="00C905FC">
        <w:rPr>
          <w:lang w:val="hr-HR"/>
        </w:rPr>
        <w:t>j upraviteljici</w:t>
      </w:r>
    </w:p>
    <w:p w:rsidRDefault="00862BF6" w:rsidP="007657A3" w:rsidR="00805EB1" w:rsidRPr="00C905FC">
      <w:pPr>
        <w:numPr>
          <w:ilvl w:val="0"/>
          <w:numId w:val="3"/>
        </w:numPr>
        <w:jc w:val="both"/>
        <w:rPr>
          <w:lang w:val="hr-HR"/>
        </w:rPr>
      </w:pPr>
      <w:r w:rsidRPr="00C905FC">
        <w:rPr>
          <w:lang w:val="hr-HR"/>
        </w:rPr>
        <w:t xml:space="preserve">mrežna stranica e-Oglasna ploča sudova </w:t>
      </w:r>
    </w:p>
    <w:p w:rsidRDefault="0094373F" w:rsidP="0094373F" w:rsidR="00247D9D">
      <w:pPr>
        <w:numPr>
          <w:ilvl w:val="0"/>
          <w:numId w:val="3"/>
        </w:numPr>
        <w:jc w:val="both"/>
        <w:rPr>
          <w:lang w:val="hr-HR"/>
        </w:rPr>
      </w:pPr>
      <w:r w:rsidRPr="00C905FC">
        <w:rPr>
          <w:lang w:val="hr-HR"/>
        </w:rPr>
        <w:t>u spis</w:t>
      </w:r>
    </w:p>
    <w:sectPr w:rsidSect="00D12356" w:rsidR="00247D9D">
      <w:headerReference w:type="default" r:id="rId11"/>
      <w:headerReference w:type="first" r:id="rId12"/>
      <w:pgSz w:h="15840" w:w="12240"/>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21FB4" w:rsidP="003A6DA9" w:rsidR="00021FB4">
      <w:r>
        <w:separator/>
      </w:r>
    </w:p>
  </w:endnote>
  <w:endnote w:id="0" w:type="continuationSeparator">
    <w:p w:rsidRDefault="00021FB4" w:rsidP="003A6DA9" w:rsidR="00021F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21FB4" w:rsidP="003A6DA9" w:rsidR="00021FB4">
      <w:r>
        <w:separator/>
      </w:r>
    </w:p>
  </w:footnote>
  <w:footnote w:id="0" w:type="continuationSeparator">
    <w:p w:rsidRDefault="00021FB4" w:rsidP="003A6DA9" w:rsidR="00021F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169" w:rsidP="00D12356" w:rsidR="00D12356" w:rsidRPr="00D12356">
    <w:pPr>
      <w:pStyle w:val="Zaglavlje"/>
      <w:jc w:val="right"/>
      <w:rPr>
        <w:lang w:val="hr-HR"/>
      </w:rPr>
    </w:pPr>
    <w:r>
      <w:tab/>
    </w:r>
    <w:r w:rsidR="002B62B6">
      <w:fldChar w:fldCharType="begin"/>
    </w:r>
    <w:r>
      <w:instrText>PAGE   \* MERGEFORMAT</w:instrText>
    </w:r>
    <w:r w:rsidR="002B62B6">
      <w:fldChar w:fldCharType="separate"/>
    </w:r>
    <w:r w:rsidR="00C4301B" w:rsidRPr="00C4301B">
      <w:rPr>
        <w:noProof/>
        <w:lang w:val="hr-HR"/>
      </w:rPr>
      <w:t>3</w:t>
    </w:r>
    <w:r w:rsidR="002B62B6">
      <w:fldChar w:fldCharType="end"/>
    </w:r>
    <w:r>
      <w:tab/>
    </w:r>
    <w:r w:rsidR="00C905FC">
      <w:rPr>
        <w:lang w:val="hr-HR"/>
      </w:rPr>
      <w:t>11. St-</w:t>
    </w:r>
    <w:r w:rsidR="00644E4D">
      <w:rPr>
        <w:lang w:val="hr-HR"/>
      </w:rPr>
      <w:t>9/2015</w:t>
    </w:r>
  </w:p>
  <w:p w:rsidRDefault="005E4169" w:rsidR="005E4169" w:rsidRPr="003A6DA9">
    <w:pPr>
      <w:pStyle w:val="Zaglavlje"/>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2356" w:rsidP="00D12356" w:rsidR="00D12356" w:rsidRPr="00D12356">
    <w:pPr>
      <w:pStyle w:val="Zaglavlje"/>
      <w:jc w:val="right"/>
      <w:rPr>
        <w:lang w:val="hr-HR"/>
      </w:rPr>
    </w:pPr>
    <w:r>
      <w:rPr>
        <w:lang w:val="hr-HR"/>
      </w:rPr>
      <w:t>1</w:t>
    </w:r>
    <w:r w:rsidR="00E91BA8">
      <w:rPr>
        <w:lang w:val="hr-HR"/>
      </w:rPr>
      <w:t>1. St-</w:t>
    </w:r>
    <w:r w:rsidR="00644E4D">
      <w:rPr>
        <w:lang w:val="hr-HR"/>
      </w:rPr>
      <w:t>9/2015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
    <w:nsid w:val="3DEF36E8"/>
    <w:multiLevelType w:val="hybridMultilevel"/>
    <w:tmpl w:val="AF409DB6"/>
    <w:lvl w:tplc="AA343B34" w:ilvl="0">
      <w:start w:val="1"/>
      <w:numFmt w:val="upperRoman"/>
      <w:lvlText w:val="%1."/>
      <w:lvlJc w:val="left"/>
      <w:pPr>
        <w:ind w:hanging="1020" w:left="17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4"/>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3"/>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savePreviewPicture/>
  <w:hdrShapeDefaults>
    <o:shapedefaults v:ext="edit" spidmax="983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063CA"/>
    <w:rsid w:val="00006508"/>
    <w:rsid w:val="000150AE"/>
    <w:rsid w:val="00021FB4"/>
    <w:rsid w:val="000262F0"/>
    <w:rsid w:val="00037DAA"/>
    <w:rsid w:val="0004481A"/>
    <w:rsid w:val="00044E41"/>
    <w:rsid w:val="0004782B"/>
    <w:rsid w:val="00052876"/>
    <w:rsid w:val="00053D26"/>
    <w:rsid w:val="0006625F"/>
    <w:rsid w:val="00066E35"/>
    <w:rsid w:val="00072A78"/>
    <w:rsid w:val="0007420F"/>
    <w:rsid w:val="00077117"/>
    <w:rsid w:val="000843D7"/>
    <w:rsid w:val="00095710"/>
    <w:rsid w:val="000A0D85"/>
    <w:rsid w:val="000A40B0"/>
    <w:rsid w:val="000B0BFB"/>
    <w:rsid w:val="000C2350"/>
    <w:rsid w:val="00103E11"/>
    <w:rsid w:val="00116E67"/>
    <w:rsid w:val="00122992"/>
    <w:rsid w:val="001472E9"/>
    <w:rsid w:val="0015249D"/>
    <w:rsid w:val="00152FD7"/>
    <w:rsid w:val="00160CA6"/>
    <w:rsid w:val="00161A95"/>
    <w:rsid w:val="00163930"/>
    <w:rsid w:val="00181E16"/>
    <w:rsid w:val="00197851"/>
    <w:rsid w:val="001A7172"/>
    <w:rsid w:val="001B2E11"/>
    <w:rsid w:val="001B6872"/>
    <w:rsid w:val="001D3A50"/>
    <w:rsid w:val="001E28A1"/>
    <w:rsid w:val="001F21D4"/>
    <w:rsid w:val="0020468F"/>
    <w:rsid w:val="002067E4"/>
    <w:rsid w:val="002162CC"/>
    <w:rsid w:val="00220C54"/>
    <w:rsid w:val="00222C48"/>
    <w:rsid w:val="002362FF"/>
    <w:rsid w:val="00241766"/>
    <w:rsid w:val="00243C65"/>
    <w:rsid w:val="00247D9D"/>
    <w:rsid w:val="002575D0"/>
    <w:rsid w:val="002612F2"/>
    <w:rsid w:val="00280334"/>
    <w:rsid w:val="002813EE"/>
    <w:rsid w:val="002817A1"/>
    <w:rsid w:val="002820A8"/>
    <w:rsid w:val="002857E8"/>
    <w:rsid w:val="00287744"/>
    <w:rsid w:val="002A092A"/>
    <w:rsid w:val="002B32D0"/>
    <w:rsid w:val="002B62B6"/>
    <w:rsid w:val="002C21DF"/>
    <w:rsid w:val="002E00D3"/>
    <w:rsid w:val="002E04F5"/>
    <w:rsid w:val="002E70E8"/>
    <w:rsid w:val="002F4660"/>
    <w:rsid w:val="00304204"/>
    <w:rsid w:val="003109B7"/>
    <w:rsid w:val="00312205"/>
    <w:rsid w:val="00313AD8"/>
    <w:rsid w:val="0031650A"/>
    <w:rsid w:val="003310A9"/>
    <w:rsid w:val="00331293"/>
    <w:rsid w:val="00333ABE"/>
    <w:rsid w:val="00336D17"/>
    <w:rsid w:val="00353BAD"/>
    <w:rsid w:val="003547CA"/>
    <w:rsid w:val="00364AF3"/>
    <w:rsid w:val="00370560"/>
    <w:rsid w:val="00374F05"/>
    <w:rsid w:val="00393E7E"/>
    <w:rsid w:val="003A6DA9"/>
    <w:rsid w:val="003B622D"/>
    <w:rsid w:val="003C7897"/>
    <w:rsid w:val="003E6A1E"/>
    <w:rsid w:val="003E7FAE"/>
    <w:rsid w:val="003F13DF"/>
    <w:rsid w:val="00405B05"/>
    <w:rsid w:val="00407472"/>
    <w:rsid w:val="00407C61"/>
    <w:rsid w:val="004106FB"/>
    <w:rsid w:val="004145AC"/>
    <w:rsid w:val="00423F3D"/>
    <w:rsid w:val="00424E14"/>
    <w:rsid w:val="00442FF0"/>
    <w:rsid w:val="00461897"/>
    <w:rsid w:val="00461B6D"/>
    <w:rsid w:val="0047098F"/>
    <w:rsid w:val="00475170"/>
    <w:rsid w:val="00481A51"/>
    <w:rsid w:val="00482AB7"/>
    <w:rsid w:val="00492F65"/>
    <w:rsid w:val="0049617F"/>
    <w:rsid w:val="004A02C7"/>
    <w:rsid w:val="004A2409"/>
    <w:rsid w:val="004A37A2"/>
    <w:rsid w:val="004E661E"/>
    <w:rsid w:val="004F563E"/>
    <w:rsid w:val="00504EA9"/>
    <w:rsid w:val="005156C2"/>
    <w:rsid w:val="00520310"/>
    <w:rsid w:val="00536182"/>
    <w:rsid w:val="00557A78"/>
    <w:rsid w:val="00560FDA"/>
    <w:rsid w:val="00565F49"/>
    <w:rsid w:val="00572744"/>
    <w:rsid w:val="00582383"/>
    <w:rsid w:val="005864F2"/>
    <w:rsid w:val="0059707E"/>
    <w:rsid w:val="005A5A2D"/>
    <w:rsid w:val="005D7DE4"/>
    <w:rsid w:val="005E4169"/>
    <w:rsid w:val="005E573D"/>
    <w:rsid w:val="00601E89"/>
    <w:rsid w:val="006300A7"/>
    <w:rsid w:val="00634CD8"/>
    <w:rsid w:val="00636234"/>
    <w:rsid w:val="00636970"/>
    <w:rsid w:val="00644E4D"/>
    <w:rsid w:val="00650AEE"/>
    <w:rsid w:val="00656DEE"/>
    <w:rsid w:val="00665CE0"/>
    <w:rsid w:val="006713BE"/>
    <w:rsid w:val="00691741"/>
    <w:rsid w:val="006A5D0E"/>
    <w:rsid w:val="006C0D64"/>
    <w:rsid w:val="006D5F0A"/>
    <w:rsid w:val="006E2E8E"/>
    <w:rsid w:val="00724A63"/>
    <w:rsid w:val="007301D9"/>
    <w:rsid w:val="00740938"/>
    <w:rsid w:val="00741EFD"/>
    <w:rsid w:val="00744AA6"/>
    <w:rsid w:val="00753564"/>
    <w:rsid w:val="0075417E"/>
    <w:rsid w:val="00755850"/>
    <w:rsid w:val="007624B5"/>
    <w:rsid w:val="007657A3"/>
    <w:rsid w:val="007777A1"/>
    <w:rsid w:val="00782549"/>
    <w:rsid w:val="00782CE6"/>
    <w:rsid w:val="007841BB"/>
    <w:rsid w:val="007B68C5"/>
    <w:rsid w:val="007D334B"/>
    <w:rsid w:val="007D4F11"/>
    <w:rsid w:val="007E1E2C"/>
    <w:rsid w:val="007E38A1"/>
    <w:rsid w:val="007F26EE"/>
    <w:rsid w:val="007F27DF"/>
    <w:rsid w:val="007F4B82"/>
    <w:rsid w:val="007F5FE2"/>
    <w:rsid w:val="007F73CA"/>
    <w:rsid w:val="00801AF4"/>
    <w:rsid w:val="00805EB1"/>
    <w:rsid w:val="00821B89"/>
    <w:rsid w:val="00831E0B"/>
    <w:rsid w:val="00842C1F"/>
    <w:rsid w:val="008504C6"/>
    <w:rsid w:val="00862BF6"/>
    <w:rsid w:val="008A6DB8"/>
    <w:rsid w:val="008B08C9"/>
    <w:rsid w:val="008B4783"/>
    <w:rsid w:val="008C41C3"/>
    <w:rsid w:val="008D5CFA"/>
    <w:rsid w:val="008D7DE5"/>
    <w:rsid w:val="008E5346"/>
    <w:rsid w:val="008F5F42"/>
    <w:rsid w:val="00911ECA"/>
    <w:rsid w:val="00913E4E"/>
    <w:rsid w:val="0091491C"/>
    <w:rsid w:val="00917820"/>
    <w:rsid w:val="00931330"/>
    <w:rsid w:val="00932562"/>
    <w:rsid w:val="0094373F"/>
    <w:rsid w:val="00944B42"/>
    <w:rsid w:val="009450E0"/>
    <w:rsid w:val="00955058"/>
    <w:rsid w:val="00964A7F"/>
    <w:rsid w:val="00966EDF"/>
    <w:rsid w:val="00970248"/>
    <w:rsid w:val="00974190"/>
    <w:rsid w:val="009768A3"/>
    <w:rsid w:val="00983571"/>
    <w:rsid w:val="00993327"/>
    <w:rsid w:val="009B0A92"/>
    <w:rsid w:val="009B0FBE"/>
    <w:rsid w:val="009B2E22"/>
    <w:rsid w:val="009C5D94"/>
    <w:rsid w:val="009D1F7B"/>
    <w:rsid w:val="009D59A9"/>
    <w:rsid w:val="009E4287"/>
    <w:rsid w:val="009F5E31"/>
    <w:rsid w:val="00A04368"/>
    <w:rsid w:val="00A17C90"/>
    <w:rsid w:val="00A43325"/>
    <w:rsid w:val="00A47CC1"/>
    <w:rsid w:val="00A50D9D"/>
    <w:rsid w:val="00A6343F"/>
    <w:rsid w:val="00A63AE2"/>
    <w:rsid w:val="00A70AB1"/>
    <w:rsid w:val="00A76440"/>
    <w:rsid w:val="00A82F7B"/>
    <w:rsid w:val="00A83B92"/>
    <w:rsid w:val="00A9290A"/>
    <w:rsid w:val="00A93CC7"/>
    <w:rsid w:val="00AE304B"/>
    <w:rsid w:val="00AE783D"/>
    <w:rsid w:val="00AF48CD"/>
    <w:rsid w:val="00B225EB"/>
    <w:rsid w:val="00B25EA7"/>
    <w:rsid w:val="00B33109"/>
    <w:rsid w:val="00B41B2D"/>
    <w:rsid w:val="00B44914"/>
    <w:rsid w:val="00B62E08"/>
    <w:rsid w:val="00B65BD1"/>
    <w:rsid w:val="00B66F81"/>
    <w:rsid w:val="00BA7F27"/>
    <w:rsid w:val="00BB4A85"/>
    <w:rsid w:val="00BC0E85"/>
    <w:rsid w:val="00BD6AB2"/>
    <w:rsid w:val="00BE4C93"/>
    <w:rsid w:val="00BF0BEA"/>
    <w:rsid w:val="00BF2D28"/>
    <w:rsid w:val="00BF3636"/>
    <w:rsid w:val="00C00BC5"/>
    <w:rsid w:val="00C01CFA"/>
    <w:rsid w:val="00C07389"/>
    <w:rsid w:val="00C11134"/>
    <w:rsid w:val="00C4301B"/>
    <w:rsid w:val="00C460A8"/>
    <w:rsid w:val="00C6412A"/>
    <w:rsid w:val="00C7079F"/>
    <w:rsid w:val="00C7154D"/>
    <w:rsid w:val="00C905FC"/>
    <w:rsid w:val="00C949FA"/>
    <w:rsid w:val="00CA2900"/>
    <w:rsid w:val="00CA4E54"/>
    <w:rsid w:val="00CB22C9"/>
    <w:rsid w:val="00CB57CE"/>
    <w:rsid w:val="00CC3B1A"/>
    <w:rsid w:val="00CD204B"/>
    <w:rsid w:val="00CD4524"/>
    <w:rsid w:val="00CD5119"/>
    <w:rsid w:val="00CE0630"/>
    <w:rsid w:val="00CE5EE5"/>
    <w:rsid w:val="00D075A6"/>
    <w:rsid w:val="00D10042"/>
    <w:rsid w:val="00D12356"/>
    <w:rsid w:val="00D25F27"/>
    <w:rsid w:val="00D268E7"/>
    <w:rsid w:val="00D35403"/>
    <w:rsid w:val="00D51971"/>
    <w:rsid w:val="00D63F94"/>
    <w:rsid w:val="00D66C2F"/>
    <w:rsid w:val="00D73D4D"/>
    <w:rsid w:val="00D767DC"/>
    <w:rsid w:val="00D837DE"/>
    <w:rsid w:val="00D87A0C"/>
    <w:rsid w:val="00D908F5"/>
    <w:rsid w:val="00D9457A"/>
    <w:rsid w:val="00D95019"/>
    <w:rsid w:val="00DF2B98"/>
    <w:rsid w:val="00E059E1"/>
    <w:rsid w:val="00E17A90"/>
    <w:rsid w:val="00E25A2D"/>
    <w:rsid w:val="00E3179A"/>
    <w:rsid w:val="00E35B71"/>
    <w:rsid w:val="00E60BE6"/>
    <w:rsid w:val="00E77705"/>
    <w:rsid w:val="00E866A5"/>
    <w:rsid w:val="00E91BA8"/>
    <w:rsid w:val="00E93573"/>
    <w:rsid w:val="00ED5970"/>
    <w:rsid w:val="00ED73F6"/>
    <w:rsid w:val="00ED7583"/>
    <w:rsid w:val="00EF37A9"/>
    <w:rsid w:val="00F0037C"/>
    <w:rsid w:val="00F043B2"/>
    <w:rsid w:val="00F373A1"/>
    <w:rsid w:val="00F41799"/>
    <w:rsid w:val="00F41A3E"/>
    <w:rsid w:val="00F437BA"/>
    <w:rsid w:val="00F44A39"/>
    <w:rsid w:val="00F450E2"/>
    <w:rsid w:val="00F4713D"/>
    <w:rsid w:val="00F56A92"/>
    <w:rsid w:val="00F77480"/>
    <w:rsid w:val="00F833D5"/>
    <w:rsid w:val="00F908E0"/>
    <w:rsid w:val="00F9173B"/>
    <w:rsid w:val="00F96690"/>
    <w:rsid w:val="00FA77FF"/>
    <w:rsid w:val="00FB184B"/>
    <w:rsid w:val="00FD0056"/>
    <w:rsid w:val="00FD2352"/>
    <w:rsid w:val="00FD6033"/>
    <w:rsid w:val="00FD6624"/>
    <w:rsid w:val="00FE1D22"/>
    <w:rsid w:val="00FE4F81"/>
    <w:rsid w:val="00FE663C"/>
    <w:rsid w:val="00FF58C4"/>
    <w:rsid w:val="00FF5E3D"/>
    <w:rsid w:val="00FF7750"/>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83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Naglaeno" w:type="character">
    <w:name w:val="Strong"/>
    <w:uiPriority w:val="22"/>
    <w:qFormat/>
    <w:rsid w:val="00C949FA"/>
    <w:rPr>
      <w:b/>
      <w:bCs/>
    </w:rPr>
  </w:style>
  <w:style w:styleId="StandardWeb" w:type="paragraph">
    <w:name w:val="Normal (Web)"/>
    <w:basedOn w:val="Normal"/>
    <w:rsid w:val="003310A9"/>
    <w:pPr>
      <w:spacing w:afterAutospacing="true" w:after="100" w:beforeAutospacing="true" w:before="100"/>
    </w:pPr>
  </w:style>
  <w:style w:styleId="Bezproreda" w:type="paragraph">
    <w:name w:val="No Spacing"/>
    <w:uiPriority w:val="1"/>
    <w:qFormat/>
    <w:rsid w:val="008D5CFA"/>
    <w:rPr>
      <w:rFonts w:cstheme="minorBidi" w:eastAsiaTheme="minorHAnsi" w:hAnsiTheme="minorHAnsi" w:asciiTheme="minorHAnsi"/>
      <w:sz w:val="22"/>
      <w:szCs w:val="22"/>
      <w:lang w:eastAsia="en-US"/>
    </w:rPr>
  </w:style>
  <w:style w:styleId="Odlomakpopisa" w:type="paragraph">
    <w:name w:val="List Paragraph"/>
    <w:basedOn w:val="Normal"/>
    <w:uiPriority w:val="34"/>
    <w:qFormat/>
    <w:rsid w:val="001B6872"/>
    <w:pPr>
      <w:ind w:left="720"/>
      <w:contextualSpacing/>
    </w:pPr>
  </w:style>
  <w:style w:styleId="Tekstrezerviranogmjesta" w:type="character">
    <w:name w:val="Placeholder Text"/>
    <w:basedOn w:val="Zadanifontodlomka"/>
    <w:uiPriority w:val="99"/>
    <w:semiHidden/>
    <w:rsid w:val="00504EA9"/>
    <w:rPr>
      <w:color w:val="808080"/>
      <w:bdr w:space="0" w:sz="0" w:color="auto" w:val="none"/>
      <w:shd w:fill="auto" w:color="auto" w:val="clear"/>
    </w:rPr>
  </w:style>
  <w:style w:customStyle="true" w:styleId="eSPISCCParagraphDefaultFont" w:type="character">
    <w:name w:val="eSPIS_CC_Paragraph Default Font"/>
    <w:basedOn w:val="Zadanifontodlomka"/>
    <w:rsid w:val="00504EA9"/>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504EA9"/>
    <w:rPr>
      <w:bdr w:space="0" w:sz="0" w:color="auto" w:val="none"/>
      <w:shd w:fill="FFFFCC" w:color="auto" w:val="clear"/>
      <w:lang w:eastAsia="hr-HR" w:val="hr-HR"/>
    </w:rPr>
  </w:style>
  <w:style w:customStyle="true" w:styleId="PozadinaSvijetloCrvena" w:type="character">
    <w:name w:val="Pozadina_SvijetloCrvena"/>
    <w:basedOn w:val="eSPISCCParagraphDefaultFont"/>
    <w:rsid w:val="00504EA9"/>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04EA9"/>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Naglaeno" w:type="character">
    <w:name w:val="Strong"/>
    <w:uiPriority w:val="22"/>
    <w:qFormat/>
    <w:rsid w:val="00C949FA"/>
    <w:rPr>
      <w:b/>
      <w:bCs/>
    </w:rPr>
  </w:style>
  <w:style w:styleId="StandardWeb" w:type="paragraph">
    <w:name w:val="Normal (Web)"/>
    <w:basedOn w:val="Normal"/>
    <w:rsid w:val="003310A9"/>
    <w:pPr>
      <w:spacing w:after="100" w:afterAutospacing="1" w:before="100" w:beforeAutospacing="1"/>
    </w:pPr>
  </w:style>
  <w:style w:styleId="Bezproreda" w:type="paragraph">
    <w:name w:val="No Spacing"/>
    <w:uiPriority w:val="1"/>
    <w:qFormat/>
    <w:rsid w:val="008D5CFA"/>
    <w:rPr>
      <w:rFonts w:asciiTheme="minorHAnsi" w:cstheme="minorBidi" w:eastAsiaTheme="minorHAnsi" w:hAnsiTheme="minorHAnsi"/>
      <w:sz w:val="22"/>
      <w:szCs w:val="22"/>
      <w:lang w:eastAsia="en-US"/>
    </w:rPr>
  </w:style>
  <w:style w:styleId="Odlomakpopisa" w:type="paragraph">
    <w:name w:val="List Paragraph"/>
    <w:basedOn w:val="Normal"/>
    <w:uiPriority w:val="34"/>
    <w:qFormat/>
    <w:rsid w:val="001B6872"/>
    <w:pPr>
      <w:ind w:left="720"/>
      <w:contextualSpacing/>
    </w:pPr>
  </w:style>
  <w:style w:styleId="Tekstrezerviranogmjesta" w:type="character">
    <w:name w:val="Placeholder Text"/>
    <w:basedOn w:val="Zadanifontodlomka"/>
    <w:uiPriority w:val="99"/>
    <w:semiHidden/>
    <w:rsid w:val="00504EA9"/>
    <w:rPr>
      <w:color w:val="808080"/>
      <w:bdr w:color="auto" w:space="0" w:sz="0" w:val="none"/>
      <w:shd w:color="auto" w:fill="auto" w:val="clear"/>
    </w:rPr>
  </w:style>
  <w:style w:customStyle="1" w:styleId="eSPISCCParagraphDefaultFont" w:type="character">
    <w:name w:val="eSPIS_CC_Paragraph Default Font"/>
    <w:basedOn w:val="Zadanifontodlomka"/>
    <w:rsid w:val="00504EA9"/>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504EA9"/>
    <w:rPr>
      <w:bdr w:color="auto" w:space="0" w:sz="0" w:val="none"/>
      <w:shd w:color="auto" w:fill="FFFFCC" w:val="clear"/>
      <w:lang w:eastAsia="hr-HR" w:val="hr-HR"/>
    </w:rPr>
  </w:style>
  <w:style w:customStyle="1" w:styleId="PozadinaSvijetloCrvena" w:type="character">
    <w:name w:val="Pozadina_SvijetloCrvena"/>
    <w:basedOn w:val="eSPISCCParagraphDefaultFont"/>
    <w:rsid w:val="00504EA9"/>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04EA9"/>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St-9/2015-172</izvorni_sadrzaj>
    <derivirana_varijabla naziv="DomainObject.Oznaka_1">St-9/2015-172</derivirana_varijabla>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2015.</izvorni_sadrzaj>
    <derivirana_varijabla naziv="DomainObject.Predmet.DatumOsnivanja_1">2.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St-9/2015</izvorni_sadrzaj>
    <derivirana_varijabla naziv="DomainObject.Predmet.OznakaBroj_1">St-9/2015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HELIOS FAROS, dioničko društvo za ugostiteljstvo u stečaju</izvorni_sadrzaj>
    <derivirana_varijabla naziv="DomainObject.Predmet.ProtustrankaFormated_1">  HELIOS FAROS, dioničko društvo za ugostiteljstvo u stečaju</derivirana_varijabla>
  </DomainObject.Predmet.ProtustrankaFormated>
  <DomainObject.Predmet.ProtustrankaFormatedOIB>
    <izvorni_sadrzaj>  HELIOS FAROS, dioničko društvo za ugostiteljstvo u stečaju, OIB 48594515409</izvorni_sadrzaj>
    <derivirana_varijabla naziv="DomainObject.Predmet.ProtustrankaFormatedOIB_1">  HELIOS FAROS, dioničko društvo za ugostiteljstvo u stečaju, OIB 48594515409</derivirana_varijabla>
  </DomainObject.Predmet.ProtustrankaFormatedOIB>
  <DomainObject.Predmet.ProtustrankaFormatedWithAdress>
    <izvorni_sadrzaj> HELIOS FAROS, dioničko društvo za ugostiteljstvo u stečaju, Priko bb, 21460 Stari Grad</izvorni_sadrzaj>
    <derivirana_varijabla naziv="DomainObject.Predmet.ProtustrankaFormatedWithAdress_1"> HELIOS FAROS, dioničko društvo za ugostiteljstvo u stečaju, Priko bb, 21460 Stari Grad</derivirana_varijabla>
  </DomainObject.Predmet.ProtustrankaFormatedWithAdress>
  <DomainObject.Predmet.ProtustrankaFormatedWithAdressOIB>
    <izvorni_sadrzaj> HELIOS FAROS, dioničko društvo za ugostiteljstvo u stečaju, OIB 48594515409, Priko bb, 21460 Stari Grad</izvorni_sadrzaj>
    <derivirana_varijabla naziv="DomainObject.Predmet.ProtustrankaFormatedWithAdressOIB_1"> HELIOS FAROS, dioničko društvo za ugostiteljstvo u stečaju, OIB 48594515409, Priko bb, 21460 Stari Grad</derivirana_varijabla>
  </DomainObject.Predmet.ProtustrankaFormatedWithAdressOIB>
  <DomainObject.Predmet.ProtustrankaWithAdress>
    <izvorni_sadrzaj>HELIOS FAROS, dioničko društvo za ugostiteljstvo u stečaju Priko bb, 21460 Stari Grad</izvorni_sadrzaj>
    <derivirana_varijabla naziv="DomainObject.Predmet.ProtustrankaWithAdress_1">HELIOS FAROS, dioničko društvo za ugostiteljstvo u stečaju Priko bb, 21460 Stari Grad</derivirana_varijabla>
  </DomainObject.Predmet.ProtustrankaWithAdress>
  <DomainObject.Predmet.ProtustrankaWithAdressOIB>
    <izvorni_sadrzaj>HELIOS FAROS, dioničko društvo za ugostiteljstvo u stečaju, OIB 48594515409, Priko bb, 21460 Stari Grad</izvorni_sadrzaj>
    <derivirana_varijabla naziv="DomainObject.Predmet.ProtustrankaWithAdressOIB_1">HELIOS FAROS, dioničko društvo za ugostiteljstvo u stečaju, OIB 48594515409, Priko bb, 21460 Stari Grad</derivirana_varijabla>
  </DomainObject.Predmet.ProtustrankaWithAdressOIB>
  <DomainObject.Predmet.ProtustrankaNazivFormated>
    <izvorni_sadrzaj>HELIOS FAROS, dioničko društvo za ugostiteljstvo u stečaju</izvorni_sadrzaj>
    <derivirana_varijabla naziv="DomainObject.Predmet.ProtustrankaNazivFormated_1">HELIOS FAROS, dioničko društvo za ugostiteljstvo u stečaju</derivirana_varijabla>
  </DomainObject.Predmet.ProtustrankaNazivFormated>
  <DomainObject.Predmet.ProtustrankaNazivFormatedOIB>
    <izvorni_sadrzaj>HELIOS FAROS, dioničko društvo za ugostiteljstvo u stečaju, OIB 48594515409</izvorni_sadrzaj>
    <derivirana_varijabla naziv="DomainObject.Predmet.ProtustrankaNazivFormatedOIB_1">HELIOS FAROS, dioničko društvo za ugostiteljstvo u stečaju, OIB 48594515409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10000 Zagreb</izvorni_sadrzaj>
    <derivirana_varijabla naziv="DomainObject.Predmet.StrankaFormatedWithAdress_1"> FINA ZAGREB, Koturaška 43, 10000 Zagreb</derivirana_varijabla>
  </DomainObject.Predmet.StrankaFormatedWithAdress>
  <DomainObject.Predmet.StrankaFormatedWithAdressOIB>
    <izvorni_sadrzaj> FINA ZAGREB, OIB 85821130368, Koturaška 43, 10000 Zagreb</izvorni_sadrzaj>
    <derivirana_varijabla naziv="DomainObject.Predmet.StrankaFormatedWithAdressOIB_1"> FINA ZAGREB, OIB 85821130368, Koturaška 43, 10000 Zagreb</derivirana_varijabla>
  </DomainObject.Predmet.StrankaFormatedWithAdressOIB>
  <DomainObject.Predmet.StrankaWithAdress>
    <izvorni_sadrzaj>FINA ZAGREB Koturaška 43,10000 Zagreb</izvorni_sadrzaj>
    <derivirana_varijabla naziv="DomainObject.Predmet.StrankaWithAdress_1">FINA ZAGREB Koturaška 43,10000 Zagreb</derivirana_varijabla>
  </DomainObject.Predmet.StrankaWithAdress>
  <DomainObject.Predmet.StrankaWithAdressOIB>
    <izvorni_sadrzaj>FINA ZAGREB, OIB 85821130368, Koturaška 43,10000 Zagreb</izvorni_sadrzaj>
    <derivirana_varijabla naziv="DomainObject.Predmet.StrankaWithAdressOIB_1">FINA ZAGREB, OIB 85821130368, Koturaška 43,10000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10000 Zagreb</item>
    </izvorni_sadrzaj>
    <derivirana_varijabla naziv="DomainObject.Predmet.StrankaListFormatedWithAdress_1">
      <item>FINA ZAGREB, Koturaška 43, 10000 Zagreb</item>
    </derivirana_varijabla>
  </DomainObject.Predmet.StrankaListFormatedWithAdress>
  <DomainObject.Predmet.StrankaListFormatedWithAdressOIB>
    <izvorni_sadrzaj>
      <item>FINA ZAGREB, OIB 85821130368, Koturaška 43, 10000 Zagreb</item>
    </izvorni_sadrzaj>
    <derivirana_varijabla naziv="DomainObject.Predmet.StrankaListFormatedWithAdressOIB_1">
      <item>FINA ZAGREB, OIB 85821130368, Koturaška 43,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HELIOS FAROS, dioničko društvo za ugostiteljstvo u stečaju</item>
    </izvorni_sadrzaj>
    <derivirana_varijabla naziv="DomainObject.Predmet.ProtuStrankaListFormated_1">
      <item>HELIOS FAROS, dioničko društvo za ugostiteljstvo u stečaju</item>
    </derivirana_varijabla>
  </DomainObject.Predmet.ProtuStrankaListFormated>
  <DomainObject.Predmet.ProtuStrankaListFormatedOIB>
    <izvorni_sadrzaj>
      <item>HELIOS FAROS, dioničko društvo za ugostiteljstvo u stečaju, OIB 48594515409</item>
    </izvorni_sadrzaj>
    <derivirana_varijabla naziv="DomainObject.Predmet.ProtuStrankaListFormatedOIB_1">
      <item>HELIOS FAROS, dioničko društvo za ugostiteljstvo u stečaju, OIB 48594515409</item>
    </derivirana_varijabla>
  </DomainObject.Predmet.ProtuStrankaListFormatedOIB>
  <DomainObject.Predmet.ProtuStrankaListFormatedWithAdress>
    <izvorni_sadrzaj>
      <item>HELIOS FAROS, dioničko društvo za ugostiteljstvo u stečaju, Priko bb, 21460 Stari Grad</item>
    </izvorni_sadrzaj>
    <derivirana_varijabla naziv="DomainObject.Predmet.ProtuStrankaListFormatedWithAdress_1">
      <item>HELIOS FAROS, dioničko društvo za ugostiteljstvo u stečaju, Priko bb, 21460 Stari Grad</item>
    </derivirana_varijabla>
  </DomainObject.Predmet.ProtuStrankaListFormatedWithAdress>
  <DomainObject.Predmet.ProtuStrankaListFormatedWithAdressOIB>
    <izvorni_sadrzaj>
      <item>HELIOS FAROS, dioničko društvo za ugostiteljstvo u stečaju, OIB 48594515409, Priko bb, 21460 Stari Grad</item>
    </izvorni_sadrzaj>
    <derivirana_varijabla naziv="DomainObject.Predmet.ProtuStrankaListFormatedWithAdressOIB_1">
      <item>HELIOS FAROS, dioničko društvo za ugostiteljstvo u stečaju, OIB 48594515409, Priko bb, 21460 Stari Grad</item>
    </derivirana_varijabla>
  </DomainObject.Predmet.ProtuStrankaListFormatedWithAdressOIB>
  <DomainObject.Predmet.ProtuStrankaListNazivFormated>
    <izvorni_sadrzaj>
      <item>HELIOS FAROS, dioničko društvo za ugostiteljstvo u stečaju</item>
    </izvorni_sadrzaj>
    <derivirana_varijabla naziv="DomainObject.Predmet.ProtuStrankaListNazivFormated_1">
      <item>HELIOS FAROS, dioničko društvo za ugostiteljstvo u stečaju</item>
    </derivirana_varijabla>
  </DomainObject.Predmet.ProtuStrankaListNazivFormated>
  <DomainObject.Predmet.ProtuStrankaListNazivFormatedOIB>
    <izvorni_sadrzaj>
      <item>HELIOS FAROS, dioničko društvo za ugostiteljstvo u stečaju, OIB 48594515409</item>
    </izvorni_sadrzaj>
    <derivirana_varijabla naziv="DomainObject.Predmet.ProtuStrankaListNazivFormatedOIB_1">
      <item>HELIOS FAROS, dioničko društvo za ugostiteljstvo u stečaju, OIB 48594515409</item>
    </derivirana_varijabla>
  </DomainObject.Predmet.ProtuStrankaListNazivFormatedOIB>
  <DomainObject.Predmet.OstaliListFormated>
    <izvorni_sadrzaj>
      <item>Filip Gelo</item>
      <item>Alen Ivković</item>
      <item>Nikša Barbarić</item>
      <item>Nikša Barić</item>
      <item>Tonči Bogdanić</item>
      <item>Antun Bojanić</item>
      <item>Borko Bojanić</item>
      <item>Dinko Božiković</item>
      <item>Meri Božiković</item>
      <item>Dinka Buratović</item>
      <item>Dušan Buratović</item>
      <item>Melita Carić</item>
      <item>Rina Carić</item>
      <item>Marko Dabro</item>
      <item>Sonja Del</item>
      <item>Jordan Deletis</item>
      <item>Milica Draganić</item>
      <item>Peroslav Dragičević</item>
      <item>Jurko Dužević</item>
      <item>Ivo Fidler</item>
      <item>Latka Fidler</item>
      <item>Marija Franičević</item>
      <item>Dinkica Garić</item>
      <item>Milena Gluščević</item>
      <item>Animari Jeličić</item>
      <item>Marina Jurić</item>
      <item>Helena Kalebić Görig</item>
      <item>Kristina Kekez</item>
      <item>Ivanka Knezović</item>
      <item>Robert Kolumbić</item>
      <item>Matilda Kovačević</item>
      <item>Fabris Kuničić</item>
      <item>Miljana Leleković</item>
      <item>Margita Lubina</item>
      <item>Jakov Lupi</item>
      <item>Mićelino Lupi</item>
      <item>Nikola Lupi</item>
      <item>Vinko Lupi</item>
      <item>Ivica Ljubić</item>
      <item>Božo Makjanić</item>
      <item>Cvjetko Matković</item>
      <item>Ivica Matković-dražica</item>
      <item>Ivan Milatić</item>
      <item>Stjepan Milatić</item>
      <item>Gordana Moscatello</item>
      <item>Marijana Moškatelo</item>
      <item>Tomi Moškatelo</item>
      <item>Suvad Mujezinović</item>
      <item>Meri Odrljin</item>
      <item>Alenka Pavičić</item>
      <item>Meri Pavičić Donkić</item>
      <item>Nikola Pavičić</item>
      <item>Andrej Petrić</item>
      <item>Siniša Petrić</item>
      <item>Tonko Petrić</item>
      <item>Vinko Petrić</item>
      <item>Antun Plenković</item>
      <item>Dinko Račić</item>
      <item>Dobrila Račić</item>
      <item>Jakša Račić</item>
      <item>Tatijana Radman-livaja</item>
      <item>Irena Roić</item>
      <item>Juraj Roić</item>
      <item>Lući Roić</item>
      <item>Duška Rubinić</item>
      <item>Ivan Sanseović</item>
      <item>Igor Srhoj</item>
      <item>Ivo Stančić</item>
      <item>Toni Tarbušković</item>
      <item>Anita Viceić</item>
      <item>Kuzma Viceić</item>
      <item>Marin Vidošević</item>
      <item>Toni Vidović</item>
      <item>Igor Vodanović</item>
      <item>Jurica Vodanović</item>
      <item>Ana Vranković</item>
      <item>Lukrecija Vranković</item>
      <item>Dragiša Zaninović</item>
      <item>Katica Zaninović</item>
      <item>Luka Stančić</item>
      <item>Meri Stipišić</item>
      <item>Zdeslav Škarpa</item>
      <item>Franko Šoljan</item>
      <item>Neno Šoljan</item>
    </izvorni_sadrzaj>
    <derivirana_varijabla naziv="DomainObject.Predmet.OstaliListFormated_1">
      <item>Filip Gelo</item>
      <item>Alen Ivković</item>
      <item>Nikša Barbarić</item>
      <item>Nikša Barić</item>
      <item>Tonči Bogdanić</item>
      <item>Antun Bojanić</item>
      <item>Borko Bojanić</item>
      <item>Dinko Božiković</item>
      <item>Meri Božiković</item>
      <item>Dinka Buratović</item>
      <item>Dušan Buratović</item>
      <item>Melita Carić</item>
      <item>Rina Carić</item>
      <item>Marko Dabro</item>
      <item>Sonja Del</item>
      <item>Jordan Deletis</item>
      <item>Milica Draganić</item>
      <item>Peroslav Dragičević</item>
      <item>Jurko Dužević</item>
      <item>Ivo Fidler</item>
      <item>Latka Fidler</item>
      <item>Marija Franičević</item>
      <item>Dinkica Garić</item>
      <item>Milena Gluščević</item>
      <item>Animari Jeličić</item>
      <item>Marina Jurić</item>
      <item>Helena Kalebić Görig</item>
      <item>Kristina Kekez</item>
      <item>Ivanka Knezović</item>
      <item>Robert Kolumbić</item>
      <item>Matilda Kovačević</item>
      <item>Fabris Kuničić</item>
      <item>Miljana Leleković</item>
      <item>Margita Lubina</item>
      <item>Jakov Lupi</item>
      <item>Mićelino Lupi</item>
      <item>Nikola Lupi</item>
      <item>Vinko Lupi</item>
      <item>Ivica Ljubić</item>
      <item>Božo Makjanić</item>
      <item>Cvjetko Matković</item>
      <item>Ivica Matković-dražica</item>
      <item>Ivan Milatić</item>
      <item>Stjepan Milatić</item>
      <item>Gordana Moscatello</item>
      <item>Marijana Moškatelo</item>
      <item>Tomi Moškatelo</item>
      <item>Suvad Mujezinović</item>
      <item>Meri Odrljin</item>
      <item>Alenka Pavičić</item>
      <item>Meri Pavičić Donkić</item>
      <item>Nikola Pavičić</item>
      <item>Andrej Petrić</item>
      <item>Siniša Petrić</item>
      <item>Tonko Petrić</item>
      <item>Vinko Petrić</item>
      <item>Antun Plenković</item>
      <item>Dinko Račić</item>
      <item>Dobrila Račić</item>
      <item>Jakša Račić</item>
      <item>Tatijana Radman-livaja</item>
      <item>Irena Roić</item>
      <item>Juraj Roić</item>
      <item>Lući Roić</item>
      <item>Duška Rubinić</item>
      <item>Ivan Sanseović</item>
      <item>Igor Srhoj</item>
      <item>Ivo Stančić</item>
      <item>Toni Tarbušković</item>
      <item>Anita Viceić</item>
      <item>Kuzma Viceić</item>
      <item>Marin Vidošević</item>
      <item>Toni Vidović</item>
      <item>Igor Vodanović</item>
      <item>Jurica Vodanović</item>
      <item>Ana Vranković</item>
      <item>Lukrecija Vranković</item>
      <item>Dragiša Zaninović</item>
      <item>Katica Zaninović</item>
      <item>Luka Stančić</item>
      <item>Meri Stipišić</item>
      <item>Zdeslav Škarpa</item>
      <item>Franko Šoljan</item>
      <item>Neno Šoljan</item>
    </derivirana_varijabla>
  </DomainObject.Predmet.OstaliListFormated>
  <DomainObject.Predmet.OstaliListFormatedOIB>
    <izvorni_sadrzaj>
      <item>Filip Gelo, OIB 68066482877</item>
      <item>Alen Ivković, OIB 63957064080</item>
      <item>Nikša Barbarić, OIB 58503275233</item>
      <item>Nikša Barić, OIB 23657353558</item>
      <item>Tonči Bogdanić, OIB 35712879769</item>
      <item>Antun Bojanić, OIB 25390858866</item>
      <item>Borko Bojanić, OIB 07902207709</item>
      <item>Dinko Božiković, OIB 01052764195</item>
      <item>Meri Božiković, OIB 61726058866</item>
      <item>Dinka Buratović, OIB 16309045883</item>
      <item>Dušan Buratović, OIB 25491440550</item>
      <item>Melita Carić, OIB 77082555798</item>
      <item>Rina Carić, OIB 81122590612</item>
      <item>Marko Dabro, OIB 25869758281</item>
      <item>Sonja Del, OIB 75936265707</item>
      <item>Jordan Deletis, OIB 14145462525</item>
      <item>Milica Draganić, OIB 11562636123</item>
      <item>Peroslav Dragičević, OIB 15791751073</item>
      <item>Jurko Dužević, OIB 80685108616</item>
      <item>Ivo Fidler, OIB 78039638098</item>
      <item>Latka Fidler, OIB 28810656701</item>
      <item>Marija Franičević, OIB 37205376047</item>
      <item>Dinkica Garić, OIB 34659714940</item>
      <item>Milena Gluščević, OIB 97242624022</item>
      <item>Animari Jeličić, OIB 14710222757</item>
      <item>Marina Jurić, OIB 43006608113</item>
      <item>Helena Kalebić Görig, OIB 85121632115</item>
      <item>Kristina Kekez, OIB 09340335470</item>
      <item>Ivanka Knezović, OIB 22675913781</item>
      <item>Robert Kolumbić, OIB 00666799529</item>
      <item>Matilda Kovačević, OIB 73368633655</item>
      <item>Fabris Kuničić, OIB 54895041561</item>
      <item>Miljana Leleković, OIB 10525896098</item>
      <item>Margita Lubina, OIB 23679765650</item>
      <item>Jakov Lupi, OIB 27983251135</item>
      <item>Mićelino Lupi, OIB 29422768835</item>
      <item>Nikola Lupi, OIB 99879737628</item>
      <item>Vinko Lupi, OIB 11848062223</item>
      <item>Ivica Ljubić, OIB 56655610557</item>
      <item>Božo Makjanić, OIB 80928770835</item>
      <item>Cvjetko Matković, OIB 10443683019</item>
      <item>Ivica Matković-dražica, OIB 17752241913</item>
      <item>Ivan Milatić, OIB 03038363991</item>
      <item>Stjepan Milatić, OIB 24125103132</item>
      <item>Gordana Moscatello, OIB 83897408760</item>
      <item>Marijana Moškatelo, OIB 47789083770</item>
      <item>Tomi Moškatelo, OIB 23063775832</item>
      <item>Suvad Mujezinović, OIB 79807741036</item>
      <item>Meri Odrljin, OIB 77718989091</item>
      <item>Alenka Pavičić, OIB 09982442980</item>
      <item>Meri Pavičić Donkić, OIB 14219038598</item>
      <item>Nikola Pavičić, OIB 91865331053</item>
      <item>Andrej Petrić, OIB 19736485808</item>
      <item>Siniša Petrić, OIB 59516009847</item>
      <item>Tonko Petrić, OIB 82973125806</item>
      <item>Vinko Petrić, OIB 25756669353</item>
      <item>Antun Plenković, OIB 85969226037</item>
      <item>Dinko Račić, OIB 02437704848</item>
      <item>Dobrila Račić, OIB 20570606006</item>
      <item>Jakša Račić, OIB 38999423527</item>
      <item>Tatijana Radman-livaja, OIB 18508954323</item>
      <item>Irena Roić, OIB 74510422762</item>
      <item>Juraj Roić, OIB 40166347687</item>
      <item>Lući Roić, OIB 24743587539</item>
      <item>Duška Rubinić, OIB 81753177049</item>
      <item>Ivan Sanseović, OIB 08563467932</item>
      <item>Igor Srhoj, OIB 49614028914</item>
      <item>Ivo Stančić, OIB 64029423659</item>
      <item>Toni Tarbušković, OIB 94345687118</item>
      <item>Anita Viceić, OIB 06333694020</item>
      <item>Kuzma Viceić, OIB 18673197960</item>
      <item>Marin Vidošević, OIB 79171335463</item>
      <item>Toni Vidović, OIB 06215024380</item>
      <item>Igor Vodanović, OIB 84309988572</item>
      <item>Jurica Vodanović, OIB 73535528486</item>
      <item>Ana Vranković, OIB 16520971202</item>
      <item>Lukrecija Vranković, OIB 74776528214</item>
      <item>Dragiša Zaninović, OIB 39417717290</item>
      <item>Katica Zaninović, OIB 02436297803</item>
      <item>Luka Stančić, OIB 91475365556</item>
      <item>Meri Stipišić, OIB 11963988379</item>
      <item>Zdeslav Škarpa, OIB 76872378956</item>
      <item>Franko Šoljan, OIB 99776208688</item>
      <item>Neno Šoljan, OIB 04419572654</item>
    </izvorni_sadrzaj>
    <derivirana_varijabla naziv="DomainObject.Predmet.OstaliListFormatedOIB_1">
      <item>Filip Gelo, OIB 68066482877</item>
      <item>Alen Ivković, OIB 63957064080</item>
      <item>Nikša Barbarić, OIB 58503275233</item>
      <item>Nikša Barić, OIB 23657353558</item>
      <item>Tonči Bogdanić, OIB 35712879769</item>
      <item>Antun Bojanić, OIB 25390858866</item>
      <item>Borko Bojanić, OIB 07902207709</item>
      <item>Dinko Božiković, OIB 01052764195</item>
      <item>Meri Božiković, OIB 61726058866</item>
      <item>Dinka Buratović, OIB 16309045883</item>
      <item>Dušan Buratović, OIB 25491440550</item>
      <item>Melita Carić, OIB 77082555798</item>
      <item>Rina Carić, OIB 81122590612</item>
      <item>Marko Dabro, OIB 25869758281</item>
      <item>Sonja Del, OIB 75936265707</item>
      <item>Jordan Deletis, OIB 14145462525</item>
      <item>Milica Draganić, OIB 11562636123</item>
      <item>Peroslav Dragičević, OIB 15791751073</item>
      <item>Jurko Dužević, OIB 80685108616</item>
      <item>Ivo Fidler, OIB 78039638098</item>
      <item>Latka Fidler, OIB 28810656701</item>
      <item>Marija Franičević, OIB 37205376047</item>
      <item>Dinkica Garić, OIB 34659714940</item>
      <item>Milena Gluščević, OIB 97242624022</item>
      <item>Animari Jeličić, OIB 14710222757</item>
      <item>Marina Jurić, OIB 43006608113</item>
      <item>Helena Kalebić Görig, OIB 85121632115</item>
      <item>Kristina Kekez, OIB 09340335470</item>
      <item>Ivanka Knezović, OIB 22675913781</item>
      <item>Robert Kolumbić, OIB 00666799529</item>
      <item>Matilda Kovačević, OIB 73368633655</item>
      <item>Fabris Kuničić, OIB 54895041561</item>
      <item>Miljana Leleković, OIB 10525896098</item>
      <item>Margita Lubina, OIB 23679765650</item>
      <item>Jakov Lupi, OIB 27983251135</item>
      <item>Mićelino Lupi, OIB 29422768835</item>
      <item>Nikola Lupi, OIB 99879737628</item>
      <item>Vinko Lupi, OIB 11848062223</item>
      <item>Ivica Ljubić, OIB 56655610557</item>
      <item>Božo Makjanić, OIB 80928770835</item>
      <item>Cvjetko Matković, OIB 10443683019</item>
      <item>Ivica Matković-dražica, OIB 17752241913</item>
      <item>Ivan Milatić, OIB 03038363991</item>
      <item>Stjepan Milatić, OIB 24125103132</item>
      <item>Gordana Moscatello, OIB 83897408760</item>
      <item>Marijana Moškatelo, OIB 47789083770</item>
      <item>Tomi Moškatelo, OIB 23063775832</item>
      <item>Suvad Mujezinović, OIB 79807741036</item>
      <item>Meri Odrljin, OIB 77718989091</item>
      <item>Alenka Pavičić, OIB 09982442980</item>
      <item>Meri Pavičić Donkić, OIB 14219038598</item>
      <item>Nikola Pavičić, OIB 91865331053</item>
      <item>Andrej Petrić, OIB 19736485808</item>
      <item>Siniša Petrić, OIB 59516009847</item>
      <item>Tonko Petrić, OIB 82973125806</item>
      <item>Vinko Petrić, OIB 25756669353</item>
      <item>Antun Plenković, OIB 85969226037</item>
      <item>Dinko Račić, OIB 02437704848</item>
      <item>Dobrila Račić, OIB 20570606006</item>
      <item>Jakša Račić, OIB 38999423527</item>
      <item>Tatijana Radman-livaja, OIB 18508954323</item>
      <item>Irena Roić, OIB 74510422762</item>
      <item>Juraj Roić, OIB 40166347687</item>
      <item>Lući Roić, OIB 24743587539</item>
      <item>Duška Rubinić, OIB 81753177049</item>
      <item>Ivan Sanseović, OIB 08563467932</item>
      <item>Igor Srhoj, OIB 49614028914</item>
      <item>Ivo Stančić, OIB 64029423659</item>
      <item>Toni Tarbušković, OIB 94345687118</item>
      <item>Anita Viceić, OIB 06333694020</item>
      <item>Kuzma Viceić, OIB 18673197960</item>
      <item>Marin Vidošević, OIB 79171335463</item>
      <item>Toni Vidović, OIB 06215024380</item>
      <item>Igor Vodanović, OIB 84309988572</item>
      <item>Jurica Vodanović, OIB 73535528486</item>
      <item>Ana Vranković, OIB 16520971202</item>
      <item>Lukrecija Vranković, OIB 74776528214</item>
      <item>Dragiša Zaninović, OIB 39417717290</item>
      <item>Katica Zaninović, OIB 02436297803</item>
      <item>Luka Stančić, OIB 91475365556</item>
      <item>Meri Stipišić, OIB 11963988379</item>
      <item>Zdeslav Škarpa, OIB 76872378956</item>
      <item>Franko Šoljan, OIB 99776208688</item>
      <item>Neno Šoljan, OIB 04419572654</item>
    </derivirana_varijabla>
  </DomainObject.Predmet.OstaliListFormatedOIB>
  <DomainObject.Predmet.OstaliListFormatedWithAdress>
    <izvorni_sadrzaj>
      <item>Filip Gelo, Vatrogasna 54, 31000 Osijek</item>
      <item>Alen Ivković, Užarska 28/IV, 51000 Rijeka</item>
      <item>Nikša Barbarić, Ulica Kralja Zvonimira 33, 21460 Stari Grad</item>
      <item>Nikša Barić, Njiva 9, 21460 Stari Grad</item>
      <item>Tonči Bogdanić, Trg Škor Ambroza Vranjicanija 1, 21460 Stari Grad</item>
      <item>Antun Bojanić, Ulica Dr.ante Starčevića 12, 21460 Stari Grad</item>
      <item>Borko Bojanić, Vrisnik 125, 21465 Vrisnik</item>
      <item>Dinko Božiković, DOMOBRANSKA ULICA 36 (ranije: STARI GRAD, STARI GRAD, 0), 21460 Stari Grad</item>
      <item>Meri Božiković, Svirče 70, 21460 Svirče</item>
      <item>Dinka Buratović, Vrbanj 33, 21460 Vrbanj</item>
      <item>Dušan Buratović, Vrbanj 215, 21460 Vrbanj</item>
      <item>Melita Carić, Domobranska Ulica 32 A, 21460 Stari Grad</item>
      <item>Rina Carić, Carića Dvor 2, 21460 Stari Grad</item>
      <item>Marko Dabro, Ulica Kralja Zvonimira 10, 21460 Stari Grad</item>
      <item>Sonja Del, DOMOBRANSKA ULICA 21 (ranije: STARI GRAD, STARI GRAD, 0), 21460 Stari Grad</item>
      <item>Jordan Deletis, Ulica Predraga Bogdanića 34, 21460 Stari Grad</item>
      <item>Milica Draganić, JELSA 339 (ranije: JELSA, JELSA, 0), 21465 Jelsa</item>
      <item>Peroslav Dragičević, Ulica Ivice Stipišića 10, 21460 Stari Grad</item>
      <item>Jurko Dužević, Duolnjo Kola 7, 21460 Stari Grad</item>
      <item>Ivo Fidler, VRISNIK 10 (ranije: VRISNIK, VRISNIK, 0), 21465 Vrisnik</item>
      <item>Latka Fidler, VRISNIK 10 (ranije: VRISNIK, VRISNIK, 0), 21465 Vrisnik</item>
      <item>Marija Franičević, Gornji Dvori 9, 21460 Stari Grad</item>
      <item>Dinkica Garić, Ulica Matija Ivanića 35, 21460 Stari Grad</item>
      <item>Milena Gluščević, Vrbanj 66, 21460 Vrbanj</item>
      <item>Animari Jeličić, Ulica Ivice Stipišića 8, 21460 Stari Grad</item>
      <item>Marina Jurić, TRG STJEPANA RADIĆA 7 (ranije: STARI GRAD, STARI GRAD, 0), 21460 Stari Grad</item>
      <item>Helena Kalebić Görig, Vrbanj 52, 21460 Vrbanj</item>
      <item>Kristina Kekez, Šurokovića Dvor 7, 21460 Stari Grad</item>
      <item>Ivanka Knezović, Vukovarska Cesta 17 A, 21460 Stari Grad</item>
      <item>Robert Kolumbić, Vagonj 14, 21460 Stari Grad</item>
      <item>Matilda Kovačević, Ulica Zbora Narodne Garde 1, 21460 Stari Grad</item>
      <item>Fabris Kuničić, Ivan Dolac 11, 21465 Ivan Dolac</item>
      <item>Miljana Leleković, Vrbanj 149, 21460 Vrbanj</item>
      <item>Margita Lubina, Ulica Jurja Dalmatinca 6, 21460 Stari Grad</item>
      <item>Jakov Lupi, KOD SV. ROKA 5 (ranije: STARI GRAD, STARI GRAD, 0), 21460 Stari Grad</item>
      <item>Mićelino Lupi, VUKOVARSKA CESTA 9 (ranije: STARI GRAD, STARI GRAD, 0), 21460 Stari Grad</item>
      <item>Nikola Lupi, Kod Sv. Mandaline 1, 21460 Stari Grad</item>
      <item>Vinko Lupi, KOD SV. ROKA 7 (ranije: STARI GRAD, STARI GRAD, 0), 21460 Stari Grad</item>
      <item>Ivica Ljubić, ULICA NIKOLE TESLE 12 (ranije: STARI GRAD, STARI GRAD, 0), 21460 Stari Grad</item>
      <item>Božo Makjanić, Svirče 152, 21460 Svirče</item>
      <item>Cvjetko Matković, ULICA MATIJA IVANIĆA 39 (ranije: STARI GRAD, STARI GRAD, 0), 21460 Stari Grad</item>
      <item>Ivica Matković-dražica, Obala Žrtava Rata 4, 21460 Stari Grad</item>
      <item>Ivan Milatić, DOMOBRANSKA ULICA 44 A (ranije: STARI GRAD, STARI GRAD, 0), 21460 Stari Grad</item>
      <item>Stjepan Milatić, Vrbanj 150, 21460 Vrbanj</item>
      <item>Gordana Moscatello, Ploča 17, 21460 Stari Grad</item>
      <item>Marijana Moškatelo, Ploča 27, 21460 Stari Grad</item>
      <item>Tomi Moškatelo, PLOČA 2 (ranije: DOL, DOL, 0), 21460 Stari Grad</item>
      <item>Suvad Mujezinović, Ulica Emanuela Vidovića 3, 21460 Stari Grad</item>
      <item>Meri Odrljin, Ulica Pave Dulčića 3, 21460 Stari Grad</item>
      <item>Alenka Pavičić, VRBANJ 53 (ranije: VRBANJ, VRBANJ, 0), 21460 Vrbanj</item>
      <item>Meri Pavičić Donkić, Obala Žrtava Rata 5, 21460 Stari Grad</item>
      <item>Nikola Pavičić, VRBANJ 53 (ranije: VRBANJ, VRBANJ, 0), 21460 Vrbanj</item>
      <item>Andrej Petrić, KOD SV. MANDALINE 15 (ranije: STARI GRAD, STARI GRAD, 0), 21460 Stari Grad</item>
      <item>Siniša Petrić, Ulica Petra Scutteri 6, 21460 Stari Grad</item>
      <item>Tonko Petrić, Šiberija 20, 21460 Stari Grad</item>
      <item>Vinko Petrić, Ulica Kralja Zvonimira 28, 21460 Stari Grad</item>
      <item>Antun Plenković, SVIRČE 80 (ranije: SVIRČE, SVIRČE, 0), 21460 Svirče</item>
      <item>Dinko Račić, Vrbanj 442, 21460 Vrbanj</item>
      <item>Dobrila Račić, Vrbanj 302 A, 21460 Vrbanj</item>
      <item>Jakša Račić, Ulica Kneza Branimira 5, 21460 Stari Grad</item>
      <item>Tatijana Radman-livaja, Molo Njiva 6, 21460 Stari Grad</item>
      <item>Irena Roić, Pavičića Dvor 7, 21460 Stari Grad</item>
      <item>Juraj Roić, Vrankovića Dvor 1, 21460 Stari Grad</item>
      <item>Lući Roić, PAVIČIĆA DVOR 7 (ranije: DOL, DOL, 0), 21460 Stari Grad</item>
      <item>Duška Rubinić, Vrisnik 67, 21465 Vrisnik</item>
      <item>Ivan Sanseović, KUNIČIĆA DVOR 4 (ranije: DOL, DOL, 0), 21460 Stari Grad</item>
      <item>Igor Srhoj, ULICA PETRA KREŠIMIRA IV 5 (ranije: STARI GRAD, STARI GRAD, 0), 21460 Stari Grad</item>
      <item>Ivo Stančić, Stančića Dvor 10, 21460 Stari Grad</item>
      <item>Toni Tarbušković, Ulica Predraga Bogdanića 17, 21460 Stari Grad</item>
      <item>Anita Viceić, Svirče 148, 21460 Svirče</item>
      <item>Kuzma Viceić, Ulica Ivana Zajca 6, 21460 Stari Grad</item>
      <item>Marin Vidošević, VRBANJ 324 (ranije: VRBANJ, VRBANJ, 0), 21460 Vrbanj</item>
      <item>Toni Vidović, Obala Žrtava Rata 10, 21460 Stari Grad</item>
      <item>Igor Vodanović, VRBANJ 210 (ranije: VRBANJ, VRBANJ, 0), 21460 Vrbanj</item>
      <item>Jurica Vodanović, ULICA DON MIHOVILA PAVLINOVIĆA 3 (ranije: STARI GRAD, STARI GRAD, 0), 21460 Stari Grad</item>
      <item>Ana Vranković, VRANKOVIĆA DVOR 6 (ranije: DOL, DOL, 0), 21460 Stari Grad</item>
      <item>Lukrecija Vranković, Svirče 96, 21460 Svirče</item>
      <item>Dragiša Zaninović, Ulica Kneza Branimira 19, 21460 Stari Grad</item>
      <item>Katica Zaninović, Ulica Kneza Branimira 19, 21460 Stari Grad</item>
      <item>Luka Stančić, Stančića Dvor 13, 21460 Stari Grad</item>
      <item>Meri Stipišić, Vrbanj 109, 21460 Vrbanj</item>
      <item>Zdeslav Škarpa, Ulica Don Frane Bulića 7, 21460 Stari Grad</item>
      <item>Franko Šoljan, Ulica Matija Ivanića 43, 21460 Stari Grad</item>
      <item>Neno Šoljan, Ulica Matije Gupca 3, 21460 Stari Grad</item>
    </izvorni_sadrzaj>
    <derivirana_varijabla naziv="DomainObject.Predmet.OstaliListFormatedWithAdress_1">
      <item>Filip Gelo, Vatrogasna 54, 31000 Osijek</item>
      <item>Alen Ivković, Užarska 28/IV, 51000 Rijeka</item>
      <item>Nikša Barbarić, Ulica Kralja Zvonimira 33, 21460 Stari Grad</item>
      <item>Nikša Barić, Njiva 9, 21460 Stari Grad</item>
      <item>Tonči Bogdanić, Trg Škor Ambroza Vranjicanija 1, 21460 Stari Grad</item>
      <item>Antun Bojanić, Ulica Dr.ante Starčevića 12, 21460 Stari Grad</item>
      <item>Borko Bojanić, Vrisnik 125, 21465 Vrisnik</item>
      <item>Dinko Božiković, DOMOBRANSKA ULICA 36 (ranije: STARI GRAD, STARI GRAD, 0), 21460 Stari Grad</item>
      <item>Meri Božiković, Svirče 70, 21460 Svirče</item>
      <item>Dinka Buratović, Vrbanj 33, 21460 Vrbanj</item>
      <item>Dušan Buratović, Vrbanj 215, 21460 Vrbanj</item>
      <item>Melita Carić, Domobranska Ulica 32 A, 21460 Stari Grad</item>
      <item>Rina Carić, Carića Dvor 2, 21460 Stari Grad</item>
      <item>Marko Dabro, Ulica Kralja Zvonimira 10, 21460 Stari Grad</item>
      <item>Sonja Del, DOMOBRANSKA ULICA 21 (ranije: STARI GRAD, STARI GRAD, 0), 21460 Stari Grad</item>
      <item>Jordan Deletis, Ulica Predraga Bogdanića 34, 21460 Stari Grad</item>
      <item>Milica Draganić, JELSA 339 (ranije: JELSA, JELSA, 0), 21465 Jelsa</item>
      <item>Peroslav Dragičević, Ulica Ivice Stipišića 10, 21460 Stari Grad</item>
      <item>Jurko Dužević, Duolnjo Kola 7, 21460 Stari Grad</item>
      <item>Ivo Fidler, VRISNIK 10 (ranije: VRISNIK, VRISNIK, 0), 21465 Vrisnik</item>
      <item>Latka Fidler, VRISNIK 10 (ranije: VRISNIK, VRISNIK, 0), 21465 Vrisnik</item>
      <item>Marija Franičević, Gornji Dvori 9, 21460 Stari Grad</item>
      <item>Dinkica Garić, Ulica Matija Ivanića 35, 21460 Stari Grad</item>
      <item>Milena Gluščević, Vrbanj 66, 21460 Vrbanj</item>
      <item>Animari Jeličić, Ulica Ivice Stipišića 8, 21460 Stari Grad</item>
      <item>Marina Jurić, TRG STJEPANA RADIĆA 7 (ranije: STARI GRAD, STARI GRAD, 0), 21460 Stari Grad</item>
      <item>Helena Kalebić Görig, Vrbanj 52, 21460 Vrbanj</item>
      <item>Kristina Kekez, Šurokovića Dvor 7, 21460 Stari Grad</item>
      <item>Ivanka Knezović, Vukovarska Cesta 17 A, 21460 Stari Grad</item>
      <item>Robert Kolumbić, Vagonj 14, 21460 Stari Grad</item>
      <item>Matilda Kovačević, Ulica Zbora Narodne Garde 1, 21460 Stari Grad</item>
      <item>Fabris Kuničić, Ivan Dolac 11, 21465 Ivan Dolac</item>
      <item>Miljana Leleković, Vrbanj 149, 21460 Vrbanj</item>
      <item>Margita Lubina, Ulica Jurja Dalmatinca 6, 21460 Stari Grad</item>
      <item>Jakov Lupi, KOD SV. ROKA 5 (ranije: STARI GRAD, STARI GRAD, 0), 21460 Stari Grad</item>
      <item>Mićelino Lupi, VUKOVARSKA CESTA 9 (ranije: STARI GRAD, STARI GRAD, 0), 21460 Stari Grad</item>
      <item>Nikola Lupi, Kod Sv. Mandaline 1, 21460 Stari Grad</item>
      <item>Vinko Lupi, KOD SV. ROKA 7 (ranije: STARI GRAD, STARI GRAD, 0), 21460 Stari Grad</item>
      <item>Ivica Ljubić, ULICA NIKOLE TESLE 12 (ranije: STARI GRAD, STARI GRAD, 0), 21460 Stari Grad</item>
      <item>Božo Makjanić, Svirče 152, 21460 Svirče</item>
      <item>Cvjetko Matković, ULICA MATIJA IVANIĆA 39 (ranije: STARI GRAD, STARI GRAD, 0), 21460 Stari Grad</item>
      <item>Ivica Matković-dražica, Obala Žrtava Rata 4, 21460 Stari Grad</item>
      <item>Ivan Milatić, DOMOBRANSKA ULICA 44 A (ranije: STARI GRAD, STARI GRAD, 0), 21460 Stari Grad</item>
      <item>Stjepan Milatić, Vrbanj 150, 21460 Vrbanj</item>
      <item>Gordana Moscatello, Ploča 17, 21460 Stari Grad</item>
      <item>Marijana Moškatelo, Ploča 27, 21460 Stari Grad</item>
      <item>Tomi Moškatelo, PLOČA 2 (ranije: DOL, DOL, 0), 21460 Stari Grad</item>
      <item>Suvad Mujezinović, Ulica Emanuela Vidovića 3, 21460 Stari Grad</item>
      <item>Meri Odrljin, Ulica Pave Dulčića 3, 21460 Stari Grad</item>
      <item>Alenka Pavičić, VRBANJ 53 (ranije: VRBANJ, VRBANJ, 0), 21460 Vrbanj</item>
      <item>Meri Pavičić Donkić, Obala Žrtava Rata 5, 21460 Stari Grad</item>
      <item>Nikola Pavičić, VRBANJ 53 (ranije: VRBANJ, VRBANJ, 0), 21460 Vrbanj</item>
      <item>Andrej Petrić, KOD SV. MANDALINE 15 (ranije: STARI GRAD, STARI GRAD, 0), 21460 Stari Grad</item>
      <item>Siniša Petrić, Ulica Petra Scutteri 6, 21460 Stari Grad</item>
      <item>Tonko Petrić, Šiberija 20, 21460 Stari Grad</item>
      <item>Vinko Petrić, Ulica Kralja Zvonimira 28, 21460 Stari Grad</item>
      <item>Antun Plenković, SVIRČE 80 (ranije: SVIRČE, SVIRČE, 0), 21460 Svirče</item>
      <item>Dinko Račić, Vrbanj 442, 21460 Vrbanj</item>
      <item>Dobrila Račić, Vrbanj 302 A, 21460 Vrbanj</item>
      <item>Jakša Račić, Ulica Kneza Branimira 5, 21460 Stari Grad</item>
      <item>Tatijana Radman-livaja, Molo Njiva 6, 21460 Stari Grad</item>
      <item>Irena Roić, Pavičića Dvor 7, 21460 Stari Grad</item>
      <item>Juraj Roić, Vrankovića Dvor 1, 21460 Stari Grad</item>
      <item>Lući Roić, PAVIČIĆA DVOR 7 (ranije: DOL, DOL, 0), 21460 Stari Grad</item>
      <item>Duška Rubinić, Vrisnik 67, 21465 Vrisnik</item>
      <item>Ivan Sanseović, KUNIČIĆA DVOR 4 (ranije: DOL, DOL, 0), 21460 Stari Grad</item>
      <item>Igor Srhoj, ULICA PETRA KREŠIMIRA IV 5 (ranije: STARI GRAD, STARI GRAD, 0), 21460 Stari Grad</item>
      <item>Ivo Stančić, Stančića Dvor 10, 21460 Stari Grad</item>
      <item>Toni Tarbušković, Ulica Predraga Bogdanića 17, 21460 Stari Grad</item>
      <item>Anita Viceić, Svirče 148, 21460 Svirče</item>
      <item>Kuzma Viceić, Ulica Ivana Zajca 6, 21460 Stari Grad</item>
      <item>Marin Vidošević, VRBANJ 324 (ranije: VRBANJ, VRBANJ, 0), 21460 Vrbanj</item>
      <item>Toni Vidović, Obala Žrtava Rata 10, 21460 Stari Grad</item>
      <item>Igor Vodanović, VRBANJ 210 (ranije: VRBANJ, VRBANJ, 0), 21460 Vrbanj</item>
      <item>Jurica Vodanović, ULICA DON MIHOVILA PAVLINOVIĆA 3 (ranije: STARI GRAD, STARI GRAD, 0), 21460 Stari Grad</item>
      <item>Ana Vranković, VRANKOVIĆA DVOR 6 (ranije: DOL, DOL, 0), 21460 Stari Grad</item>
      <item>Lukrecija Vranković, Svirče 96, 21460 Svirče</item>
      <item>Dragiša Zaninović, Ulica Kneza Branimira 19, 21460 Stari Grad</item>
      <item>Katica Zaninović, Ulica Kneza Branimira 19, 21460 Stari Grad</item>
      <item>Luka Stančić, Stančića Dvor 13, 21460 Stari Grad</item>
      <item>Meri Stipišić, Vrbanj 109, 21460 Vrbanj</item>
      <item>Zdeslav Škarpa, Ulica Don Frane Bulića 7, 21460 Stari Grad</item>
      <item>Franko Šoljan, Ulica Matija Ivanića 43, 21460 Stari Grad</item>
      <item>Neno Šoljan, Ulica Matije Gupca 3, 21460 Stari Grad</item>
    </derivirana_varijabla>
  </DomainObject.Predmet.OstaliListFormatedWithAdress>
  <DomainObject.Predmet.OstaliListFormatedWithAdressOIB>
    <izvorni_sadrzaj>
      <item>Filip Gelo, OIB 68066482877, Vatrogasna 54, 31000 Osijek</item>
      <item>Alen Ivković, OIB 63957064080, Užarska 28/IV, 51000 Rijeka</item>
      <item>Nikša Barbarić, OIB 58503275233, Ulica Kralja Zvonimira 33, 21460 Stari Grad</item>
      <item>Nikša Barić, OIB 23657353558, Njiva 9, 21460 Stari Grad</item>
      <item>Tonči Bogdanić, OIB 35712879769, Trg Škor Ambroza Vranjicanija 1, 21460 Stari Grad</item>
      <item>Antun Bojanić, OIB 25390858866, Ulica Dr.ante Starčevića 12, 21460 Stari Grad</item>
      <item>Borko Bojanić, OIB 07902207709, Vrisnik 125, 21465 Vrisnik</item>
      <item>Dinko Božiković, OIB 01052764195, DOMOBRANSKA ULICA 36 (ranije: STARI GRAD, STARI GRAD, 0), 21460 Stari Grad</item>
      <item>Meri Božiković, OIB 61726058866, Svirče 70, 21460 Svirče</item>
      <item>Dinka Buratović, OIB 16309045883, Vrbanj 33, 21460 Vrbanj</item>
      <item>Dušan Buratović, OIB 25491440550, Vrbanj 215, 21460 Vrbanj</item>
      <item>Melita Carić, OIB 77082555798, Domobranska Ulica 32 A, 21460 Stari Grad</item>
      <item>Rina Carić, OIB 81122590612, Carića Dvor 2, 21460 Stari Grad</item>
      <item>Marko Dabro, OIB 25869758281, Ulica Kralja Zvonimira 10, 21460 Stari Grad</item>
      <item>Sonja Del, OIB 75936265707, DOMOBRANSKA ULICA 21 (ranije: STARI GRAD, STARI GRAD, 0), 21460 Stari Grad</item>
      <item>Jordan Deletis, OIB 14145462525, Ulica Predraga Bogdanića 34, 21460 Stari Grad</item>
      <item>Milica Draganić, OIB 11562636123, JELSA 339 (ranije: JELSA, JELSA, 0), 21465 Jelsa</item>
      <item>Peroslav Dragičević, OIB 15791751073, Ulica Ivice Stipišića 10, 21460 Stari Grad</item>
      <item>Jurko Dužević, OIB 80685108616, Duolnjo Kola 7, 21460 Stari Grad</item>
      <item>Ivo Fidler, OIB 78039638098, VRISNIK 10 (ranije: VRISNIK, VRISNIK, 0), 21465 Vrisnik</item>
      <item>Latka Fidler, OIB 28810656701, VRISNIK 10 (ranije: VRISNIK, VRISNIK, 0), 21465 Vrisnik</item>
      <item>Marija Franičević, OIB 37205376047, Gornji Dvori 9, 21460 Stari Grad</item>
      <item>Dinkica Garić, OIB 34659714940, Ulica Matija Ivanića 35, 21460 Stari Grad</item>
      <item>Milena Gluščević, OIB 97242624022, Vrbanj 66, 21460 Vrbanj</item>
      <item>Animari Jeličić, OIB 14710222757, Ulica Ivice Stipišića 8, 21460 Stari Grad</item>
      <item>Marina Jurić, OIB 43006608113, TRG STJEPANA RADIĆA 7 (ranije: STARI GRAD, STARI GRAD, 0), 21460 Stari Grad</item>
      <item>Helena Kalebić Görig, OIB 85121632115, Vrbanj 52, 21460 Vrbanj</item>
      <item>Kristina Kekez, OIB 09340335470, Šurokovića Dvor 7, 21460 Stari Grad</item>
      <item>Ivanka Knezović, OIB 22675913781, Vukovarska Cesta 17 A, 21460 Stari Grad</item>
      <item>Robert Kolumbić, OIB 00666799529, Vagonj 14, 21460 Stari Grad</item>
      <item>Matilda Kovačević, OIB 73368633655, Ulica Zbora Narodne Garde 1, 21460 Stari Grad</item>
      <item>Fabris Kuničić, OIB 54895041561, Ivan Dolac 11, 21465 Ivan Dolac</item>
      <item>Miljana Leleković, OIB 10525896098, Vrbanj 149, 21460 Vrbanj</item>
      <item>Margita Lubina, OIB 23679765650, Ulica Jurja Dalmatinca 6, 21460 Stari Grad</item>
      <item>Jakov Lupi, OIB 27983251135, KOD SV. ROKA 5 (ranije: STARI GRAD, STARI GRAD, 0), 21460 Stari Grad</item>
      <item>Mićelino Lupi, OIB 29422768835, VUKOVARSKA CESTA 9 (ranije: STARI GRAD, STARI GRAD, 0), 21460 Stari Grad</item>
      <item>Nikola Lupi, OIB 99879737628, Kod Sv. Mandaline 1, 21460 Stari Grad</item>
      <item>Vinko Lupi, OIB 11848062223, KOD SV. ROKA 7 (ranije: STARI GRAD, STARI GRAD, 0), 21460 Stari Grad</item>
      <item>Ivica Ljubić, OIB 56655610557, ULICA NIKOLE TESLE 12 (ranije: STARI GRAD, STARI GRAD, 0), 21460 Stari Grad</item>
      <item>Božo Makjanić, OIB 80928770835, Svirče 152, 21460 Svirče</item>
      <item>Cvjetko Matković, OIB 10443683019, ULICA MATIJA IVANIĆA 39 (ranije: STARI GRAD, STARI GRAD, 0), 21460 Stari Grad</item>
      <item>Ivica Matković-dražica, OIB 17752241913, Obala Žrtava Rata 4, 21460 Stari Grad</item>
      <item>Ivan Milatić, OIB 03038363991, DOMOBRANSKA ULICA 44 A (ranije: STARI GRAD, STARI GRAD, 0), 21460 Stari Grad</item>
      <item>Stjepan Milatić, OIB 24125103132, Vrbanj 150, 21460 Vrbanj</item>
      <item>Gordana Moscatello, OIB 83897408760, Ploča 17, 21460 Stari Grad</item>
      <item>Marijana Moškatelo, OIB 47789083770, Ploča 27, 21460 Stari Grad</item>
      <item>Tomi Moškatelo, OIB 23063775832, PLOČA 2 (ranije: DOL, DOL, 0), 21460 Stari Grad</item>
      <item>Suvad Mujezinović, OIB 79807741036, Ulica Emanuela Vidovića 3, 21460 Stari Grad</item>
      <item>Meri Odrljin, OIB 77718989091, Ulica Pave Dulčića 3, 21460 Stari Grad</item>
      <item>Alenka Pavičić, OIB 09982442980, VRBANJ 53 (ranije: VRBANJ, VRBANJ, 0), 21460 Vrbanj</item>
      <item>Meri Pavičić Donkić, OIB 14219038598, Obala Žrtava Rata 5, 21460 Stari Grad</item>
      <item>Nikola Pavičić, OIB 91865331053, VRBANJ 53 (ranije: VRBANJ, VRBANJ, 0), 21460 Vrbanj</item>
      <item>Andrej Petrić, OIB 19736485808, KOD SV. MANDALINE 15 (ranije: STARI GRAD, STARI GRAD, 0), 21460 Stari Grad</item>
      <item>Siniša Petrić, OIB 59516009847, Ulica Petra Scutteri 6, 21460 Stari Grad</item>
      <item>Tonko Petrić, OIB 82973125806, Šiberija 20, 21460 Stari Grad</item>
      <item>Vinko Petrić, OIB 25756669353, Ulica Kralja Zvonimira 28, 21460 Stari Grad</item>
      <item>Antun Plenković, OIB 85969226037, SVIRČE 80 (ranije: SVIRČE, SVIRČE, 0), 21460 Svirče</item>
      <item>Dinko Račić, OIB 02437704848, Vrbanj 442, 21460 Vrbanj</item>
      <item>Dobrila Račić, OIB 20570606006, Vrbanj 302 A, 21460 Vrbanj</item>
      <item>Jakša Račić, OIB 38999423527, Ulica Kneza Branimira 5, 21460 Stari Grad</item>
      <item>Tatijana Radman-livaja, OIB 18508954323, Molo Njiva 6, 21460 Stari Grad</item>
      <item>Irena Roić, OIB 74510422762, Pavičića Dvor 7, 21460 Stari Grad</item>
      <item>Juraj Roić, OIB 40166347687, Vrankovića Dvor 1, 21460 Stari Grad</item>
      <item>Lući Roić, OIB 24743587539, PAVIČIĆA DVOR 7 (ranije: DOL, DOL, 0), 21460 Stari Grad</item>
      <item>Duška Rubinić, OIB 81753177049, Vrisnik 67, 21465 Vrisnik</item>
      <item>Ivan Sanseović, OIB 08563467932, KUNIČIĆA DVOR 4 (ranije: DOL, DOL, 0), 21460 Stari Grad</item>
      <item>Igor Srhoj, OIB 49614028914, ULICA PETRA KREŠIMIRA IV 5 (ranije: STARI GRAD, STARI GRAD, 0), 21460 Stari Grad</item>
      <item>Ivo Stančić, OIB 64029423659, Stančića Dvor 10, 21460 Stari Grad</item>
      <item>Toni Tarbušković, OIB 94345687118, Ulica Predraga Bogdanića 17, 21460 Stari Grad</item>
      <item>Anita Viceić, OIB 06333694020, Svirče 148, 21460 Svirče</item>
      <item>Kuzma Viceić, OIB 18673197960, Ulica Ivana Zajca 6, 21460 Stari Grad</item>
      <item>Marin Vidošević, OIB 79171335463, VRBANJ 324 (ranije: VRBANJ, VRBANJ, 0), 21460 Vrbanj</item>
      <item>Toni Vidović, OIB 06215024380, Obala Žrtava Rata 10, 21460 Stari Grad</item>
      <item>Igor Vodanović, OIB 84309988572, VRBANJ 210 (ranije: VRBANJ, VRBANJ, 0), 21460 Vrbanj</item>
      <item>Jurica Vodanović, OIB 73535528486, ULICA DON MIHOVILA PAVLINOVIĆA 3 (ranije: STARI GRAD, STARI GRAD, 0), 21460 Stari Grad</item>
      <item>Ana Vranković, OIB 16520971202, VRANKOVIĆA DVOR 6 (ranije: DOL, DOL, 0), 21460 Stari Grad</item>
      <item>Lukrecija Vranković, OIB 74776528214, Svirče 96, 21460 Svirče</item>
      <item>Dragiša Zaninović, OIB 39417717290, Ulica Kneza Branimira 19, 21460 Stari Grad</item>
      <item>Katica Zaninović, OIB 02436297803, Ulica Kneza Branimira 19, 21460 Stari Grad</item>
      <item>Luka Stančić, OIB 91475365556, Stančića Dvor 13, 21460 Stari Grad</item>
      <item>Meri Stipišić, OIB 11963988379, Vrbanj 109, 21460 Vrbanj</item>
      <item>Zdeslav Škarpa, OIB 76872378956, Ulica Don Frane Bulića 7, 21460 Stari Grad</item>
      <item>Franko Šoljan, OIB 99776208688, Ulica Matija Ivanića 43, 21460 Stari Grad</item>
      <item>Neno Šoljan, OIB 04419572654, Ulica Matije Gupca 3, 21460 Stari Grad</item>
    </izvorni_sadrzaj>
    <derivirana_varijabla naziv="DomainObject.Predmet.OstaliListFormatedWithAdressOIB_1">
      <item>Filip Gelo, OIB 68066482877, Vatrogasna 54, 31000 Osijek</item>
      <item>Alen Ivković, OIB 63957064080, Užarska 28/IV, 51000 Rijeka</item>
      <item>Nikša Barbarić, OIB 58503275233, Ulica Kralja Zvonimira 33, 21460 Stari Grad</item>
      <item>Nikša Barić, OIB 23657353558, Njiva 9, 21460 Stari Grad</item>
      <item>Tonči Bogdanić, OIB 35712879769, Trg Škor Ambroza Vranjicanija 1, 21460 Stari Grad</item>
      <item>Antun Bojanić, OIB 25390858866, Ulica Dr.ante Starčevića 12, 21460 Stari Grad</item>
      <item>Borko Bojanić, OIB 07902207709, Vrisnik 125, 21465 Vrisnik</item>
      <item>Dinko Božiković, OIB 01052764195, DOMOBRANSKA ULICA 36 (ranije: STARI GRAD, STARI GRAD, 0), 21460 Stari Grad</item>
      <item>Meri Božiković, OIB 61726058866, Svirče 70, 21460 Svirče</item>
      <item>Dinka Buratović, OIB 16309045883, Vrbanj 33, 21460 Vrbanj</item>
      <item>Dušan Buratović, OIB 25491440550, Vrbanj 215, 21460 Vrbanj</item>
      <item>Melita Carić, OIB 77082555798, Domobranska Ulica 32 A, 21460 Stari Grad</item>
      <item>Rina Carić, OIB 81122590612, Carića Dvor 2, 21460 Stari Grad</item>
      <item>Marko Dabro, OIB 25869758281, Ulica Kralja Zvonimira 10, 21460 Stari Grad</item>
      <item>Sonja Del, OIB 75936265707, DOMOBRANSKA ULICA 21 (ranije: STARI GRAD, STARI GRAD, 0), 21460 Stari Grad</item>
      <item>Jordan Deletis, OIB 14145462525, Ulica Predraga Bogdanića 34, 21460 Stari Grad</item>
      <item>Milica Draganić, OIB 11562636123, JELSA 339 (ranije: JELSA, JELSA, 0), 21465 Jelsa</item>
      <item>Peroslav Dragičević, OIB 15791751073, Ulica Ivice Stipišića 10, 21460 Stari Grad</item>
      <item>Jurko Dužević, OIB 80685108616, Duolnjo Kola 7, 21460 Stari Grad</item>
      <item>Ivo Fidler, OIB 78039638098, VRISNIK 10 (ranije: VRISNIK, VRISNIK, 0), 21465 Vrisnik</item>
      <item>Latka Fidler, OIB 28810656701, VRISNIK 10 (ranije: VRISNIK, VRISNIK, 0), 21465 Vrisnik</item>
      <item>Marija Franičević, OIB 37205376047, Gornji Dvori 9, 21460 Stari Grad</item>
      <item>Dinkica Garić, OIB 34659714940, Ulica Matija Ivanića 35, 21460 Stari Grad</item>
      <item>Milena Gluščević, OIB 97242624022, Vrbanj 66, 21460 Vrbanj</item>
      <item>Animari Jeličić, OIB 14710222757, Ulica Ivice Stipišića 8, 21460 Stari Grad</item>
      <item>Marina Jurić, OIB 43006608113, TRG STJEPANA RADIĆA 7 (ranije: STARI GRAD, STARI GRAD, 0), 21460 Stari Grad</item>
      <item>Helena Kalebić Görig, OIB 85121632115, Vrbanj 52, 21460 Vrbanj</item>
      <item>Kristina Kekez, OIB 09340335470, Šurokovića Dvor 7, 21460 Stari Grad</item>
      <item>Ivanka Knezović, OIB 22675913781, Vukovarska Cesta 17 A, 21460 Stari Grad</item>
      <item>Robert Kolumbić, OIB 00666799529, Vagonj 14, 21460 Stari Grad</item>
      <item>Matilda Kovačević, OIB 73368633655, Ulica Zbora Narodne Garde 1, 21460 Stari Grad</item>
      <item>Fabris Kuničić, OIB 54895041561, Ivan Dolac 11, 21465 Ivan Dolac</item>
      <item>Miljana Leleković, OIB 10525896098, Vrbanj 149, 21460 Vrbanj</item>
      <item>Margita Lubina, OIB 23679765650, Ulica Jurja Dalmatinca 6, 21460 Stari Grad</item>
      <item>Jakov Lupi, OIB 27983251135, KOD SV. ROKA 5 (ranije: STARI GRAD, STARI GRAD, 0), 21460 Stari Grad</item>
      <item>Mićelino Lupi, OIB 29422768835, VUKOVARSKA CESTA 9 (ranije: STARI GRAD, STARI GRAD, 0), 21460 Stari Grad</item>
      <item>Nikola Lupi, OIB 99879737628, Kod Sv. Mandaline 1, 21460 Stari Grad</item>
      <item>Vinko Lupi, OIB 11848062223, KOD SV. ROKA 7 (ranije: STARI GRAD, STARI GRAD, 0), 21460 Stari Grad</item>
      <item>Ivica Ljubić, OIB 56655610557, ULICA NIKOLE TESLE 12 (ranije: STARI GRAD, STARI GRAD, 0), 21460 Stari Grad</item>
      <item>Božo Makjanić, OIB 80928770835, Svirče 152, 21460 Svirče</item>
      <item>Cvjetko Matković, OIB 10443683019, ULICA MATIJA IVANIĆA 39 (ranije: STARI GRAD, STARI GRAD, 0), 21460 Stari Grad</item>
      <item>Ivica Matković-dražica, OIB 17752241913, Obala Žrtava Rata 4, 21460 Stari Grad</item>
      <item>Ivan Milatić, OIB 03038363991, DOMOBRANSKA ULICA 44 A (ranije: STARI GRAD, STARI GRAD, 0), 21460 Stari Grad</item>
      <item>Stjepan Milatić, OIB 24125103132, Vrbanj 150, 21460 Vrbanj</item>
      <item>Gordana Moscatello, OIB 83897408760, Ploča 17, 21460 Stari Grad</item>
      <item>Marijana Moškatelo, OIB 47789083770, Ploča 27, 21460 Stari Grad</item>
      <item>Tomi Moškatelo, OIB 23063775832, PLOČA 2 (ranije: DOL, DOL, 0), 21460 Stari Grad</item>
      <item>Suvad Mujezinović, OIB 79807741036, Ulica Emanuela Vidovića 3, 21460 Stari Grad</item>
      <item>Meri Odrljin, OIB 77718989091, Ulica Pave Dulčića 3, 21460 Stari Grad</item>
      <item>Alenka Pavičić, OIB 09982442980, VRBANJ 53 (ranije: VRBANJ, VRBANJ, 0), 21460 Vrbanj</item>
      <item>Meri Pavičić Donkić, OIB 14219038598, Obala Žrtava Rata 5, 21460 Stari Grad</item>
      <item>Nikola Pavičić, OIB 91865331053, VRBANJ 53 (ranije: VRBANJ, VRBANJ, 0), 21460 Vrbanj</item>
      <item>Andrej Petrić, OIB 19736485808, KOD SV. MANDALINE 15 (ranije: STARI GRAD, STARI GRAD, 0), 21460 Stari Grad</item>
      <item>Siniša Petrić, OIB 59516009847, Ulica Petra Scutteri 6, 21460 Stari Grad</item>
      <item>Tonko Petrić, OIB 82973125806, Šiberija 20, 21460 Stari Grad</item>
      <item>Vinko Petrić, OIB 25756669353, Ulica Kralja Zvonimira 28, 21460 Stari Grad</item>
      <item>Antun Plenković, OIB 85969226037, SVIRČE 80 (ranije: SVIRČE, SVIRČE, 0), 21460 Svirče</item>
      <item>Dinko Račić, OIB 02437704848, Vrbanj 442, 21460 Vrbanj</item>
      <item>Dobrila Račić, OIB 20570606006, Vrbanj 302 A, 21460 Vrbanj</item>
      <item>Jakša Račić, OIB 38999423527, Ulica Kneza Branimira 5, 21460 Stari Grad</item>
      <item>Tatijana Radman-livaja, OIB 18508954323, Molo Njiva 6, 21460 Stari Grad</item>
      <item>Irena Roić, OIB 74510422762, Pavičića Dvor 7, 21460 Stari Grad</item>
      <item>Juraj Roić, OIB 40166347687, Vrankovića Dvor 1, 21460 Stari Grad</item>
      <item>Lući Roić, OIB 24743587539, PAVIČIĆA DVOR 7 (ranije: DOL, DOL, 0), 21460 Stari Grad</item>
      <item>Duška Rubinić, OIB 81753177049, Vrisnik 67, 21465 Vrisnik</item>
      <item>Ivan Sanseović, OIB 08563467932, KUNIČIĆA DVOR 4 (ranije: DOL, DOL, 0), 21460 Stari Grad</item>
      <item>Igor Srhoj, OIB 49614028914, ULICA PETRA KREŠIMIRA IV 5 (ranije: STARI GRAD, STARI GRAD, 0), 21460 Stari Grad</item>
      <item>Ivo Stančić, OIB 64029423659, Stančića Dvor 10, 21460 Stari Grad</item>
      <item>Toni Tarbušković, OIB 94345687118, Ulica Predraga Bogdanića 17, 21460 Stari Grad</item>
      <item>Anita Viceić, OIB 06333694020, Svirče 148, 21460 Svirče</item>
      <item>Kuzma Viceić, OIB 18673197960, Ulica Ivana Zajca 6, 21460 Stari Grad</item>
      <item>Marin Vidošević, OIB 79171335463, VRBANJ 324 (ranije: VRBANJ, VRBANJ, 0), 21460 Vrbanj</item>
      <item>Toni Vidović, OIB 06215024380, Obala Žrtava Rata 10, 21460 Stari Grad</item>
      <item>Igor Vodanović, OIB 84309988572, VRBANJ 210 (ranije: VRBANJ, VRBANJ, 0), 21460 Vrbanj</item>
      <item>Jurica Vodanović, OIB 73535528486, ULICA DON MIHOVILA PAVLINOVIĆA 3 (ranije: STARI GRAD, STARI GRAD, 0), 21460 Stari Grad</item>
      <item>Ana Vranković, OIB 16520971202, VRANKOVIĆA DVOR 6 (ranije: DOL, DOL, 0), 21460 Stari Grad</item>
      <item>Lukrecija Vranković, OIB 74776528214, Svirče 96, 21460 Svirče</item>
      <item>Dragiša Zaninović, OIB 39417717290, Ulica Kneza Branimira 19, 21460 Stari Grad</item>
      <item>Katica Zaninović, OIB 02436297803, Ulica Kneza Branimira 19, 21460 Stari Grad</item>
      <item>Luka Stančić, OIB 91475365556, Stančića Dvor 13, 21460 Stari Grad</item>
      <item>Meri Stipišić, OIB 11963988379, Vrbanj 109, 21460 Vrbanj</item>
      <item>Zdeslav Škarpa, OIB 76872378956, Ulica Don Frane Bulića 7, 21460 Stari Grad</item>
      <item>Franko Šoljan, OIB 99776208688, Ulica Matija Ivanića 43, 21460 Stari Grad</item>
      <item>Neno Šoljan, OIB 04419572654, Ulica Matije Gupca 3, 21460 Stari Grad</item>
    </derivirana_varijabla>
  </DomainObject.Predmet.OstaliListFormatedWithAdressOIB>
  <DomainObject.Predmet.OstaliListNazivFormated>
    <izvorni_sadrzaj>
      <item>Filip Gelo</item>
      <item>Alen Ivković</item>
      <item>Nikša Barbarić</item>
      <item>Nikša Barić</item>
      <item>Tonči Bogdanić</item>
      <item>Antun Bojanić</item>
      <item>Borko Bojanić</item>
      <item>Dinko Božiković</item>
      <item>Meri Božiković</item>
      <item>Dinka Buratović</item>
      <item>Dušan Buratović</item>
      <item>Melita Carić</item>
      <item>Rina Carić</item>
      <item>Marko Dabro</item>
      <item>Sonja Del</item>
      <item>Jordan Deletis</item>
      <item>Milica Draganić</item>
      <item>Peroslav Dragičević</item>
      <item>Jurko Dužević</item>
      <item>Ivo Fidler</item>
      <item>Latka Fidler</item>
      <item>Marija Franičević</item>
      <item>Dinkica Garić</item>
      <item>Milena Gluščević</item>
      <item>Animari Jeličić</item>
      <item>Marina Jurić</item>
      <item>Helena Kalebić Görig</item>
      <item>Kristina Kekez</item>
      <item>Ivanka Knezović</item>
      <item>Robert Kolumbić</item>
      <item>Matilda Kovačević</item>
      <item>Fabris Kuničić</item>
      <item>Miljana Leleković</item>
      <item>Margita Lubina</item>
      <item>Jakov Lupi</item>
      <item>Mićelino Lupi</item>
      <item>Nikola Lupi</item>
      <item>Vinko Lupi</item>
      <item>Ivica Ljubić</item>
      <item>Božo Makjanić</item>
      <item>Cvjetko Matković</item>
      <item>Ivica Matković-dražica</item>
      <item>Ivan Milatić</item>
      <item>Stjepan Milatić</item>
      <item>Gordana Moscatello</item>
      <item>Marijana Moškatelo</item>
      <item>Tomi Moškatelo</item>
      <item>Suvad Mujezinović</item>
      <item>Meri Odrljin</item>
      <item>Alenka Pavičić</item>
      <item>Meri Pavičić Donkić</item>
      <item>Nikola Pavičić</item>
      <item>Andrej Petrić</item>
      <item>Siniša Petrić</item>
      <item>Tonko Petrić</item>
      <item>Vinko Petrić</item>
      <item>Antun Plenković</item>
      <item>Dinko Račić</item>
      <item>Dobrila Račić</item>
      <item>Jakša Račić</item>
      <item>Tatijana Radman-livaja</item>
      <item>Irena Roić</item>
      <item>Juraj Roić</item>
      <item>Lući Roić</item>
      <item>Duška Rubinić</item>
      <item>Ivan Sanseović</item>
      <item>Igor Srhoj</item>
      <item>Ivo Stančić</item>
      <item>Toni Tarbušković</item>
      <item>Anita Viceić</item>
      <item>Kuzma Viceić</item>
      <item>Marin Vidošević</item>
      <item>Toni Vidović</item>
      <item>Igor Vodanović</item>
      <item>Jurica Vodanović</item>
      <item>Ana Vranković</item>
      <item>Lukrecija Vranković</item>
      <item>Dragiša Zaninović</item>
      <item>Katica Zaninović</item>
      <item>Luka Stančić</item>
      <item>Meri Stipišić</item>
      <item>Zdeslav Škarpa</item>
      <item>Franko Šoljan</item>
      <item>Neno Šoljan</item>
    </izvorni_sadrzaj>
    <derivirana_varijabla naziv="DomainObject.Predmet.OstaliListNazivFormated_1">
      <item>Filip Gelo</item>
      <item>Alen Ivković</item>
      <item>Nikša Barbarić</item>
      <item>Nikša Barić</item>
      <item>Tonči Bogdanić</item>
      <item>Antun Bojanić</item>
      <item>Borko Bojanić</item>
      <item>Dinko Božiković</item>
      <item>Meri Božiković</item>
      <item>Dinka Buratović</item>
      <item>Dušan Buratović</item>
      <item>Melita Carić</item>
      <item>Rina Carić</item>
      <item>Marko Dabro</item>
      <item>Sonja Del</item>
      <item>Jordan Deletis</item>
      <item>Milica Draganić</item>
      <item>Peroslav Dragičević</item>
      <item>Jurko Dužević</item>
      <item>Ivo Fidler</item>
      <item>Latka Fidler</item>
      <item>Marija Franičević</item>
      <item>Dinkica Garić</item>
      <item>Milena Gluščević</item>
      <item>Animari Jeličić</item>
      <item>Marina Jurić</item>
      <item>Helena Kalebić Görig</item>
      <item>Kristina Kekez</item>
      <item>Ivanka Knezović</item>
      <item>Robert Kolumbić</item>
      <item>Matilda Kovačević</item>
      <item>Fabris Kuničić</item>
      <item>Miljana Leleković</item>
      <item>Margita Lubina</item>
      <item>Jakov Lupi</item>
      <item>Mićelino Lupi</item>
      <item>Nikola Lupi</item>
      <item>Vinko Lupi</item>
      <item>Ivica Ljubić</item>
      <item>Božo Makjanić</item>
      <item>Cvjetko Matković</item>
      <item>Ivica Matković-dražica</item>
      <item>Ivan Milatić</item>
      <item>Stjepan Milatić</item>
      <item>Gordana Moscatello</item>
      <item>Marijana Moškatelo</item>
      <item>Tomi Moškatelo</item>
      <item>Suvad Mujezinović</item>
      <item>Meri Odrljin</item>
      <item>Alenka Pavičić</item>
      <item>Meri Pavičić Donkić</item>
      <item>Nikola Pavičić</item>
      <item>Andrej Petrić</item>
      <item>Siniša Petrić</item>
      <item>Tonko Petrić</item>
      <item>Vinko Petrić</item>
      <item>Antun Plenković</item>
      <item>Dinko Račić</item>
      <item>Dobrila Račić</item>
      <item>Jakša Račić</item>
      <item>Tatijana Radman-livaja</item>
      <item>Irena Roić</item>
      <item>Juraj Roić</item>
      <item>Lući Roić</item>
      <item>Duška Rubinić</item>
      <item>Ivan Sanseović</item>
      <item>Igor Srhoj</item>
      <item>Ivo Stančić</item>
      <item>Toni Tarbušković</item>
      <item>Anita Viceić</item>
      <item>Kuzma Viceić</item>
      <item>Marin Vidošević</item>
      <item>Toni Vidović</item>
      <item>Igor Vodanović</item>
      <item>Jurica Vodanović</item>
      <item>Ana Vranković</item>
      <item>Lukrecija Vranković</item>
      <item>Dragiša Zaninović</item>
      <item>Katica Zaninović</item>
      <item>Luka Stančić</item>
      <item>Meri Stipišić</item>
      <item>Zdeslav Škarpa</item>
      <item>Franko Šoljan</item>
      <item>Neno Šoljan</item>
    </derivirana_varijabla>
  </DomainObject.Predmet.OstaliListNazivFormated>
  <DomainObject.Predmet.OstaliListNazivFormatedOIB>
    <izvorni_sadrzaj>
      <item>Filip Gelo, OIB 68066482877</item>
      <item>Alen Ivković, OIB 63957064080</item>
      <item>Nikša Barbarić, OIB 58503275233</item>
      <item>Nikša Barić, OIB 23657353558</item>
      <item>Tonči Bogdanić, OIB 35712879769</item>
      <item>Antun Bojanić, OIB 25390858866</item>
      <item>Borko Bojanić, OIB 07902207709</item>
      <item>Dinko Božiković, OIB 01052764195</item>
      <item>Meri Božiković, OIB 61726058866</item>
      <item>Dinka Buratović, OIB 16309045883</item>
      <item>Dušan Buratović, OIB 25491440550</item>
      <item>Melita Carić, OIB 77082555798</item>
      <item>Rina Carić, OIB 81122590612</item>
      <item>Marko Dabro, OIB 25869758281</item>
      <item>Sonja Del, OIB 75936265707</item>
      <item>Jordan Deletis, OIB 14145462525</item>
      <item>Milica Draganić, OIB 11562636123</item>
      <item>Peroslav Dragičević, OIB 15791751073</item>
      <item>Jurko Dužević, OIB 80685108616</item>
      <item>Ivo Fidler, OIB 78039638098</item>
      <item>Latka Fidler, OIB 28810656701</item>
      <item>Marija Franičević, OIB 37205376047</item>
      <item>Dinkica Garić, OIB 34659714940</item>
      <item>Milena Gluščević, OIB 97242624022</item>
      <item>Animari Jeličić, OIB 14710222757</item>
      <item>Marina Jurić, OIB 43006608113</item>
      <item>Helena Kalebić Görig, OIB 85121632115</item>
      <item>Kristina Kekez, OIB 09340335470</item>
      <item>Ivanka Knezović, OIB 22675913781</item>
      <item>Robert Kolumbić, OIB 00666799529</item>
      <item>Matilda Kovačević, OIB 73368633655</item>
      <item>Fabris Kuničić, OIB 54895041561</item>
      <item>Miljana Leleković, OIB 10525896098</item>
      <item>Margita Lubina, OIB 23679765650</item>
      <item>Jakov Lupi, OIB 27983251135</item>
      <item>Mićelino Lupi, OIB 29422768835</item>
      <item>Nikola Lupi, OIB 99879737628</item>
      <item>Vinko Lupi, OIB 11848062223</item>
      <item>Ivica Ljubić, OIB 56655610557</item>
      <item>Božo Makjanić, OIB 80928770835</item>
      <item>Cvjetko Matković, OIB 10443683019</item>
      <item>Ivica Matković-dražica, OIB 17752241913</item>
      <item>Ivan Milatić, OIB 03038363991</item>
      <item>Stjepan Milatić, OIB 24125103132</item>
      <item>Gordana Moscatello, OIB 83897408760</item>
      <item>Marijana Moškatelo, OIB 47789083770</item>
      <item>Tomi Moškatelo, OIB 23063775832</item>
      <item>Suvad Mujezinović, OIB 79807741036</item>
      <item>Meri Odrljin, OIB 77718989091</item>
      <item>Alenka Pavičić, OIB 09982442980</item>
      <item>Meri Pavičić Donkić, OIB 14219038598</item>
      <item>Nikola Pavičić, OIB 91865331053</item>
      <item>Andrej Petrić, OIB 19736485808</item>
      <item>Siniša Petrić, OIB 59516009847</item>
      <item>Tonko Petrić, OIB 82973125806</item>
      <item>Vinko Petrić, OIB 25756669353</item>
      <item>Antun Plenković, OIB 85969226037</item>
      <item>Dinko Račić, OIB 02437704848</item>
      <item>Dobrila Račić, OIB 20570606006</item>
      <item>Jakša Račić, OIB 38999423527</item>
      <item>Tatijana Radman-livaja, OIB 18508954323</item>
      <item>Irena Roić, OIB 74510422762</item>
      <item>Juraj Roić, OIB 40166347687</item>
      <item>Lući Roić, OIB 24743587539</item>
      <item>Duška Rubinić, OIB 81753177049</item>
      <item>Ivan Sanseović, OIB 08563467932</item>
      <item>Igor Srhoj, OIB 49614028914</item>
      <item>Ivo Stančić, OIB 64029423659</item>
      <item>Toni Tarbušković, OIB 94345687118</item>
      <item>Anita Viceić, OIB 06333694020</item>
      <item>Kuzma Viceić, OIB 18673197960</item>
      <item>Marin Vidošević, OIB 79171335463</item>
      <item>Toni Vidović, OIB 06215024380</item>
      <item>Igor Vodanović, OIB 84309988572</item>
      <item>Jurica Vodanović, OIB 73535528486</item>
      <item>Ana Vranković, OIB 16520971202</item>
      <item>Lukrecija Vranković, OIB 74776528214</item>
      <item>Dragiša Zaninović, OIB 39417717290</item>
      <item>Katica Zaninović, OIB 02436297803</item>
      <item>Luka Stančić, OIB 91475365556</item>
      <item>Meri Stipišić, OIB 11963988379</item>
      <item>Zdeslav Škarpa, OIB 76872378956</item>
      <item>Franko Šoljan, OIB 99776208688</item>
      <item>Neno Šoljan, OIB 04419572654</item>
    </izvorni_sadrzaj>
    <derivirana_varijabla naziv="DomainObject.Predmet.OstaliListNazivFormatedOIB_1">
      <item>Filip Gelo, OIB 68066482877</item>
      <item>Alen Ivković, OIB 63957064080</item>
      <item>Nikša Barbarić, OIB 58503275233</item>
      <item>Nikša Barić, OIB 23657353558</item>
      <item>Tonči Bogdanić, OIB 35712879769</item>
      <item>Antun Bojanić, OIB 25390858866</item>
      <item>Borko Bojanić, OIB 07902207709</item>
      <item>Dinko Božiković, OIB 01052764195</item>
      <item>Meri Božiković, OIB 61726058866</item>
      <item>Dinka Buratović, OIB 16309045883</item>
      <item>Dušan Buratović, OIB 25491440550</item>
      <item>Melita Carić, OIB 77082555798</item>
      <item>Rina Carić, OIB 81122590612</item>
      <item>Marko Dabro, OIB 25869758281</item>
      <item>Sonja Del, OIB 75936265707</item>
      <item>Jordan Deletis, OIB 14145462525</item>
      <item>Milica Draganić, OIB 11562636123</item>
      <item>Peroslav Dragičević, OIB 15791751073</item>
      <item>Jurko Dužević, OIB 80685108616</item>
      <item>Ivo Fidler, OIB 78039638098</item>
      <item>Latka Fidler, OIB 28810656701</item>
      <item>Marija Franičević, OIB 37205376047</item>
      <item>Dinkica Garić, OIB 34659714940</item>
      <item>Milena Gluščević, OIB 97242624022</item>
      <item>Animari Jeličić, OIB 14710222757</item>
      <item>Marina Jurić, OIB 43006608113</item>
      <item>Helena Kalebić Görig, OIB 85121632115</item>
      <item>Kristina Kekez, OIB 09340335470</item>
      <item>Ivanka Knezović, OIB 22675913781</item>
      <item>Robert Kolumbić, OIB 00666799529</item>
      <item>Matilda Kovačević, OIB 73368633655</item>
      <item>Fabris Kuničić, OIB 54895041561</item>
      <item>Miljana Leleković, OIB 10525896098</item>
      <item>Margita Lubina, OIB 23679765650</item>
      <item>Jakov Lupi, OIB 27983251135</item>
      <item>Mićelino Lupi, OIB 29422768835</item>
      <item>Nikola Lupi, OIB 99879737628</item>
      <item>Vinko Lupi, OIB 11848062223</item>
      <item>Ivica Ljubić, OIB 56655610557</item>
      <item>Božo Makjanić, OIB 80928770835</item>
      <item>Cvjetko Matković, OIB 10443683019</item>
      <item>Ivica Matković-dražica, OIB 17752241913</item>
      <item>Ivan Milatić, OIB 03038363991</item>
      <item>Stjepan Milatić, OIB 24125103132</item>
      <item>Gordana Moscatello, OIB 83897408760</item>
      <item>Marijana Moškatelo, OIB 47789083770</item>
      <item>Tomi Moškatelo, OIB 23063775832</item>
      <item>Suvad Mujezinović, OIB 79807741036</item>
      <item>Meri Odrljin, OIB 77718989091</item>
      <item>Alenka Pavičić, OIB 09982442980</item>
      <item>Meri Pavičić Donkić, OIB 14219038598</item>
      <item>Nikola Pavičić, OIB 91865331053</item>
      <item>Andrej Petrić, OIB 19736485808</item>
      <item>Siniša Petrić, OIB 59516009847</item>
      <item>Tonko Petrić, OIB 82973125806</item>
      <item>Vinko Petrić, OIB 25756669353</item>
      <item>Antun Plenković, OIB 85969226037</item>
      <item>Dinko Račić, OIB 02437704848</item>
      <item>Dobrila Račić, OIB 20570606006</item>
      <item>Jakša Račić, OIB 38999423527</item>
      <item>Tatijana Radman-livaja, OIB 18508954323</item>
      <item>Irena Roić, OIB 74510422762</item>
      <item>Juraj Roić, OIB 40166347687</item>
      <item>Lući Roić, OIB 24743587539</item>
      <item>Duška Rubinić, OIB 81753177049</item>
      <item>Ivan Sanseović, OIB 08563467932</item>
      <item>Igor Srhoj, OIB 49614028914</item>
      <item>Ivo Stančić, OIB 64029423659</item>
      <item>Toni Tarbušković, OIB 94345687118</item>
      <item>Anita Viceić, OIB 06333694020</item>
      <item>Kuzma Viceić, OIB 18673197960</item>
      <item>Marin Vidošević, OIB 79171335463</item>
      <item>Toni Vidović, OIB 06215024380</item>
      <item>Igor Vodanović, OIB 84309988572</item>
      <item>Jurica Vodanović, OIB 73535528486</item>
      <item>Ana Vranković, OIB 16520971202</item>
      <item>Lukrecija Vranković, OIB 74776528214</item>
      <item>Dragiša Zaninović, OIB 39417717290</item>
      <item>Katica Zaninović, OIB 02436297803</item>
      <item>Luka Stančić, OIB 91475365556</item>
      <item>Meri Stipišić, OIB 11963988379</item>
      <item>Zdeslav Škarpa, OIB 76872378956</item>
      <item>Franko Šoljan, OIB 99776208688</item>
      <item>Neno Šoljan, OIB 04419572654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St-9/2015-172</izvorni_sadrzaj>
    <derivirana_varijabla naziv="DomainObject.PoslovniBrojDokumenta_1">St-9/2015-172</derivirana_varijabla>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HELIOS FAROS, dioničko društvo za ugostiteljstvo u stečaju</izvorni_sadrzaj>
    <derivirana_varijabla naziv="DomainObject.Predmet.ProtustrankaIDrugi_1">HELIOS FAROS, dioničko društvo za ugostiteljstvo u stečaju</derivirana_varijabla>
  </DomainObject.Predmet.ProtustrankaIDrugi>
  <DomainObject.Predmet.StrankaIDrugiAdressOIB>
    <izvorni_sadrzaj>FINA ZAGREB, OIB 85821130368, Koturaška 43, 10000 Zagreb</izvorni_sadrzaj>
    <derivirana_varijabla naziv="DomainObject.Predmet.StrankaIDrugiAdressOIB_1">FINA ZAGREB, OIB 85821130368, Koturaška 43, 10000 Zagreb</derivirana_varijabla>
  </DomainObject.Predmet.StrankaIDrugiAdressOIB>
  <DomainObject.Predmet.ProtustrankaIDrugiAdressOIB>
    <izvorni_sadrzaj>HELIOS FAROS, dioničko društvo za ugostiteljstvo u stečaju, OIB 48594515409, Priko bb, 21460 Stari Grad</izvorni_sadrzaj>
    <derivirana_varijabla naziv="DomainObject.Predmet.ProtustrankaIDrugiAdressOIB_1">HELIOS FAROS, dioničko društvo za ugostiteljstvo u stečaju, OIB 48594515409, Priko bb, 21460 Stari 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HELIOS FAROS, dioničko društvo za ugostiteljstvo u stečaju</item>
      <item>Filip Gelo</item>
      <item>Alen Ivković</item>
      <item>Nikša Barbarić</item>
      <item>Nikša Barić</item>
      <item>Tonči Bogdanić</item>
      <item>Antun Bojanić</item>
      <item>Borko Bojanić</item>
      <item>Dinko Božiković</item>
      <item>Meri Božiković</item>
      <item>Dinka Buratović</item>
      <item>Dušan Buratović</item>
      <item>Melita Carić</item>
      <item>Rina Carić</item>
      <item>Marko Dabro</item>
      <item>Sonja Del</item>
      <item>Jordan Deletis</item>
      <item>Milica Draganić</item>
      <item>Peroslav Dragičević</item>
      <item>Jurko Dužević</item>
      <item>Ivo Fidler</item>
      <item>Latka Fidler</item>
      <item>Marija Franičević</item>
      <item>Dinkica Garić</item>
      <item>Milena Gluščević</item>
      <item>Animari Jeličić</item>
      <item>Marina Jurić</item>
      <item>Helena Kalebić Görig</item>
      <item>Kristina Kekez</item>
      <item>Ivanka Knezović</item>
      <item>Robert Kolumbić</item>
      <item>Matilda Kovačević</item>
      <item>Fabris Kuničić</item>
      <item>Miljana Leleković</item>
      <item>Margita Lubina</item>
      <item>Jakov Lupi</item>
      <item>Mićelino Lupi</item>
      <item>Nikola Lupi</item>
      <item>Vinko Lupi</item>
      <item>Ivica Ljubić</item>
      <item>Božo Makjanić</item>
      <item>Cvjetko Matković</item>
      <item>Ivica Matković-dražica</item>
      <item>Ivan Milatić</item>
      <item>Stjepan Milatić</item>
      <item>Gordana Moscatello</item>
      <item>Marijana Moškatelo</item>
      <item>Tomi Moškatelo</item>
      <item>Suvad Mujezinović</item>
      <item>Meri Odrljin</item>
      <item>Alenka Pavičić</item>
      <item>Meri Pavičić Donkić</item>
      <item>Nikola Pavičić</item>
      <item>Andrej Petrić</item>
      <item>Siniša Petrić</item>
      <item>Tonko Petrić</item>
      <item>Vinko Petrić</item>
      <item>Antun Plenković</item>
      <item>Dinko Račić</item>
      <item>Dobrila Račić</item>
      <item>Jakša Račić</item>
      <item>Tatijana Radman-livaja</item>
      <item>Irena Roić</item>
      <item>Juraj Roić</item>
      <item>Lući Roić</item>
      <item>Duška Rubinić</item>
      <item>Ivan Sanseović</item>
      <item>Igor Srhoj</item>
      <item>Ivo Stančić</item>
      <item>Toni Tarbušković</item>
      <item>Anita Viceić</item>
      <item>Kuzma Viceić</item>
      <item>Marin Vidošević</item>
      <item>Toni Vidović</item>
      <item>Igor Vodanović</item>
      <item>Jurica Vodanović</item>
      <item>Ana Vranković</item>
      <item>Lukrecija Vranković</item>
      <item>Dragiša Zaninović</item>
      <item>Katica Zaninović</item>
      <item>Luka Stančić</item>
      <item>Meri Stipišić</item>
      <item>Zdeslav Škarpa</item>
      <item>Franko Šoljan</item>
      <item>Neno Šoljan</item>
    </izvorni_sadrzaj>
    <derivirana_varijabla naziv="DomainObject.Predmet.SudioniciListNaziv_1">
      <item>FINA ZAGREB</item>
      <item>HELIOS FAROS, dioničko društvo za ugostiteljstvo u stečaju</item>
      <item>Filip Gelo</item>
      <item>Alen Ivković</item>
      <item>Nikša Barbarić</item>
      <item>Nikša Barić</item>
      <item>Tonči Bogdanić</item>
      <item>Antun Bojanić</item>
      <item>Borko Bojanić</item>
      <item>Dinko Božiković</item>
      <item>Meri Božiković</item>
      <item>Dinka Buratović</item>
      <item>Dušan Buratović</item>
      <item>Melita Carić</item>
      <item>Rina Carić</item>
      <item>Marko Dabro</item>
      <item>Sonja Del</item>
      <item>Jordan Deletis</item>
      <item>Milica Draganić</item>
      <item>Peroslav Dragičević</item>
      <item>Jurko Dužević</item>
      <item>Ivo Fidler</item>
      <item>Latka Fidler</item>
      <item>Marija Franičević</item>
      <item>Dinkica Garić</item>
      <item>Milena Gluščević</item>
      <item>Animari Jeličić</item>
      <item>Marina Jurić</item>
      <item>Helena Kalebić Görig</item>
      <item>Kristina Kekez</item>
      <item>Ivanka Knezović</item>
      <item>Robert Kolumbić</item>
      <item>Matilda Kovačević</item>
      <item>Fabris Kuničić</item>
      <item>Miljana Leleković</item>
      <item>Margita Lubina</item>
      <item>Jakov Lupi</item>
      <item>Mićelino Lupi</item>
      <item>Nikola Lupi</item>
      <item>Vinko Lupi</item>
      <item>Ivica Ljubić</item>
      <item>Božo Makjanić</item>
      <item>Cvjetko Matković</item>
      <item>Ivica Matković-dražica</item>
      <item>Ivan Milatić</item>
      <item>Stjepan Milatić</item>
      <item>Gordana Moscatello</item>
      <item>Marijana Moškatelo</item>
      <item>Tomi Moškatelo</item>
      <item>Suvad Mujezinović</item>
      <item>Meri Odrljin</item>
      <item>Alenka Pavičić</item>
      <item>Meri Pavičić Donkić</item>
      <item>Nikola Pavičić</item>
      <item>Andrej Petrić</item>
      <item>Siniša Petrić</item>
      <item>Tonko Petrić</item>
      <item>Vinko Petrić</item>
      <item>Antun Plenković</item>
      <item>Dinko Račić</item>
      <item>Dobrila Račić</item>
      <item>Jakša Račić</item>
      <item>Tatijana Radman-livaja</item>
      <item>Irena Roić</item>
      <item>Juraj Roić</item>
      <item>Lući Roić</item>
      <item>Duška Rubinić</item>
      <item>Ivan Sanseović</item>
      <item>Igor Srhoj</item>
      <item>Ivo Stančić</item>
      <item>Toni Tarbušković</item>
      <item>Anita Viceić</item>
      <item>Kuzma Viceić</item>
      <item>Marin Vidošević</item>
      <item>Toni Vidović</item>
      <item>Igor Vodanović</item>
      <item>Jurica Vodanović</item>
      <item>Ana Vranković</item>
      <item>Lukrecija Vranković</item>
      <item>Dragiša Zaninović</item>
      <item>Katica Zaninović</item>
      <item>Luka Stančić</item>
      <item>Meri Stipišić</item>
      <item>Zdeslav Škarpa</item>
      <item>Franko Šoljan</item>
      <item>Neno Šoljan</item>
    </derivirana_varijabla>
  </DomainObject.Predmet.SudioniciListNaziv>
  <DomainObject.Predmet.SudioniciListAdressOIB>
    <izvorni_sadrzaj>
      <item>FINA ZAGREB, OIB 85821130368, Koturaška 43,10000 Zagreb</item>
      <item>HELIOS FAROS, dioničko društvo za ugostiteljstvo u stečaju, OIB 48594515409, Priko bb,21460 Stari Grad</item>
      <item>Filip Gelo, OIB 68066482877, Vatrogasna 54,31000 Osijek</item>
      <item>Alen Ivković, OIB 63957064080, Užarska 28/IV,51000 Rijeka</item>
      <item>Nikša Barbarić, OIB 58503275233, Ulica Kralja Zvonimira 33,21460 Stari Grad</item>
      <item>Nikša Barić, OIB 23657353558, Njiva 9,21460 Stari Grad</item>
      <item>Tonči Bogdanić, OIB 35712879769, Trg Škor Ambroza Vranjicanija 1,21460 Stari Grad</item>
      <item>Antun Bojanić, OIB 25390858866, Ulica Dr.ante Starčevića 12,21460 Stari Grad</item>
      <item>Borko Bojanić, OIB 07902207709, Vrisnik 125,21465 Vrisnik</item>
      <item>Dinko Božiković, OIB 01052764195, DOMOBRANSKA ULICA 36 (ranije: STARI GRAD, STARI GRAD, 0),21460 Stari Grad</item>
      <item>Meri Božiković, OIB 61726058866, Svirče 70,21460 Svirče</item>
      <item>Dinka Buratović, OIB 16309045883, Vrbanj 33,21460 Vrbanj</item>
      <item>Dušan Buratović, OIB 25491440550, Vrbanj 215,21460 Vrbanj</item>
      <item>Melita Carić, OIB 77082555798, Domobranska Ulica 32 A,21460 Stari Grad</item>
      <item>Rina Carić, OIB 81122590612, Carića Dvor 2,21460 Stari Grad</item>
      <item>Marko Dabro, OIB 25869758281, Ulica Kralja Zvonimira 10,21460 Stari Grad</item>
      <item>Sonja Del, OIB 75936265707, DOMOBRANSKA ULICA 21 (ranije: STARI GRAD, STARI GRAD, 0),21460 Stari Grad</item>
      <item>Jordan Deletis, OIB 14145462525, Ulica Predraga Bogdanića 34,21460 Stari Grad</item>
      <item>Milica Draganić, OIB 11562636123, JELSA 339 (ranije: JELSA, JELSA, 0),21465 Jelsa</item>
      <item>Peroslav Dragičević, OIB 15791751073, Ulica Ivice Stipišića 10,21460 Stari Grad</item>
      <item>Jurko Dužević, OIB 80685108616, Duolnjo Kola 7,21460 Stari Grad</item>
      <item>Ivo Fidler, OIB 78039638098, VRISNIK 10 (ranije: VRISNIK, VRISNIK, 0),21465 Vrisnik</item>
      <item>Latka Fidler, OIB 28810656701, VRISNIK 10 (ranije: VRISNIK, VRISNIK, 0),21465 Vrisnik</item>
      <item>Marija Franičević, OIB 37205376047, Gornji Dvori 9,21460 Stari Grad</item>
      <item>Dinkica Garić, OIB 34659714940, Ulica Matija Ivanića 35,21460 Stari Grad</item>
      <item>Milena Gluščević, OIB 97242624022, Vrbanj 66,21460 Vrbanj</item>
      <item>Animari Jeličić, OIB 14710222757, Ulica Ivice Stipišića 8,21460 Stari Grad</item>
      <item>Marina Jurić, OIB 43006608113, TRG STJEPANA RADIĆA 7 (ranije: STARI GRAD, STARI GRAD, 0),21460 Stari Grad</item>
      <item>Helena Kalebić Görig, OIB 85121632115, Vrbanj 52,21460 Vrbanj</item>
      <item>Kristina Kekez, OIB 09340335470, Šurokovića Dvor 7,21460 Stari Grad</item>
      <item>Ivanka Knezović, OIB 22675913781, Vukovarska Cesta 17 A,21460 Stari Grad</item>
      <item>Robert Kolumbić, OIB 00666799529, Vagonj 14,21460 Stari Grad</item>
      <item>Matilda Kovačević, OIB 73368633655, Ulica Zbora Narodne Garde 1,21460 Stari Grad</item>
      <item>Fabris Kuničić, OIB 54895041561, Ivan Dolac 11,21465 Ivan Dolac</item>
      <item>Miljana Leleković, OIB 10525896098, Vrbanj 149,21460 Vrbanj</item>
      <item>Margita Lubina, OIB 23679765650, Ulica Jurja Dalmatinca 6,21460 Stari Grad</item>
      <item>Jakov Lupi, OIB 27983251135, KOD SV. ROKA 5 (ranije: STARI GRAD, STARI GRAD, 0),21460 Stari Grad</item>
      <item>Mićelino Lupi, OIB 29422768835, VUKOVARSKA CESTA 9 (ranije: STARI GRAD, STARI GRAD, 0),21460 Stari Grad</item>
      <item>Nikola Lupi, OIB 99879737628, Kod Sv. Mandaline 1,21460 Stari Grad</item>
      <item>Vinko Lupi, OIB 11848062223, KOD SV. ROKA 7 (ranije: STARI GRAD, STARI GRAD, 0),21460 Stari Grad</item>
      <item>Ivica Ljubić, OIB 56655610557, ULICA NIKOLE TESLE 12 (ranije: STARI GRAD, STARI GRAD, 0),21460 Stari Grad</item>
      <item>Božo Makjanić, OIB 80928770835, Svirče 152,21460 Svirče</item>
      <item>Cvjetko Matković, OIB 10443683019, ULICA MATIJA IVANIĆA 39 (ranije: STARI GRAD, STARI GRAD, 0),21460 Stari Grad</item>
      <item>Ivica Matković-dražica, OIB 17752241913, Obala Žrtava Rata 4,21460 Stari Grad</item>
      <item>Ivan Milatić, OIB 03038363991, DOMOBRANSKA ULICA 44 A (ranije: STARI GRAD, STARI GRAD, 0),21460 Stari Grad</item>
      <item>Stjepan Milatić, OIB 24125103132, Vrbanj 150,21460 Vrbanj</item>
      <item>Gordana Moscatello, OIB 83897408760, Ploča 17,21460 Stari Grad</item>
      <item>Marijana Moškatelo, OIB 47789083770, Ploča 27,21460 Stari Grad</item>
      <item>Tomi Moškatelo, OIB 23063775832, PLOČA 2 (ranije: DOL, DOL, 0),21460 Stari Grad</item>
      <item>Suvad Mujezinović, OIB 79807741036, Ulica Emanuela Vidovića 3,21460 Stari Grad</item>
      <item>Meri Odrljin, OIB 77718989091, Ulica Pave Dulčića 3,21460 Stari Grad</item>
      <item>Alenka Pavičić, OIB 09982442980, VRBANJ 53 (ranije: VRBANJ, VRBANJ, 0),21460 Vrbanj</item>
      <item>Meri Pavičić Donkić, OIB 14219038598, Obala Žrtava Rata 5,21460 Stari Grad</item>
      <item>Nikola Pavičić, OIB 91865331053, VRBANJ 53 (ranije: VRBANJ, VRBANJ, 0),21460 Vrbanj</item>
      <item>Andrej Petrić, OIB 19736485808, KOD SV. MANDALINE 15 (ranije: STARI GRAD, STARI GRAD, 0),21460 Stari Grad</item>
      <item>Siniša Petrić, OIB 59516009847, Ulica Petra Scutteri 6,21460 Stari Grad</item>
      <item>Tonko Petrić, OIB 82973125806, Šiberija 20,21460 Stari Grad</item>
      <item>Vinko Petrić, OIB 25756669353, Ulica Kralja Zvonimira 28,21460 Stari Grad</item>
      <item>Antun Plenković, OIB 85969226037, SVIRČE 80 (ranije: SVIRČE, SVIRČE, 0),21460 Svirče</item>
      <item>Dinko Račić, OIB 02437704848, Vrbanj 442,21460 Vrbanj</item>
      <item>Dobrila Račić, OIB 20570606006, Vrbanj 302 A,21460 Vrbanj</item>
      <item>Jakša Račić, OIB 38999423527, Ulica Kneza Branimira 5,21460 Stari Grad</item>
      <item>Tatijana Radman-livaja, OIB 18508954323, Molo Njiva 6,21460 Stari Grad</item>
      <item>Irena Roić, OIB 74510422762, Pavičića Dvor 7,21460 Stari Grad</item>
      <item>Juraj Roić, OIB 40166347687, Vrankovića Dvor 1,21460 Stari Grad</item>
      <item>Lući Roić, OIB 24743587539, PAVIČIĆA DVOR 7 (ranije: DOL, DOL, 0),21460 Stari Grad</item>
      <item>Duška Rubinić, OIB 81753177049, Vrisnik 67,21465 Vrisnik</item>
      <item>Ivan Sanseović, OIB 08563467932, KUNIČIĆA DVOR 4 (ranije: DOL, DOL, 0),21460 Stari Grad</item>
      <item>Igor Srhoj, OIB 49614028914, ULICA PETRA KREŠIMIRA IV 5 (ranije: STARI GRAD, STARI GRAD, 0),21460 Stari Grad</item>
      <item>Ivo Stančić, OIB 64029423659, Stančića Dvor 10,21460 Stari Grad</item>
      <item>Toni Tarbušković, OIB 94345687118, Ulica Predraga Bogdanića 17,21460 Stari Grad</item>
      <item>Anita Viceić, OIB 06333694020, Svirče 148,21460 Svirče</item>
      <item>Kuzma Viceić, OIB 18673197960, Ulica Ivana Zajca 6,21460 Stari Grad</item>
      <item>Marin Vidošević, OIB 79171335463, VRBANJ 324 (ranije: VRBANJ, VRBANJ, 0),21460 Vrbanj</item>
      <item>Toni Vidović, OIB 06215024380, Obala Žrtava Rata 10,21460 Stari Grad</item>
      <item>Igor Vodanović, OIB 84309988572, VRBANJ 210 (ranije: VRBANJ, VRBANJ, 0),21460 Vrbanj</item>
      <item>Jurica Vodanović, OIB 73535528486, ULICA DON MIHOVILA PAVLINOVIĆA 3 (ranije: STARI GRAD, STARI GRAD, 0),21460 Stari Grad</item>
      <item>Ana Vranković, OIB 16520971202, VRANKOVIĆA DVOR 6 (ranije: DOL, DOL, 0),21460 Stari Grad</item>
      <item>Lukrecija Vranković, OIB 74776528214, Svirče 96,21460 Svirče</item>
      <item>Dragiša Zaninović, OIB 39417717290, Ulica Kneza Branimira 19,21460 Stari Grad</item>
      <item>Katica Zaninović, OIB 02436297803, Ulica Kneza Branimira 19,21460 Stari Grad</item>
      <item>Luka Stančić, OIB 91475365556, Stančića Dvor 13,21460 Stari Grad</item>
      <item>Meri Stipišić, OIB 11963988379, Vrbanj 109,21460 Vrbanj</item>
      <item>Zdeslav Škarpa, OIB 76872378956, Ulica Don Frane Bulića 7,21460 Stari Grad</item>
      <item>Franko Šoljan, OIB 99776208688, Ulica Matija Ivanića 43,21460 Stari Grad</item>
      <item>Neno Šoljan, OIB 04419572654, Ulica Matije Gupca 3,21460 Stari Grad</item>
    </izvorni_sadrzaj>
    <derivirana_varijabla naziv="DomainObject.Predmet.SudioniciListAdressOIB_1">
      <item>FINA ZAGREB, OIB 85821130368, Koturaška 43,10000 Zagreb</item>
      <item>HELIOS FAROS, dioničko društvo za ugostiteljstvo u stečaju, OIB 48594515409, Priko bb,21460 Stari Grad</item>
      <item>Filip Gelo, OIB 68066482877, Vatrogasna 54,31000 Osijek</item>
      <item>Alen Ivković, OIB 63957064080, Užarska 28/IV,51000 Rijeka</item>
      <item>Nikša Barbarić, OIB 58503275233, Ulica Kralja Zvonimira 33,21460 Stari Grad</item>
      <item>Nikša Barić, OIB 23657353558, Njiva 9,21460 Stari Grad</item>
      <item>Tonči Bogdanić, OIB 35712879769, Trg Škor Ambroza Vranjicanija 1,21460 Stari Grad</item>
      <item>Antun Bojanić, OIB 25390858866, Ulica Dr.ante Starčevića 12,21460 Stari Grad</item>
      <item>Borko Bojanić, OIB 07902207709, Vrisnik 125,21465 Vrisnik</item>
      <item>Dinko Božiković, OIB 01052764195, DOMOBRANSKA ULICA 36 (ranije: STARI GRAD, STARI GRAD, 0),21460 Stari Grad</item>
      <item>Meri Božiković, OIB 61726058866, Svirče 70,21460 Svirče</item>
      <item>Dinka Buratović, OIB 16309045883, Vrbanj 33,21460 Vrbanj</item>
      <item>Dušan Buratović, OIB 25491440550, Vrbanj 215,21460 Vrbanj</item>
      <item>Melita Carić, OIB 77082555798, Domobranska Ulica 32 A,21460 Stari Grad</item>
      <item>Rina Carić, OIB 81122590612, Carića Dvor 2,21460 Stari Grad</item>
      <item>Marko Dabro, OIB 25869758281, Ulica Kralja Zvonimira 10,21460 Stari Grad</item>
      <item>Sonja Del, OIB 75936265707, DOMOBRANSKA ULICA 21 (ranije: STARI GRAD, STARI GRAD, 0),21460 Stari Grad</item>
      <item>Jordan Deletis, OIB 14145462525, Ulica Predraga Bogdanića 34,21460 Stari Grad</item>
      <item>Milica Draganić, OIB 11562636123, JELSA 339 (ranije: JELSA, JELSA, 0),21465 Jelsa</item>
      <item>Peroslav Dragičević, OIB 15791751073, Ulica Ivice Stipišića 10,21460 Stari Grad</item>
      <item>Jurko Dužević, OIB 80685108616, Duolnjo Kola 7,21460 Stari Grad</item>
      <item>Ivo Fidler, OIB 78039638098, VRISNIK 10 (ranije: VRISNIK, VRISNIK, 0),21465 Vrisnik</item>
      <item>Latka Fidler, OIB 28810656701, VRISNIK 10 (ranije: VRISNIK, VRISNIK, 0),21465 Vrisnik</item>
      <item>Marija Franičević, OIB 37205376047, Gornji Dvori 9,21460 Stari Grad</item>
      <item>Dinkica Garić, OIB 34659714940, Ulica Matija Ivanića 35,21460 Stari Grad</item>
      <item>Milena Gluščević, OIB 97242624022, Vrbanj 66,21460 Vrbanj</item>
      <item>Animari Jeličić, OIB 14710222757, Ulica Ivice Stipišića 8,21460 Stari Grad</item>
      <item>Marina Jurić, OIB 43006608113, TRG STJEPANA RADIĆA 7 (ranije: STARI GRAD, STARI GRAD, 0),21460 Stari Grad</item>
      <item>Helena Kalebić Görig, OIB 85121632115, Vrbanj 52,21460 Vrbanj</item>
      <item>Kristina Kekez, OIB 09340335470, Šurokovića Dvor 7,21460 Stari Grad</item>
      <item>Ivanka Knezović, OIB 22675913781, Vukovarska Cesta 17 A,21460 Stari Grad</item>
      <item>Robert Kolumbić, OIB 00666799529, Vagonj 14,21460 Stari Grad</item>
      <item>Matilda Kovačević, OIB 73368633655, Ulica Zbora Narodne Garde 1,21460 Stari Grad</item>
      <item>Fabris Kuničić, OIB 54895041561, Ivan Dolac 11,21465 Ivan Dolac</item>
      <item>Miljana Leleković, OIB 10525896098, Vrbanj 149,21460 Vrbanj</item>
      <item>Margita Lubina, OIB 23679765650, Ulica Jurja Dalmatinca 6,21460 Stari Grad</item>
      <item>Jakov Lupi, OIB 27983251135, KOD SV. ROKA 5 (ranije: STARI GRAD, STARI GRAD, 0),21460 Stari Grad</item>
      <item>Mićelino Lupi, OIB 29422768835, VUKOVARSKA CESTA 9 (ranije: STARI GRAD, STARI GRAD, 0),21460 Stari Grad</item>
      <item>Nikola Lupi, OIB 99879737628, Kod Sv. Mandaline 1,21460 Stari Grad</item>
      <item>Vinko Lupi, OIB 11848062223, KOD SV. ROKA 7 (ranije: STARI GRAD, STARI GRAD, 0),21460 Stari Grad</item>
      <item>Ivica Ljubić, OIB 56655610557, ULICA NIKOLE TESLE 12 (ranije: STARI GRAD, STARI GRAD, 0),21460 Stari Grad</item>
      <item>Božo Makjanić, OIB 80928770835, Svirče 152,21460 Svirče</item>
      <item>Cvjetko Matković, OIB 10443683019, ULICA MATIJA IVANIĆA 39 (ranije: STARI GRAD, STARI GRAD, 0),21460 Stari Grad</item>
      <item>Ivica Matković-dražica, OIB 17752241913, Obala Žrtava Rata 4,21460 Stari Grad</item>
      <item>Ivan Milatić, OIB 03038363991, DOMOBRANSKA ULICA 44 A (ranije: STARI GRAD, STARI GRAD, 0),21460 Stari Grad</item>
      <item>Stjepan Milatić, OIB 24125103132, Vrbanj 150,21460 Vrbanj</item>
      <item>Gordana Moscatello, OIB 83897408760, Ploča 17,21460 Stari Grad</item>
      <item>Marijana Moškatelo, OIB 47789083770, Ploča 27,21460 Stari Grad</item>
      <item>Tomi Moškatelo, OIB 23063775832, PLOČA 2 (ranije: DOL, DOL, 0),21460 Stari Grad</item>
      <item>Suvad Mujezinović, OIB 79807741036, Ulica Emanuela Vidovića 3,21460 Stari Grad</item>
      <item>Meri Odrljin, OIB 77718989091, Ulica Pave Dulčića 3,21460 Stari Grad</item>
      <item>Alenka Pavičić, OIB 09982442980, VRBANJ 53 (ranije: VRBANJ, VRBANJ, 0),21460 Vrbanj</item>
      <item>Meri Pavičić Donkić, OIB 14219038598, Obala Žrtava Rata 5,21460 Stari Grad</item>
      <item>Nikola Pavičić, OIB 91865331053, VRBANJ 53 (ranije: VRBANJ, VRBANJ, 0),21460 Vrbanj</item>
      <item>Andrej Petrić, OIB 19736485808, KOD SV. MANDALINE 15 (ranije: STARI GRAD, STARI GRAD, 0),21460 Stari Grad</item>
      <item>Siniša Petrić, OIB 59516009847, Ulica Petra Scutteri 6,21460 Stari Grad</item>
      <item>Tonko Petrić, OIB 82973125806, Šiberija 20,21460 Stari Grad</item>
      <item>Vinko Petrić, OIB 25756669353, Ulica Kralja Zvonimira 28,21460 Stari Grad</item>
      <item>Antun Plenković, OIB 85969226037, SVIRČE 80 (ranije: SVIRČE, SVIRČE, 0),21460 Svirče</item>
      <item>Dinko Račić, OIB 02437704848, Vrbanj 442,21460 Vrbanj</item>
      <item>Dobrila Račić, OIB 20570606006, Vrbanj 302 A,21460 Vrbanj</item>
      <item>Jakša Račić, OIB 38999423527, Ulica Kneza Branimira 5,21460 Stari Grad</item>
      <item>Tatijana Radman-livaja, OIB 18508954323, Molo Njiva 6,21460 Stari Grad</item>
      <item>Irena Roić, OIB 74510422762, Pavičića Dvor 7,21460 Stari Grad</item>
      <item>Juraj Roić, OIB 40166347687, Vrankovića Dvor 1,21460 Stari Grad</item>
      <item>Lući Roić, OIB 24743587539, PAVIČIĆA DVOR 7 (ranije: DOL, DOL, 0),21460 Stari Grad</item>
      <item>Duška Rubinić, OIB 81753177049, Vrisnik 67,21465 Vrisnik</item>
      <item>Ivan Sanseović, OIB 08563467932, KUNIČIĆA DVOR 4 (ranije: DOL, DOL, 0),21460 Stari Grad</item>
      <item>Igor Srhoj, OIB 49614028914, ULICA PETRA KREŠIMIRA IV 5 (ranije: STARI GRAD, STARI GRAD, 0),21460 Stari Grad</item>
      <item>Ivo Stančić, OIB 64029423659, Stančića Dvor 10,21460 Stari Grad</item>
      <item>Toni Tarbušković, OIB 94345687118, Ulica Predraga Bogdanića 17,21460 Stari Grad</item>
      <item>Anita Viceić, OIB 06333694020, Svirče 148,21460 Svirče</item>
      <item>Kuzma Viceić, OIB 18673197960, Ulica Ivana Zajca 6,21460 Stari Grad</item>
      <item>Marin Vidošević, OIB 79171335463, VRBANJ 324 (ranije: VRBANJ, VRBANJ, 0),21460 Vrbanj</item>
      <item>Toni Vidović, OIB 06215024380, Obala Žrtava Rata 10,21460 Stari Grad</item>
      <item>Igor Vodanović, OIB 84309988572, VRBANJ 210 (ranije: VRBANJ, VRBANJ, 0),21460 Vrbanj</item>
      <item>Jurica Vodanović, OIB 73535528486, ULICA DON MIHOVILA PAVLINOVIĆA 3 (ranije: STARI GRAD, STARI GRAD, 0),21460 Stari Grad</item>
      <item>Ana Vranković, OIB 16520971202, VRANKOVIĆA DVOR 6 (ranije: DOL, DOL, 0),21460 Stari Grad</item>
      <item>Lukrecija Vranković, OIB 74776528214, Svirče 96,21460 Svirče</item>
      <item>Dragiša Zaninović, OIB 39417717290, Ulica Kneza Branimira 19,21460 Stari Grad</item>
      <item>Katica Zaninović, OIB 02436297803, Ulica Kneza Branimira 19,21460 Stari Grad</item>
      <item>Luka Stančić, OIB 91475365556, Stančića Dvor 13,21460 Stari Grad</item>
      <item>Meri Stipišić, OIB 11963988379, Vrbanj 109,21460 Vrbanj</item>
      <item>Zdeslav Škarpa, OIB 76872378956, Ulica Don Frane Bulića 7,21460 Stari Grad</item>
      <item>Franko Šoljan, OIB 99776208688, Ulica Matija Ivanića 43,21460 Stari Grad</item>
      <item>Neno Šoljan, OIB 04419572654, Ulica Matije Gupca 3,21460 Stari 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48594515409</item>
      <item>, OIB 68066482877</item>
      <item>, OIB 63957064080</item>
      <item>, OIB 58503275233</item>
      <item>, OIB 23657353558</item>
      <item>, OIB 35712879769</item>
      <item>, OIB 25390858866</item>
      <item>, OIB 07902207709</item>
      <item>, OIB 01052764195</item>
      <item>, OIB 61726058866</item>
      <item>, OIB 16309045883</item>
      <item>, OIB 25491440550</item>
      <item>, OIB 77082555798</item>
      <item>, OIB 81122590612</item>
      <item>, OIB 25869758281</item>
      <item>, OIB 75936265707</item>
      <item>, OIB 14145462525</item>
      <item>, OIB 11562636123</item>
      <item>, OIB 15791751073</item>
      <item>, OIB 80685108616</item>
      <item>, OIB 78039638098</item>
      <item>, OIB 28810656701</item>
      <item>, OIB 37205376047</item>
      <item>, OIB 34659714940</item>
      <item>, OIB 97242624022</item>
      <item>, OIB 14710222757</item>
      <item>, OIB 43006608113</item>
      <item>, OIB 85121632115</item>
      <item>, OIB 09340335470</item>
      <item>, OIB 22675913781</item>
      <item>, OIB 00666799529</item>
      <item>, OIB 73368633655</item>
      <item>, OIB 54895041561</item>
      <item>, OIB 10525896098</item>
      <item>, OIB 23679765650</item>
      <item>, OIB 27983251135</item>
      <item>, OIB 29422768835</item>
      <item>, OIB 99879737628</item>
      <item>, OIB 11848062223</item>
      <item>, OIB 56655610557</item>
      <item>, OIB 80928770835</item>
      <item>, OIB 10443683019</item>
      <item>, OIB 17752241913</item>
      <item>, OIB 03038363991</item>
      <item>, OIB 24125103132</item>
      <item>, OIB 83897408760</item>
      <item>, OIB 47789083770</item>
      <item>, OIB 23063775832</item>
      <item>, OIB 79807741036</item>
      <item>, OIB 77718989091</item>
      <item>, OIB 09982442980</item>
      <item>, OIB 14219038598</item>
      <item>, OIB 91865331053</item>
      <item>, OIB 19736485808</item>
      <item>, OIB 59516009847</item>
      <item>, OIB 82973125806</item>
      <item>, OIB 25756669353</item>
      <item>, OIB 85969226037</item>
      <item>, OIB 02437704848</item>
      <item>, OIB 20570606006</item>
      <item>, OIB 38999423527</item>
      <item>, OIB 18508954323</item>
      <item>, OIB 74510422762</item>
      <item>, OIB 40166347687</item>
      <item>, OIB 24743587539</item>
      <item>, OIB 81753177049</item>
      <item>, OIB 08563467932</item>
      <item>, OIB 49614028914</item>
      <item>, OIB 64029423659</item>
      <item>, OIB 94345687118</item>
      <item>, OIB 06333694020</item>
      <item>, OIB 18673197960</item>
      <item>, OIB 79171335463</item>
      <item>, OIB 06215024380</item>
      <item>, OIB 84309988572</item>
      <item>, OIB 73535528486</item>
      <item>, OIB 16520971202</item>
      <item>, OIB 74776528214</item>
      <item>, OIB 39417717290</item>
      <item>, OIB 02436297803</item>
      <item>, OIB 91475365556</item>
      <item>, OIB 11963988379</item>
      <item>, OIB 76872378956</item>
      <item>, OIB 99776208688</item>
      <item>, OIB 04419572654</item>
    </izvorni_sadrzaj>
    <derivirana_varijabla naziv="DomainObject.Predmet.SudioniciListNazivOIB_1">
      <item>, OIB 85821130368</item>
      <item>, OIB 48594515409</item>
      <item>, OIB 68066482877</item>
      <item>, OIB 63957064080</item>
      <item>, OIB 58503275233</item>
      <item>, OIB 23657353558</item>
      <item>, OIB 35712879769</item>
      <item>, OIB 25390858866</item>
      <item>, OIB 07902207709</item>
      <item>, OIB 01052764195</item>
      <item>, OIB 61726058866</item>
      <item>, OIB 16309045883</item>
      <item>, OIB 25491440550</item>
      <item>, OIB 77082555798</item>
      <item>, OIB 81122590612</item>
      <item>, OIB 25869758281</item>
      <item>, OIB 75936265707</item>
      <item>, OIB 14145462525</item>
      <item>, OIB 11562636123</item>
      <item>, OIB 15791751073</item>
      <item>, OIB 80685108616</item>
      <item>, OIB 78039638098</item>
      <item>, OIB 28810656701</item>
      <item>, OIB 37205376047</item>
      <item>, OIB 34659714940</item>
      <item>, OIB 97242624022</item>
      <item>, OIB 14710222757</item>
      <item>, OIB 43006608113</item>
      <item>, OIB 85121632115</item>
      <item>, OIB 09340335470</item>
      <item>, OIB 22675913781</item>
      <item>, OIB 00666799529</item>
      <item>, OIB 73368633655</item>
      <item>, OIB 54895041561</item>
      <item>, OIB 10525896098</item>
      <item>, OIB 23679765650</item>
      <item>, OIB 27983251135</item>
      <item>, OIB 29422768835</item>
      <item>, OIB 99879737628</item>
      <item>, OIB 11848062223</item>
      <item>, OIB 56655610557</item>
      <item>, OIB 80928770835</item>
      <item>, OIB 10443683019</item>
      <item>, OIB 17752241913</item>
      <item>, OIB 03038363991</item>
      <item>, OIB 24125103132</item>
      <item>, OIB 83897408760</item>
      <item>, OIB 47789083770</item>
      <item>, OIB 23063775832</item>
      <item>, OIB 79807741036</item>
      <item>, OIB 77718989091</item>
      <item>, OIB 09982442980</item>
      <item>, OIB 14219038598</item>
      <item>, OIB 91865331053</item>
      <item>, OIB 19736485808</item>
      <item>, OIB 59516009847</item>
      <item>, OIB 82973125806</item>
      <item>, OIB 25756669353</item>
      <item>, OIB 85969226037</item>
      <item>, OIB 02437704848</item>
      <item>, OIB 20570606006</item>
      <item>, OIB 38999423527</item>
      <item>, OIB 18508954323</item>
      <item>, OIB 74510422762</item>
      <item>, OIB 40166347687</item>
      <item>, OIB 24743587539</item>
      <item>, OIB 81753177049</item>
      <item>, OIB 08563467932</item>
      <item>, OIB 49614028914</item>
      <item>, OIB 64029423659</item>
      <item>, OIB 94345687118</item>
      <item>, OIB 06333694020</item>
      <item>, OIB 18673197960</item>
      <item>, OIB 79171335463</item>
      <item>, OIB 06215024380</item>
      <item>, OIB 84309988572</item>
      <item>, OIB 73535528486</item>
      <item>, OIB 16520971202</item>
      <item>, OIB 74776528214</item>
      <item>, OIB 39417717290</item>
      <item>, OIB 02436297803</item>
      <item>, OIB 91475365556</item>
      <item>, OIB 11963988379</item>
      <item>, OIB 76872378956</item>
      <item>, OIB 99776208688</item>
      <item>, OIB 04419572654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F060A4-EE7E-4963-BE3E-F308F92722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1000</properties:Words>
  <properties:Characters>5432</properties:Characters>
  <properties:Lines>96</properties:Lines>
  <properties:Paragraphs>25</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2017-03-14T11:51:00Z</dcterms:created>
  <dc:creator>pbacic</dc:creator>
  <cp:lastModifiedBy>Ana Golub Gruić</cp:lastModifiedBy>
  <cp:lastPrinted>2017-03-14T11:46:00Z</cp:lastPrinted>
  <dcterms:modified xmlns:xsi="http://www.w3.org/2001/XMLSchema-instance" xsi:type="dcterms:W3CDTF">2017-03-14T14:10:00Z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St-9/2015-172 / Odluka - Rješenje</vt:lpwstr>
  </prop:property>
  <prop:property name="CC_coloring" pid="4" fmtid="{D5CDD505-2E9C-101B-9397-08002B2CF9AE}">
    <vt:bool>false</vt:bool>
  </prop:property>
  <prop:property name="BrojStranica" pid="5" fmtid="{D5CDD505-2E9C-101B-9397-08002B2CF9AE}">
    <vt:i4>3</vt:i4>
  </prop:property>
</prop:Properties>
</file>