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3297" w14:paraId="f693297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F63B70">
        <w:t>9154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F63B70">
        <w:t>9154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8D1420">
        <w:t xml:space="preserve">VIS </w:t>
      </w:r>
      <w:proofErr w:type="spellStart"/>
      <w:r w:rsidR="008D1420">
        <w:t>VIVA</w:t>
      </w:r>
      <w:proofErr w:type="spellEnd"/>
      <w:r w:rsidR="008D1420">
        <w:t xml:space="preserve"> d.o.o. za graditeljstvo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D1420">
        <w:t>92929109445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8D1420">
        <w:t>080576863</w:t>
      </w:r>
      <w:r w:rsidR="00E97927">
        <w:t xml:space="preserve">, </w:t>
      </w:r>
      <w:r w:rsidR="006F1B41">
        <w:t xml:space="preserve">iz </w:t>
      </w:r>
      <w:r w:rsidR="00E642F1">
        <w:t xml:space="preserve">Zagreba, </w:t>
      </w:r>
      <w:r w:rsidR="008D1420">
        <w:t>Ante Topića Mimare 38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D1420">
        <w:t>177.743,08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1A0B84" w:rsidP="001A0B84" w:rsidR="001A0B84">
      <w:pPr>
        <w:ind w:left="720"/>
      </w:pPr>
      <w:r>
        <w:t>DNA:</w:t>
      </w:r>
    </w:p>
    <w:p w:rsidRDefault="001A0B84" w:rsidP="001A0B84" w:rsidR="001A0B84">
      <w:pPr>
        <w:ind w:left="720"/>
      </w:pPr>
      <w:r>
        <w:t>e-oglasna ploča 45 dana</w:t>
      </w:r>
    </w:p>
    <w:p w:rsidRDefault="00E00D85" w:rsidP="00276582" w:rsidR="00E00D85" w:rsidRPr="004213F7"/>
    <w:sectPr w:rsidSect="00ED6AA8" w:rsidR="00E00D85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D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AF7"/>
    <w:rsid w:val="00185571"/>
    <w:rsid w:val="0018595E"/>
    <w:rsid w:val="00186CAA"/>
    <w:rsid w:val="0019061C"/>
    <w:rsid w:val="001A0B84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0790C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B6488"/>
    <w:rsid w:val="004F3962"/>
    <w:rsid w:val="0052377E"/>
    <w:rsid w:val="00524109"/>
    <w:rsid w:val="00527657"/>
    <w:rsid w:val="0053446F"/>
    <w:rsid w:val="00572798"/>
    <w:rsid w:val="00590AEF"/>
    <w:rsid w:val="00591994"/>
    <w:rsid w:val="00591E81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A033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D1420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4E0A"/>
    <w:rsid w:val="00AB60FD"/>
    <w:rsid w:val="00AC4528"/>
    <w:rsid w:val="00AD027A"/>
    <w:rsid w:val="00AF4190"/>
    <w:rsid w:val="00B42665"/>
    <w:rsid w:val="00B50AF4"/>
    <w:rsid w:val="00B753A9"/>
    <w:rsid w:val="00B82F18"/>
    <w:rsid w:val="00B9699C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00D85"/>
    <w:rsid w:val="00E22A5D"/>
    <w:rsid w:val="00E4590B"/>
    <w:rsid w:val="00E642F1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63B7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35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91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796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3391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31073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648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0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488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6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136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976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057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St-9154/2015-2</izvorni_sadrzaj>
    <derivirana_varijabla naziv="DomainObject.Oznaka_1">St-9154/2015-2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9154</izvorni_sadrzaj>
    <derivirana_varijabla naziv="DomainObject.Predmet.Broj_1">9154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St-9154/2015</izvorni_sadrzaj>
    <derivirana_varijabla naziv="DomainObject.Predmet.OznakaBroj_1">St-9154/2015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VIVA d.o.o.</izvorni_sadrzaj>
    <derivirana_varijabla naziv="DomainObject.Predmet.ProtustrankaFormated_1">  VIS VIVA d.o.o.</derivirana_varijabla>
  </DomainObject.Predmet.ProtustrankaFormated>
  <DomainObject.Predmet.ProtustrankaFormatedOIB>
    <izvorni_sadrzaj>  VIS VIVA d.o.o., OIB 92929109445</izvorni_sadrzaj>
    <derivirana_varijabla naziv="DomainObject.Predmet.ProtustrankaFormatedOIB_1">  VIS VIVA d.o.o., OIB 92929109445</derivirana_varijabla>
  </DomainObject.Predmet.ProtustrankaFormatedOIB>
  <DomainObject.Predmet.ProtustrankaFormatedWithAdress>
    <izvorni_sadrzaj> VIS VIVA d.o.o., Ante Topića-Mimare 38, 10000 Zagreb</izvorni_sadrzaj>
    <derivirana_varijabla naziv="DomainObject.Predmet.ProtustrankaFormatedWithAdress_1"> VIS VIVA d.o.o., Ante Topića-Mimare 38, 10000 Zagreb</derivirana_varijabla>
  </DomainObject.Predmet.ProtustrankaFormatedWithAdress>
  <DomainObject.Predmet.ProtustrankaFormatedWithAdressOIB>
    <izvorni_sadrzaj> VIS VIVA d.o.o., OIB 92929109445, Ante Topića-Mimare 38, 10000 Zagreb</izvorni_sadrzaj>
    <derivirana_varijabla naziv="DomainObject.Predmet.ProtustrankaFormatedWithAdressOIB_1"> VIS VIVA d.o.o., OIB 92929109445, Ante Topića-Mimare 38, 10000 Zagreb</derivirana_varijabla>
  </DomainObject.Predmet.ProtustrankaFormatedWithAdressOIB>
  <DomainObject.Predmet.ProtustrankaWithAdress>
    <izvorni_sadrzaj>VIS VIVA d.o.o. Ante Topića-Mimare 38, 10000 Zagreb</izvorni_sadrzaj>
    <derivirana_varijabla naziv="DomainObject.Predmet.ProtustrankaWithAdress_1">VIS VIVA d.o.o. Ante Topića-Mimare 38, 10000 Zagreb</derivirana_varijabla>
  </DomainObject.Predmet.ProtustrankaWithAdress>
  <DomainObject.Predmet.ProtustrankaWithAdressOIB>
    <izvorni_sadrzaj>VIS VIVA d.o.o., OIB 92929109445, Ante Topića-Mimare 38, 10000 Zagreb</izvorni_sadrzaj>
    <derivirana_varijabla naziv="DomainObject.Predmet.ProtustrankaWithAdressOIB_1">VIS VIVA d.o.o., OIB 92929109445, Ante Topića-Mimare 38, 10000 Zagreb</derivirana_varijabla>
  </DomainObject.Predmet.ProtustrankaWithAdressOIB>
  <DomainObject.Predmet.ProtustrankaNazivFormated>
    <izvorni_sadrzaj>VIS VIVA d.o.o.</izvorni_sadrzaj>
    <derivirana_varijabla naziv="DomainObject.Predmet.ProtustrankaNazivFormated_1">VIS VIVA d.o.o.</derivirana_varijabla>
  </DomainObject.Predmet.ProtustrankaNazivFormated>
  <DomainObject.Predmet.ProtustrankaNazivFormatedOIB>
    <izvorni_sadrzaj>VIS VIVA d.o.o., OIB 92929109445</izvorni_sadrzaj>
    <derivirana_varijabla naziv="DomainObject.Predmet.ProtustrankaNazivFormatedOIB_1">VIS VIVA d.o.o., OIB 92929109445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 VIVA d.o.o.</item>
    </izvorni_sadrzaj>
    <derivirana_varijabla naziv="DomainObject.Predmet.ProtuStrankaListFormated_1">
      <item>VIS VIVA d.o.o.</item>
    </derivirana_varijabla>
  </DomainObject.Predmet.ProtuStrankaListFormated>
  <DomainObject.Predmet.ProtuStrankaListFormatedOIB>
    <izvorni_sadrzaj>
      <item>VIS VIVA d.o.o., OIB 92929109445</item>
    </izvorni_sadrzaj>
    <derivirana_varijabla naziv="DomainObject.Predmet.ProtuStrankaListFormatedOIB_1">
      <item>VIS VIVA d.o.o., OIB 92929109445</item>
    </derivirana_varijabla>
  </DomainObject.Predmet.ProtuStrankaListFormatedOIB>
  <DomainObject.Predmet.ProtuStrankaListFormatedWithAdress>
    <izvorni_sadrzaj>
      <item>VIS VIVA d.o.o., Ante Topića-Mimare 38, 10000 Zagreb</item>
    </izvorni_sadrzaj>
    <derivirana_varijabla naziv="DomainObject.Predmet.ProtuStrankaListFormatedWithAdress_1">
      <item>VIS VIVA d.o.o., Ante Topića-Mimare 38, 10000 Zagreb</item>
    </derivirana_varijabla>
  </DomainObject.Predmet.ProtuStrankaListFormatedWithAdress>
  <DomainObject.Predmet.ProtuStrankaListFormatedWithAdressOIB>
    <izvorni_sadrzaj>
      <item>VIS VIVA d.o.o., OIB 92929109445, Ante Topića-Mimare 38, 10000 Zagreb</item>
    </izvorni_sadrzaj>
    <derivirana_varijabla naziv="DomainObject.Predmet.ProtuStrankaListFormatedWithAdressOIB_1">
      <item>VIS VIVA d.o.o., OIB 92929109445, Ante Topića-Mimare 38, 10000 Zagreb</item>
    </derivirana_varijabla>
  </DomainObject.Predmet.ProtuStrankaListFormatedWithAdressOIB>
  <DomainObject.Predmet.ProtuStrankaListNazivFormated>
    <izvorni_sadrzaj>
      <item>VIS VIVA d.o.o.</item>
    </izvorni_sadrzaj>
    <derivirana_varijabla naziv="DomainObject.Predmet.ProtuStrankaListNazivFormated_1">
      <item>VIS VIVA d.o.o.</item>
    </derivirana_varijabla>
  </DomainObject.Predmet.ProtuStrankaListNazivFormated>
  <DomainObject.Predmet.ProtuStrankaListNazivFormatedOIB>
    <izvorni_sadrzaj>
      <item>VIS VIVA d.o.o., OIB 92929109445</item>
    </izvorni_sadrzaj>
    <derivirana_varijabla naziv="DomainObject.Predmet.ProtuStrankaListNazivFormatedOIB_1">
      <item>VIS VIVA d.o.o., OIB 92929109445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St-9154/2015-2</izvorni_sadrzaj>
    <derivirana_varijabla naziv="DomainObject.PoslovniBrojDokumenta_1">St-9154/2015-2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 VIVA d.o.o.</izvorni_sadrzaj>
    <derivirana_varijabla naziv="DomainObject.Predmet.ProtustrankaIDrugi_1">VIS VIVA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VIS VIVA d.o.o., OIB 92929109445, Ante Topića-Mimare 38, 10000 Zagreb</izvorni_sadrzaj>
    <derivirana_varijabla naziv="DomainObject.Predmet.ProtustrankaIDrugiAdressOIB_1">VIS VIVA d.o.o., OIB 92929109445, Ante Topića-Mimare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 VIVA d.o.o.</item>
    </izvorni_sadrzaj>
    <derivirana_varijabla naziv="DomainObject.Predmet.SudioniciListNaziv_1">
      <item>FINA Regionalni centar Zagreb</item>
      <item>VIS VIVA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 VIVA d.o.o., OIB 92929109445, Ante Topića-Mimare 38,10000 Zagreb</item>
    </izvorni_sadrzaj>
    <derivirana_varijabla naziv="DomainObject.Predmet.SudioniciListAdressOIB_1">
      <item>FINA Regionalni centar Zagreb, OIB 85821130368, Trg svibanjskih žrtava 1995. br. 1,10000 Zagreb</item>
      <item>VIS VIVA d.o.o., OIB 92929109445, Ante Topića-Mimare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92929109445</item>
    </izvorni_sadrzaj>
    <derivirana_varijabla naziv="DomainObject.Predmet.SudioniciListNazivOIB_1">
      <item>, OIB 85821130368</item>
      <item>, OIB 92929109445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2015-12-30T07:36:00Z</dcterms:created>
  <dc:creator>ilukac</dc:creator>
  <cp:lastModifiedBy>Ivana Stampf</cp:lastModifiedBy>
  <cp:lastPrinted>2015-12-30T07:36:00Z</cp:lastPrinted>
  <dcterms:modified xmlns:xsi="http://www.w3.org/2001/XMLSchema-instance" xsi:type="dcterms:W3CDTF">2015-12-30T07:57:00Z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