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81de" w14:paraId="1ec81d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3EEC" w:rsidP="00613EEC" w:rsidR="00613EEC" w:rsidRPr="00613EEC">
      <w:pPr>
        <w:spacing w:after="0"/>
        <w:jc w:val="right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>Poslovni broj: 3 St-182/2016-</w:t>
      </w:r>
      <w:r>
        <w:rPr>
          <w:rFonts w:cs="Times New Roman" w:eastAsia="Times New Roman"/>
          <w:lang w:eastAsia="hr-HR"/>
        </w:rPr>
        <w:t>8</w:t>
      </w:r>
    </w:p>
    <w:p w:rsidRDefault="00613EEC" w:rsidP="00613EEC" w:rsidR="00613EEC" w:rsidRPr="00613EEC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bookmarkStart w:name="_GoBack" w:id="0"/>
      <w:bookmarkEnd w:id="0"/>
      <w:r w:rsidRPr="00613EEC">
        <w:rPr>
          <w:rFonts w:cs="Times New Roman" w:eastAsia="Times New Roman"/>
          <w:lang w:eastAsia="hr-HR"/>
        </w:rPr>
        <w:t>REPUBLIKA HRVATSKA</w:t>
      </w:r>
    </w:p>
    <w:p w:rsidRDefault="00613EEC" w:rsidP="00613EEC" w:rsidR="00613EEC" w:rsidRPr="00613EEC">
      <w:pPr>
        <w:spacing w:after="0"/>
        <w:ind w:firstLine="708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>TRGOVAČKI SUD U ZADRU</w:t>
      </w:r>
    </w:p>
    <w:p w:rsidRDefault="00613EEC" w:rsidP="00613EEC" w:rsidR="00613EEC" w:rsidRPr="00613EEC">
      <w:pPr>
        <w:spacing w:after="0"/>
        <w:ind w:firstLine="708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>Zadar, Dr. Franje Tuđmana 35</w:t>
      </w:r>
    </w:p>
    <w:p w:rsidRDefault="00613EEC" w:rsidP="00613EEC" w:rsidR="00613EEC" w:rsidRPr="00613EEC">
      <w:pPr>
        <w:spacing w:after="0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ab/>
        <w:t>R E PU B L I K A   H R V A T S K A</w:t>
      </w:r>
      <w:r w:rsidRPr="00613EEC">
        <w:rPr>
          <w:rFonts w:cs="Times New Roman" w:eastAsia="Times New Roman"/>
          <w:lang w:eastAsia="hr-HR"/>
        </w:rPr>
        <w:tab/>
      </w:r>
    </w:p>
    <w:p w:rsidRDefault="00613EEC" w:rsidP="00613EEC" w:rsidR="00613EEC" w:rsidRPr="00613E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jc w:val="center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Z A K LJ U Č A K </w:t>
      </w:r>
    </w:p>
    <w:p w:rsidRDefault="00613EEC" w:rsidP="00613EEC" w:rsidR="00613EEC" w:rsidRPr="00613E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jc w:val="both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CASTOR MEDIA j.d.o.o.</w:t>
      </w:r>
      <w:r w:rsidRPr="00613EEC">
        <w:rPr>
          <w:rFonts w:cs="Times New Roman" w:eastAsia="Times New Roman"/>
          <w:szCs w:val="20"/>
          <w:lang w:eastAsia="hr-HR"/>
        </w:rPr>
        <w:t xml:space="preserve">,  </w:t>
      </w:r>
      <w:proofErr w:type="spellStart"/>
      <w:r w:rsidRPr="00613EEC">
        <w:rPr>
          <w:rFonts w:cs="Times New Roman" w:eastAsia="Times New Roman"/>
          <w:szCs w:val="20"/>
          <w:lang w:eastAsia="hr-HR"/>
        </w:rPr>
        <w:t>Petrčane</w:t>
      </w:r>
      <w:proofErr w:type="spellEnd"/>
      <w:r w:rsidRPr="00613EE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13EEC">
        <w:rPr>
          <w:rFonts w:cs="Times New Roman" w:eastAsia="Times New Roman"/>
          <w:szCs w:val="20"/>
          <w:lang w:eastAsia="hr-HR"/>
        </w:rPr>
        <w:t>Petrčane</w:t>
      </w:r>
      <w:proofErr w:type="spellEnd"/>
      <w:r w:rsidRPr="00613EEC">
        <w:rPr>
          <w:rFonts w:cs="Times New Roman" w:eastAsia="Times New Roman"/>
          <w:szCs w:val="20"/>
          <w:lang w:eastAsia="hr-HR"/>
        </w:rPr>
        <w:t xml:space="preserve"> 15, OIB:62555327112,</w:t>
      </w:r>
      <w:r w:rsidRPr="00613EEC">
        <w:rPr>
          <w:rFonts w:cs="Times New Roman" w:eastAsia="Times New Roman"/>
          <w:lang w:eastAsia="hr-HR"/>
        </w:rPr>
        <w:t xml:space="preserve"> 30. lipnja 2017. </w:t>
      </w:r>
    </w:p>
    <w:p w:rsidRDefault="00613EEC" w:rsidP="00613EEC" w:rsidR="00613EEC" w:rsidRPr="00613E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jc w:val="center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z a k </w:t>
      </w:r>
      <w:proofErr w:type="spellStart"/>
      <w:r w:rsidRPr="00613EEC">
        <w:rPr>
          <w:rFonts w:cs="Times New Roman" w:eastAsia="Times New Roman"/>
          <w:lang w:eastAsia="hr-HR"/>
        </w:rPr>
        <w:t>lj</w:t>
      </w:r>
      <w:proofErr w:type="spellEnd"/>
      <w:r w:rsidRPr="00613EEC">
        <w:rPr>
          <w:rFonts w:cs="Times New Roman" w:eastAsia="Times New Roman"/>
          <w:lang w:eastAsia="hr-HR"/>
        </w:rPr>
        <w:t xml:space="preserve"> u č i o  j e</w:t>
      </w:r>
    </w:p>
    <w:p w:rsidRDefault="00613EEC" w:rsidP="00613EEC" w:rsidR="00613EEC" w:rsidRPr="00613E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613EEC" w:rsidP="00613EEC" w:rsidR="00613EEC" w:rsidRPr="00613E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13EEC" w:rsidP="00613EEC" w:rsidR="00613EEC" w:rsidRPr="00613E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13EEC" w:rsidP="00613EEC" w:rsidR="00613EEC" w:rsidRPr="00613E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jc w:val="center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U Zadru 30. lipnja 2017. </w:t>
      </w:r>
    </w:p>
    <w:p w:rsidRDefault="00613EEC" w:rsidP="00613EEC" w:rsidR="00613EEC" w:rsidRPr="00613EE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613EEC" w:rsidP="00613EEC" w:rsidR="00613EEC" w:rsidRPr="00613EE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>Tina Grgas</w:t>
      </w:r>
    </w:p>
    <w:p w:rsidRDefault="00613EEC" w:rsidP="00613EEC" w:rsidR="00613EEC" w:rsidRPr="00613EE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jc w:val="right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 </w:t>
      </w:r>
    </w:p>
    <w:p w:rsidRDefault="00613EEC" w:rsidP="00613EEC" w:rsidR="00613EEC" w:rsidRPr="00613E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>UPUTA O PRAVNOM LIJEKU</w:t>
      </w:r>
    </w:p>
    <w:p w:rsidRDefault="00613EEC" w:rsidP="00613EEC" w:rsidR="00613EEC" w:rsidRPr="00613EE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>Protiv ovog zaključka nije dopuštena žalba.</w:t>
      </w:r>
    </w:p>
    <w:p w:rsidRDefault="00613EEC" w:rsidP="00613EEC" w:rsidR="00613EEC" w:rsidRPr="00613E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3EEC" w:rsidP="00613EEC" w:rsidR="00613EEC" w:rsidRPr="00613EE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613EEC" w:rsidP="00613EEC" w:rsidR="00613EEC" w:rsidRPr="00613EE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13EEC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EEC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68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St-182/2016-6</izvorni_sadrzaj>
    <derivirana_varijabla naziv="DomainObject.Oznaka_1">St-182/2016-6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CASTOR MEDIA j.d.o.o. za izdavaštvo i usluge</izvorni_sadrzaj>
    <derivirana_varijabla naziv="DomainObject.Predmet.ProtustrankaFormated_1">  CASTOR MEDIA j.d.o.o. za izdavaštvo i usluge</derivirana_varijabla>
  </DomainObject.Predmet.ProtustrankaFormated>
  <DomainObject.Predmet.ProtustrankaFormatedOIB>
    <izvorni_sadrzaj>  CASTOR MEDIA j.d.o.o. za izdavaštvo i usluge, OIB 62555327112</izvorni_sadrzaj>
    <derivirana_varijabla naziv="DomainObject.Predmet.ProtustrankaFormatedOIB_1">  CASTOR MEDIA j.d.o.o. za izdavaštvo i usluge, OIB 62555327112</derivirana_varijabla>
  </DomainObject.Predmet.ProtustrankaFormatedOIB>
  <DomainObject.Predmet.ProtustrankaFormatedWithAdress>
    <izvorni_sadrzaj> CASTOR MEDIA j.d.o.o. za izdavaštvo i usluge, Petrčane 15, 23000 Petrčane</izvorni_sadrzaj>
    <derivirana_varijabla naziv="DomainObject.Predmet.ProtustrankaFormatedWithAdress_1"> CASTOR MEDIA j.d.o.o. za izdavaštvo i usluge, Petrčane 15, 23000 Petrčane</derivirana_varijabla>
  </DomainObject.Predmet.ProtustrankaFormatedWithAdress>
  <DomainObject.Predmet.ProtustrankaFormatedWithAdressOIB>
    <izvorni_sadrzaj> CASTOR MEDIA j.d.o.o. za izdavaštvo i usluge, OIB 62555327112, Petrčane 15, 23000 Petrčane</izvorni_sadrzaj>
    <derivirana_varijabla naziv="DomainObject.Predmet.ProtustrankaFormatedWithAdressOIB_1"> CASTOR MEDIA j.d.o.o. za izdavaštvo i usluge, OIB 62555327112, Petrčane 15, 23000 Petrčane</derivirana_varijabla>
  </DomainObject.Predmet.ProtustrankaFormatedWithAdressOIB>
  <DomainObject.Predmet.ProtustrankaWithAdress>
    <izvorni_sadrzaj>CASTOR MEDIA j.d.o.o. za izdavaštvo i usluge Petrčane 15, 23000 Petrčane</izvorni_sadrzaj>
    <derivirana_varijabla naziv="DomainObject.Predmet.ProtustrankaWithAdress_1">CASTOR MEDIA j.d.o.o. za izdavaštvo i usluge Petrčane 15, 23000 Petrčane</derivirana_varijabla>
  </DomainObject.Predmet.ProtustrankaWithAdress>
  <DomainObject.Predmet.ProtustrankaWithAdressOIB>
    <izvorni_sadrzaj>CASTOR MEDIA j.d.o.o. za izdavaštvo i usluge, OIB 62555327112, Petrčane 15, 23000 Petrčane</izvorni_sadrzaj>
    <derivirana_varijabla naziv="DomainObject.Predmet.ProtustrankaWithAdressOIB_1">CASTOR MEDIA j.d.o.o. za izdavaštvo i usluge, OIB 62555327112, Petrčane 15, 23000 Petrčane</derivirana_varijabla>
  </DomainObject.Predmet.ProtustrankaWithAdressOIB>
  <DomainObject.Predmet.ProtustrankaNazivFormated>
    <izvorni_sadrzaj>CASTOR MEDIA j.d.o.o. za izdavaštvo i usluge</izvorni_sadrzaj>
    <derivirana_varijabla naziv="DomainObject.Predmet.ProtustrankaNazivFormated_1">CASTOR MEDIA j.d.o.o. za izdavaštvo i usluge</derivirana_varijabla>
  </DomainObject.Predmet.ProtustrankaNazivFormated>
  <DomainObject.Predmet.ProtustrankaNazivFormatedOIB>
    <izvorni_sadrzaj>CASTOR MEDIA j.d.o.o. za izdavaštvo i usluge, OIB 62555327112</izvorni_sadrzaj>
    <derivirana_varijabla naziv="DomainObject.Predmet.ProtustrankaNazivFormatedOIB_1">CASTOR MEDIA j.d.o.o. za izdavaštvo i usluge, OIB 62555327112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3471.34</izvorni_sadrzaj>
    <derivirana_varijabla naziv="DomainObject.Predmet.TrenutnaVrijednost_1">3471.34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CASTOR MEDIA j.d.o.o. za izdavaštvo i usluge</item>
    </izvorni_sadrzaj>
    <derivirana_varijabla naziv="DomainObject.Predmet.ProtuStrankaListFormated_1">
      <item>CASTOR MEDIA j.d.o.o. za izdavaštvo i usluge</item>
    </derivirana_varijabla>
  </DomainObject.Predmet.ProtuStrankaListFormated>
  <DomainObject.Predmet.ProtuStrankaListFormatedOIB>
    <izvorni_sadrzaj>
      <item>CASTOR MEDIA j.d.o.o. za izdavaštvo i usluge, OIB 62555327112</item>
    </izvorni_sadrzaj>
    <derivirana_varijabla naziv="DomainObject.Predmet.ProtuStrankaListFormatedOIB_1">
      <item>CASTOR MEDIA j.d.o.o. za izdavaštvo i usluge, OIB 62555327112</item>
    </derivirana_varijabla>
  </DomainObject.Predmet.ProtuStrankaListFormatedOIB>
  <DomainObject.Predmet.ProtuStrankaListFormatedWithAdress>
    <izvorni_sadrzaj>
      <item>CASTOR MEDIA j.d.o.o. za izdavaštvo i usluge, Petrčane 15, 23000 Petrčane</item>
    </izvorni_sadrzaj>
    <derivirana_varijabla naziv="DomainObject.Predmet.ProtuStrankaListFormatedWithAdress_1">
      <item>CASTOR MEDIA j.d.o.o. za izdavaštvo i usluge, Petrčane 15, 23000 Petrčane</item>
    </derivirana_varijabla>
  </DomainObject.Predmet.ProtuStrankaListFormatedWithAdress>
  <DomainObject.Predmet.ProtuStrankaListFormatedWithAdressOIB>
    <izvorni_sadrzaj>
      <item>CASTOR MEDIA j.d.o.o. za izdavaštvo i usluge, OIB 62555327112, Petrčane 15, 23000 Petrčane</item>
    </izvorni_sadrzaj>
    <derivirana_varijabla naziv="DomainObject.Predmet.ProtuStrankaListFormatedWithAdressOIB_1">
      <item>CASTOR MEDIA j.d.o.o. za izdavaštvo i usluge, OIB 62555327112, Petrčane 15, 23000 Petrčane</item>
    </derivirana_varijabla>
  </DomainObject.Predmet.ProtuStrankaListFormatedWithAdressOIB>
  <DomainObject.Predmet.ProtuStrankaListNazivFormated>
    <izvorni_sadrzaj>
      <item>CASTOR MEDIA j.d.o.o. za izdavaštvo i usluge</item>
    </izvorni_sadrzaj>
    <derivirana_varijabla naziv="DomainObject.Predmet.ProtuStrankaListNazivFormated_1">
      <item>CASTOR MEDIA j.d.o.o. za izdavaštvo i usluge</item>
    </derivirana_varijabla>
  </DomainObject.Predmet.ProtuStrankaListNazivFormated>
  <DomainObject.Predmet.ProtuStrankaListNazivFormatedOIB>
    <izvorni_sadrzaj>
      <item>CASTOR MEDIA j.d.o.o. za izdavaštvo i usluge, OIB 62555327112</item>
    </izvorni_sadrzaj>
    <derivirana_varijabla naziv="DomainObject.Predmet.ProtuStrankaListNazivFormatedOIB_1">
      <item>CASTOR MEDIA j.d.o.o. za izdavaštvo i usluge, OIB 62555327112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St-182/2016-6</izvorni_sadrzaj>
    <derivirana_varijabla naziv="DomainObject.PoslovniBrojDokumenta_1">St-182/2016-6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CASTOR MEDIA j.d.o.o. za izdavaštvo i usluge</izvorni_sadrzaj>
    <derivirana_varijabla naziv="DomainObject.Predmet.ProtustrankaIDrugi_1">CASTOR MEDIA j.d.o.o. za izdavaštvo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CASTOR MEDIA j.d.o.o. za izdavaštvo i usluge, OIB 62555327112, Petrčane 15, 23000 Petrčane</izvorni_sadrzaj>
    <derivirana_varijabla naziv="DomainObject.Predmet.ProtustrankaIDrugiAdressOIB_1">CASTOR MEDIA j.d.o.o. za izdavaštvo i usluge, OIB 62555327112, Petrčane 15,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CASTOR MEDIA j.d.o.o. za izdavaštvo i usluge</item>
    </izvorni_sadrzaj>
    <derivirana_varijabla naziv="DomainObject.Predmet.SudioniciListNaziv_1">
      <item>FINA</item>
      <item>CASTOR MEDIA j.d.o.o. za izdavaštvo i usluge</item>
    </derivirana_varijabla>
  </DomainObject.Predmet.SudioniciListNaziv>
  <DomainObject.Predmet.SudioniciListAdressOIB>
    <izvorni_sadrzaj>
      <item>FINA, OIB 85821130368</item>
      <item>CASTOR MEDIA j.d.o.o. za izdavaštvo i usluge, OIB 62555327112, Petrčane 15,23000 Petrčane</item>
    </izvorni_sadrzaj>
    <derivirana_varijabla naziv="DomainObject.Predmet.SudioniciListAdressOIB_1">
      <item>FINA, OIB 85821130368</item>
      <item>CASTOR MEDIA j.d.o.o. za izdavaštvo i usluge, OIB 62555327112, Petrčane 15,23000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3C037-6CA4-4525-A9E9-3B47AC92D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1108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