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f9712" w14:paraId="0ef9712" w:rsidRDefault="001425CE" w:rsidP="00FB265C" w:rsidR="006A3DBC">
      <w:pPr>
        <w:pStyle w:val="Tijeloteksta"/>
        <w:jc w:val="both"/>
        <w:outlineLvl w:val="0"/>
        <w15:collapsed w:val="false"/>
        <w:rPr>
          <w:rFonts w:hAnsi="Times New Roman" w:ascii="Times New Roman"/>
          <w:sz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1154F">
        <w:rPr>
          <w:sz w:val="24"/>
        </w:rPr>
        <w:t xml:space="preserve">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E1154F" w:rsidR="006A3DBC">
        <w:tc>
          <w:tcPr>
            <w:tcW w:type="dxa" w:w="3060"/>
          </w:tcPr>
          <w:p w:rsidRDefault="006A3DBC" w:rsidP="00E1154F" w:rsidR="006A3DBC" w:rsidRPr="00575E73">
            <w:pPr>
              <w:pStyle w:val="Naslov2"/>
              <w:rPr>
                <w:b w:val="false"/>
                <w:bCs w:val="false"/>
                <w:sz w:val="24"/>
              </w:rPr>
            </w:pPr>
            <w:r w:rsidRPr="00575E73">
              <w:rPr>
                <w:b w:val="false"/>
                <w:bCs w:val="false"/>
                <w:sz w:val="24"/>
              </w:rPr>
              <w:t>REPUBLIKA HRVATSKA</w:t>
            </w:r>
          </w:p>
          <w:p w:rsidRDefault="006A3DBC" w:rsidP="00E1154F" w:rsidR="006A3DBC">
            <w:pPr>
              <w:jc w:val="center"/>
            </w:pPr>
            <w:r>
              <w:t>Trgovački sud u Zagrebu</w:t>
            </w:r>
          </w:p>
          <w:p w:rsidRDefault="006A3DBC" w:rsidP="00E1154F" w:rsidR="006A3DBC">
            <w:pPr>
              <w:jc w:val="center"/>
            </w:pPr>
            <w:r>
              <w:t>Zagreb, Amruševa 2/II</w:t>
            </w:r>
          </w:p>
        </w:tc>
      </w:tr>
    </w:tbl>
    <w:p w:rsidRDefault="00033516" w:rsidP="003173B4" w:rsidR="003173B4">
      <w:pPr>
        <w:jc w:val="right"/>
        <w:rPr>
          <w:lang w:val="pt-BR"/>
        </w:rPr>
      </w:pPr>
      <w:r w:rsidRPr="00A45ADC">
        <w:rPr>
          <w:b/>
          <w:sz w:val="24"/>
          <w:szCs w:val="24"/>
        </w:rPr>
        <w:tab/>
      </w:r>
      <w:r w:rsidRPr="00A45ADC">
        <w:rPr>
          <w:b/>
          <w:sz w:val="24"/>
          <w:szCs w:val="24"/>
        </w:rPr>
        <w:tab/>
      </w:r>
      <w:r w:rsidRPr="00A45ADC">
        <w:rPr>
          <w:b/>
          <w:sz w:val="24"/>
          <w:szCs w:val="24"/>
        </w:rPr>
        <w:tab/>
      </w:r>
      <w:r w:rsidRPr="00A45ADC">
        <w:rPr>
          <w:sz w:val="24"/>
          <w:szCs w:val="24"/>
        </w:rPr>
        <w:t xml:space="preserve">      </w:t>
      </w:r>
      <w:r w:rsidRPr="00A45ADC">
        <w:rPr>
          <w:sz w:val="24"/>
          <w:szCs w:val="24"/>
          <w:lang w:val="pt-BR"/>
        </w:rPr>
        <w:t xml:space="preserve">                                      </w:t>
      </w:r>
      <w:r w:rsidR="003173B4" w:rsidRPr="00264673">
        <w:rPr>
          <w:lang w:val="pt-BR"/>
        </w:rPr>
        <w:t>40.St-</w:t>
      </w:r>
      <w:r w:rsidR="003173B4">
        <w:rPr>
          <w:lang w:val="pt-BR"/>
        </w:rPr>
        <w:t>585/2014</w:t>
      </w:r>
      <w:r w:rsidR="003173B4" w:rsidRPr="00264673">
        <w:rPr>
          <w:lang w:val="pt-BR"/>
        </w:rPr>
        <w:t xml:space="preserve">  </w:t>
      </w:r>
    </w:p>
    <w:p w:rsidRDefault="003173B4" w:rsidP="003173B4" w:rsidR="003173B4" w:rsidRPr="00264673">
      <w:pPr>
        <w:jc w:val="center"/>
        <w:rPr>
          <w:lang w:val="pt-BR"/>
        </w:rPr>
      </w:pPr>
      <w:r>
        <w:rPr>
          <w:lang w:val="pt-BR"/>
        </w:rPr>
        <w:t>R E P U B L I K A  H R V A T S K A</w:t>
      </w:r>
    </w:p>
    <w:p w:rsidRDefault="003173B4" w:rsidP="003173B4" w:rsidR="003173B4" w:rsidRPr="002B5B7E">
      <w:pPr>
        <w:jc w:val="center"/>
      </w:pPr>
      <w:r w:rsidRPr="002B5B7E">
        <w:t>Z A K LJ U Č A K</w:t>
      </w:r>
    </w:p>
    <w:p w:rsidRDefault="003173B4" w:rsidP="003173B4" w:rsidR="003173B4">
      <w:pPr>
        <w:jc w:val="center"/>
        <w:rPr>
          <w:lang w:val="pt-BR"/>
        </w:rPr>
      </w:pPr>
    </w:p>
    <w:p w:rsidRDefault="003173B4" w:rsidP="003173B4" w:rsidR="003173B4" w:rsidRPr="00A807E8">
      <w:pPr>
        <w:ind w:firstLine="720"/>
        <w:jc w:val="both"/>
        <w:rPr>
          <w:sz w:val="24"/>
          <w:szCs w:val="24"/>
        </w:rPr>
      </w:pPr>
      <w:r w:rsidRPr="00A807E8">
        <w:rPr>
          <w:sz w:val="24"/>
          <w:szCs w:val="24"/>
        </w:rPr>
        <w:t xml:space="preserve">TRGOVAČKI SUD U ZAGREBU po sucu Anti Galiću, kao stečajnom sucu, , u stečajnom postupku nad dužnikom EKOVENT d.o.o., u stečaju, Krapina, Krapinsko Strahinje 28., (OIB 02693661308), dana  </w:t>
      </w:r>
      <w:r w:rsidR="00FD3497" w:rsidRPr="00A807E8">
        <w:rPr>
          <w:sz w:val="24"/>
          <w:szCs w:val="24"/>
        </w:rPr>
        <w:t>17.prosinca</w:t>
      </w:r>
      <w:r w:rsidRPr="00A807E8">
        <w:rPr>
          <w:sz w:val="24"/>
          <w:szCs w:val="24"/>
        </w:rPr>
        <w:t xml:space="preserve"> 2018.</w:t>
      </w:r>
    </w:p>
    <w:p w:rsidRDefault="007965DD" w:rsidP="007965DD" w:rsidR="007965DD" w:rsidRPr="005F3621">
      <w:pPr>
        <w:jc w:val="both"/>
        <w:rPr>
          <w:sz w:val="40"/>
          <w:szCs w:val="40"/>
        </w:rPr>
      </w:pPr>
    </w:p>
    <w:p w:rsidRDefault="004F6863" w:rsidR="00E1154F" w:rsidRPr="00A45ADC">
      <w:pPr>
        <w:jc w:val="center"/>
        <w:rPr>
          <w:b/>
          <w:sz w:val="24"/>
          <w:szCs w:val="24"/>
        </w:rPr>
      </w:pPr>
      <w:r w:rsidRPr="00A45ADC">
        <w:rPr>
          <w:b/>
          <w:sz w:val="24"/>
          <w:szCs w:val="24"/>
        </w:rPr>
        <w:t xml:space="preserve">z a k lj u č </w:t>
      </w:r>
      <w:r w:rsidR="00E1154F" w:rsidRPr="00A45ADC">
        <w:rPr>
          <w:b/>
          <w:sz w:val="24"/>
          <w:szCs w:val="24"/>
        </w:rPr>
        <w:t>i o     j e</w:t>
      </w:r>
    </w:p>
    <w:p w:rsidRDefault="00E1154F" w:rsidR="00E1154F" w:rsidRPr="00A45ADC">
      <w:pPr>
        <w:jc w:val="center"/>
        <w:rPr>
          <w:b/>
          <w:sz w:val="24"/>
          <w:szCs w:val="24"/>
        </w:rPr>
      </w:pPr>
    </w:p>
    <w:p w:rsidRDefault="00E1154F" w:rsidP="00C41708" w:rsidR="0066190A" w:rsidRPr="00A45ADC">
      <w:pPr>
        <w:jc w:val="both"/>
        <w:rPr>
          <w:sz w:val="24"/>
          <w:szCs w:val="24"/>
        </w:rPr>
      </w:pPr>
      <w:r w:rsidRPr="00A45ADC">
        <w:rPr>
          <w:b/>
          <w:sz w:val="24"/>
          <w:szCs w:val="24"/>
        </w:rPr>
        <w:tab/>
      </w:r>
      <w:r w:rsidRPr="00A45ADC">
        <w:rPr>
          <w:sz w:val="24"/>
          <w:szCs w:val="24"/>
        </w:rPr>
        <w:t xml:space="preserve">Nalaže se </w:t>
      </w:r>
      <w:r w:rsidR="00033516" w:rsidRPr="00A45ADC">
        <w:rPr>
          <w:sz w:val="24"/>
          <w:szCs w:val="24"/>
        </w:rPr>
        <w:t xml:space="preserve">Financijskoj agenciji </w:t>
      </w:r>
      <w:r w:rsidR="00C41708" w:rsidRPr="00A45ADC">
        <w:rPr>
          <w:sz w:val="24"/>
          <w:szCs w:val="24"/>
        </w:rPr>
        <w:t xml:space="preserve">novčana sredstva uplaćena </w:t>
      </w:r>
      <w:r w:rsidR="00B7008B" w:rsidRPr="00A45ADC">
        <w:rPr>
          <w:sz w:val="24"/>
          <w:szCs w:val="24"/>
        </w:rPr>
        <w:t xml:space="preserve">s osnova jamčevine po </w:t>
      </w:r>
      <w:r w:rsidR="00187C10" w:rsidRPr="00A45ADC">
        <w:rPr>
          <w:sz w:val="24"/>
          <w:szCs w:val="24"/>
        </w:rPr>
        <w:t>poziv</w:t>
      </w:r>
      <w:r w:rsidR="00B7008B" w:rsidRPr="00A45ADC">
        <w:rPr>
          <w:sz w:val="24"/>
          <w:szCs w:val="24"/>
        </w:rPr>
        <w:t>u</w:t>
      </w:r>
      <w:r w:rsidR="00187C10" w:rsidRPr="00A45ADC">
        <w:rPr>
          <w:sz w:val="24"/>
          <w:szCs w:val="24"/>
        </w:rPr>
        <w:t xml:space="preserve"> na sudjelovanje na </w:t>
      </w:r>
      <w:r w:rsidR="00033516" w:rsidRPr="00A45ADC">
        <w:rPr>
          <w:sz w:val="24"/>
          <w:szCs w:val="24"/>
        </w:rPr>
        <w:t>elektroničk</w:t>
      </w:r>
      <w:r w:rsidR="00187C10" w:rsidRPr="00A45ADC">
        <w:rPr>
          <w:sz w:val="24"/>
          <w:szCs w:val="24"/>
        </w:rPr>
        <w:t>oj</w:t>
      </w:r>
      <w:r w:rsidR="00033516" w:rsidRPr="00A45ADC">
        <w:rPr>
          <w:sz w:val="24"/>
          <w:szCs w:val="24"/>
        </w:rPr>
        <w:t xml:space="preserve"> javno</w:t>
      </w:r>
      <w:r w:rsidR="00187C10" w:rsidRPr="00A45ADC">
        <w:rPr>
          <w:sz w:val="24"/>
          <w:szCs w:val="24"/>
        </w:rPr>
        <w:t>j</w:t>
      </w:r>
      <w:r w:rsidR="00033516" w:rsidRPr="00A45ADC">
        <w:rPr>
          <w:sz w:val="24"/>
          <w:szCs w:val="24"/>
        </w:rPr>
        <w:t xml:space="preserve"> dražb</w:t>
      </w:r>
      <w:r w:rsidR="00187C10" w:rsidRPr="00A45ADC">
        <w:rPr>
          <w:sz w:val="24"/>
          <w:szCs w:val="24"/>
        </w:rPr>
        <w:t xml:space="preserve">i </w:t>
      </w:r>
      <w:r w:rsidR="00033516" w:rsidRPr="00A45ADC">
        <w:rPr>
          <w:sz w:val="24"/>
          <w:szCs w:val="24"/>
        </w:rPr>
        <w:t xml:space="preserve">(identifikator nadmetanja </w:t>
      </w:r>
      <w:r w:rsidR="00EA1213">
        <w:rPr>
          <w:sz w:val="24"/>
          <w:szCs w:val="24"/>
        </w:rPr>
        <w:t>10589</w:t>
      </w:r>
      <w:r w:rsidR="00033516" w:rsidRPr="00A45ADC">
        <w:rPr>
          <w:sz w:val="24"/>
          <w:szCs w:val="24"/>
        </w:rPr>
        <w:t>)</w:t>
      </w:r>
      <w:r w:rsidR="0066190A" w:rsidRPr="00A45ADC">
        <w:rPr>
          <w:sz w:val="24"/>
          <w:szCs w:val="24"/>
        </w:rPr>
        <w:t xml:space="preserve"> vratiti uplatitelj</w:t>
      </w:r>
      <w:r w:rsidR="00275C15">
        <w:rPr>
          <w:sz w:val="24"/>
          <w:szCs w:val="24"/>
        </w:rPr>
        <w:t>u</w:t>
      </w:r>
      <w:r w:rsidR="0066190A" w:rsidRPr="00A45ADC">
        <w:rPr>
          <w:sz w:val="24"/>
          <w:szCs w:val="24"/>
        </w:rPr>
        <w:t xml:space="preserve"> i to</w:t>
      </w:r>
      <w:r w:rsidR="00275C15">
        <w:rPr>
          <w:sz w:val="24"/>
          <w:szCs w:val="24"/>
        </w:rPr>
        <w:t>:</w:t>
      </w:r>
    </w:p>
    <w:p w:rsidRDefault="00275C15" w:rsidP="00C41708" w:rsidR="00B50A4C" w:rsidRPr="00A45ADC">
      <w:pPr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CA2DA4" w:rsidRPr="00CA2DA4">
        <w:rPr>
          <w:sz w:val="24"/>
          <w:szCs w:val="24"/>
        </w:rPr>
        <w:t xml:space="preserve"> </w:t>
      </w:r>
      <w:r w:rsidR="00CA2DA4">
        <w:rPr>
          <w:sz w:val="24"/>
          <w:szCs w:val="24"/>
        </w:rPr>
        <w:t xml:space="preserve">Ivana Bestvina iz Osijeka, Sijenjak 53. </w:t>
      </w:r>
      <w:r w:rsidR="00570632">
        <w:rPr>
          <w:sz w:val="24"/>
          <w:szCs w:val="24"/>
        </w:rPr>
        <w:t xml:space="preserve">OIB </w:t>
      </w:r>
      <w:r w:rsidR="00CA2DA4">
        <w:rPr>
          <w:sz w:val="24"/>
          <w:szCs w:val="24"/>
        </w:rPr>
        <w:t>57594455622</w:t>
      </w:r>
      <w:r w:rsidR="00570632">
        <w:rPr>
          <w:sz w:val="24"/>
          <w:szCs w:val="24"/>
        </w:rPr>
        <w:t xml:space="preserve">, </w:t>
      </w:r>
      <w:r w:rsidR="0066190A" w:rsidRPr="00A45ADC">
        <w:rPr>
          <w:sz w:val="24"/>
          <w:szCs w:val="24"/>
        </w:rPr>
        <w:t>iznos od</w:t>
      </w:r>
      <w:r w:rsidR="00E30872" w:rsidRPr="00A45ADC">
        <w:rPr>
          <w:sz w:val="24"/>
          <w:szCs w:val="24"/>
        </w:rPr>
        <w:t xml:space="preserve"> </w:t>
      </w:r>
      <w:r w:rsidR="00570632">
        <w:rPr>
          <w:sz w:val="24"/>
          <w:szCs w:val="24"/>
        </w:rPr>
        <w:t xml:space="preserve">37.000,00 kn, naračun broj </w:t>
      </w:r>
      <w:r w:rsidR="00E30872" w:rsidRPr="00A45ADC">
        <w:rPr>
          <w:sz w:val="24"/>
          <w:szCs w:val="24"/>
        </w:rPr>
        <w:t xml:space="preserve"> IBAN: HR </w:t>
      </w:r>
      <w:r w:rsidR="00CA2DA4">
        <w:rPr>
          <w:sz w:val="24"/>
          <w:szCs w:val="24"/>
        </w:rPr>
        <w:t>9424020063206312675</w:t>
      </w:r>
      <w:r w:rsidR="003332A5">
        <w:rPr>
          <w:sz w:val="24"/>
          <w:szCs w:val="24"/>
        </w:rPr>
        <w:t xml:space="preserve">, </w:t>
      </w:r>
      <w:r w:rsidR="00777DB2" w:rsidRPr="00A45ADC">
        <w:rPr>
          <w:sz w:val="24"/>
          <w:szCs w:val="24"/>
        </w:rPr>
        <w:t xml:space="preserve">te po </w:t>
      </w:r>
      <w:r w:rsidR="00D9699F" w:rsidRPr="00A45ADC">
        <w:rPr>
          <w:sz w:val="24"/>
          <w:szCs w:val="24"/>
        </w:rPr>
        <w:t>provedenom prijenos</w:t>
      </w:r>
      <w:r w:rsidR="000137A3" w:rsidRPr="00A45ADC">
        <w:rPr>
          <w:sz w:val="24"/>
          <w:szCs w:val="24"/>
        </w:rPr>
        <w:t>u</w:t>
      </w:r>
      <w:r w:rsidR="00777DB2" w:rsidRPr="00A45ADC">
        <w:rPr>
          <w:sz w:val="24"/>
          <w:szCs w:val="24"/>
        </w:rPr>
        <w:t xml:space="preserve"> dostaviti</w:t>
      </w:r>
      <w:r w:rsidR="00B50A4C" w:rsidRPr="00A45ADC">
        <w:rPr>
          <w:sz w:val="24"/>
          <w:szCs w:val="24"/>
        </w:rPr>
        <w:t xml:space="preserve"> </w:t>
      </w:r>
      <w:r w:rsidR="00AC1095" w:rsidRPr="00A45ADC">
        <w:rPr>
          <w:sz w:val="24"/>
          <w:szCs w:val="24"/>
        </w:rPr>
        <w:t>obavijest na gornji broj spisa.</w:t>
      </w:r>
    </w:p>
    <w:p w:rsidRDefault="00E1154F" w:rsidR="00E1154F" w:rsidRPr="00A45ADC">
      <w:pPr>
        <w:ind w:hanging="283" w:left="283"/>
        <w:jc w:val="both"/>
        <w:rPr>
          <w:sz w:val="24"/>
          <w:szCs w:val="24"/>
        </w:rPr>
      </w:pPr>
    </w:p>
    <w:p w:rsidRDefault="00E1154F" w:rsidR="00E1154F" w:rsidRPr="00A45ADC">
      <w:pPr>
        <w:ind w:hanging="283" w:left="283"/>
        <w:jc w:val="center"/>
        <w:rPr>
          <w:sz w:val="24"/>
          <w:szCs w:val="24"/>
        </w:rPr>
      </w:pPr>
      <w:r w:rsidRPr="00A45ADC">
        <w:rPr>
          <w:sz w:val="24"/>
          <w:szCs w:val="24"/>
        </w:rPr>
        <w:t>Obrazloženje</w:t>
      </w:r>
    </w:p>
    <w:p w:rsidRDefault="00E50C17" w:rsidR="00E50C17" w:rsidRPr="00A45ADC">
      <w:pPr>
        <w:ind w:hanging="283" w:left="283"/>
        <w:jc w:val="center"/>
        <w:rPr>
          <w:sz w:val="24"/>
          <w:szCs w:val="24"/>
        </w:rPr>
      </w:pPr>
    </w:p>
    <w:p w:rsidRDefault="007965DD" w:rsidP="007965DD" w:rsidR="007965DD" w:rsidRPr="00A45ADC">
      <w:pPr>
        <w:jc w:val="both"/>
        <w:rPr>
          <w:sz w:val="24"/>
          <w:szCs w:val="24"/>
        </w:rPr>
      </w:pPr>
      <w:r w:rsidRPr="00A45ADC">
        <w:rPr>
          <w:sz w:val="24"/>
          <w:szCs w:val="24"/>
        </w:rPr>
        <w:tab/>
        <w:t xml:space="preserve">Uvidom u izvješće Financijske  agencije dostavljenog sudu </w:t>
      </w:r>
      <w:r>
        <w:rPr>
          <w:sz w:val="24"/>
          <w:szCs w:val="24"/>
        </w:rPr>
        <w:t xml:space="preserve">dana </w:t>
      </w:r>
      <w:r w:rsidR="00BB2581">
        <w:rPr>
          <w:sz w:val="24"/>
          <w:szCs w:val="24"/>
        </w:rPr>
        <w:t>18.listopada</w:t>
      </w:r>
      <w:r w:rsidRPr="00A45ADC">
        <w:rPr>
          <w:sz w:val="24"/>
          <w:szCs w:val="24"/>
        </w:rPr>
        <w:t xml:space="preserve"> 201</w:t>
      </w:r>
      <w:r w:rsidR="00BB2581">
        <w:rPr>
          <w:sz w:val="24"/>
          <w:szCs w:val="24"/>
        </w:rPr>
        <w:t>8</w:t>
      </w:r>
      <w:r w:rsidRPr="00A45ADC">
        <w:rPr>
          <w:sz w:val="24"/>
          <w:szCs w:val="24"/>
        </w:rPr>
        <w:t xml:space="preserve">. utvrđeno je da </w:t>
      </w:r>
      <w:r w:rsidR="00D719E2">
        <w:rPr>
          <w:sz w:val="24"/>
          <w:szCs w:val="24"/>
        </w:rPr>
        <w:t xml:space="preserve">je </w:t>
      </w:r>
      <w:r w:rsidRPr="00A45ADC">
        <w:rPr>
          <w:sz w:val="24"/>
          <w:szCs w:val="24"/>
        </w:rPr>
        <w:t>u izreci naveden</w:t>
      </w:r>
      <w:r w:rsidR="009A2AA9">
        <w:rPr>
          <w:sz w:val="24"/>
          <w:szCs w:val="24"/>
        </w:rPr>
        <w:t>e</w:t>
      </w:r>
      <w:r w:rsidRPr="00A45ADC">
        <w:rPr>
          <w:sz w:val="24"/>
          <w:szCs w:val="24"/>
        </w:rPr>
        <w:t xml:space="preserve"> osob</w:t>
      </w:r>
      <w:r w:rsidR="009A2AA9">
        <w:rPr>
          <w:sz w:val="24"/>
          <w:szCs w:val="24"/>
        </w:rPr>
        <w:t>e</w:t>
      </w:r>
      <w:r w:rsidRPr="00A45ADC">
        <w:rPr>
          <w:sz w:val="24"/>
          <w:szCs w:val="24"/>
        </w:rPr>
        <w:t xml:space="preserve"> uplatil</w:t>
      </w:r>
      <w:r w:rsidR="00582E11">
        <w:rPr>
          <w:sz w:val="24"/>
          <w:szCs w:val="24"/>
        </w:rPr>
        <w:t>a</w:t>
      </w:r>
      <w:r w:rsidRPr="00A45ADC">
        <w:rPr>
          <w:sz w:val="24"/>
          <w:szCs w:val="24"/>
        </w:rPr>
        <w:t xml:space="preserve"> jamčevinu po pozivu na sudjelovanje na elektroničkoj javnoj dražbi (identifikator nadmetanja </w:t>
      </w:r>
      <w:r w:rsidR="00BB2581">
        <w:rPr>
          <w:sz w:val="24"/>
          <w:szCs w:val="24"/>
        </w:rPr>
        <w:t>10589</w:t>
      </w:r>
      <w:r w:rsidRPr="00A45ADC">
        <w:rPr>
          <w:sz w:val="24"/>
          <w:szCs w:val="24"/>
        </w:rPr>
        <w:t xml:space="preserve">). Iz istog izvješća </w:t>
      </w:r>
      <w:r w:rsidR="00582E11">
        <w:rPr>
          <w:sz w:val="24"/>
          <w:szCs w:val="24"/>
        </w:rPr>
        <w:t>F</w:t>
      </w:r>
      <w:r w:rsidRPr="00A45ADC">
        <w:rPr>
          <w:sz w:val="24"/>
          <w:szCs w:val="24"/>
        </w:rPr>
        <w:t>inancijske agencije je razvidno da  u izreci naveden</w:t>
      </w:r>
      <w:r w:rsidR="009A2AA9">
        <w:rPr>
          <w:sz w:val="24"/>
          <w:szCs w:val="24"/>
        </w:rPr>
        <w:t>e</w:t>
      </w:r>
      <w:r w:rsidRPr="00A45ADC">
        <w:rPr>
          <w:sz w:val="24"/>
          <w:szCs w:val="24"/>
        </w:rPr>
        <w:t xml:space="preserve"> osob</w:t>
      </w:r>
      <w:r w:rsidR="00BB2581">
        <w:rPr>
          <w:sz w:val="24"/>
          <w:szCs w:val="24"/>
        </w:rPr>
        <w:t>a</w:t>
      </w:r>
      <w:r w:rsidRPr="00A45ADC">
        <w:rPr>
          <w:sz w:val="24"/>
          <w:szCs w:val="24"/>
        </w:rPr>
        <w:t xml:space="preserve"> ni</w:t>
      </w:r>
      <w:r w:rsidR="00BB2581">
        <w:rPr>
          <w:sz w:val="24"/>
          <w:szCs w:val="24"/>
        </w:rPr>
        <w:t>je</w:t>
      </w:r>
      <w:r w:rsidR="009A2AA9">
        <w:rPr>
          <w:sz w:val="24"/>
          <w:szCs w:val="24"/>
        </w:rPr>
        <w:t xml:space="preserve"> </w:t>
      </w:r>
      <w:r w:rsidRPr="00A45ADC">
        <w:rPr>
          <w:sz w:val="24"/>
          <w:szCs w:val="24"/>
        </w:rPr>
        <w:t>sudjeloval</w:t>
      </w:r>
      <w:r w:rsidR="00BB2581">
        <w:rPr>
          <w:sz w:val="24"/>
          <w:szCs w:val="24"/>
        </w:rPr>
        <w:t>a</w:t>
      </w:r>
      <w:r w:rsidRPr="00A45ADC">
        <w:rPr>
          <w:sz w:val="24"/>
          <w:szCs w:val="24"/>
        </w:rPr>
        <w:t xml:space="preserve"> na javnoj dražbi.</w:t>
      </w:r>
    </w:p>
    <w:p w:rsidRDefault="007965DD" w:rsidP="007965DD" w:rsidR="007965DD" w:rsidRPr="00A45ADC">
      <w:pPr>
        <w:jc w:val="both"/>
        <w:rPr>
          <w:sz w:val="24"/>
          <w:szCs w:val="24"/>
        </w:rPr>
      </w:pPr>
    </w:p>
    <w:p w:rsidRDefault="007965DD" w:rsidP="007965DD" w:rsidR="007965DD" w:rsidRPr="00A45ADC">
      <w:pPr>
        <w:jc w:val="both"/>
        <w:rPr>
          <w:sz w:val="24"/>
          <w:szCs w:val="24"/>
        </w:rPr>
      </w:pPr>
      <w:r w:rsidRPr="00A45ADC">
        <w:rPr>
          <w:sz w:val="24"/>
          <w:szCs w:val="24"/>
        </w:rPr>
        <w:tab/>
        <w:t xml:space="preserve">Prema odredbi članka 99. stavak 4. i članka 132.e  stavak 4. </w:t>
      </w:r>
      <w:r w:rsidR="00B25037" w:rsidRPr="00A45ADC">
        <w:rPr>
          <w:sz w:val="24"/>
          <w:szCs w:val="24"/>
        </w:rPr>
        <w:t xml:space="preserve">Ovršnog zakona (N.N.br. 112/12, 25/13 i 73/17, dalje. OZ) </w:t>
      </w:r>
      <w:r w:rsidRPr="00A45ADC">
        <w:rPr>
          <w:sz w:val="24"/>
          <w:szCs w:val="24"/>
        </w:rPr>
        <w:t>ponuditeljima čija ponuda nije prihvaćena Agencija će vratiti jamčevinu na temelju naloga suda za prijenos novčanih sredstava, a prema odredbi, a prema odredbi članka 13. stavak 1. Pravilnika o načinu i postupku prodaje nekretnina i pokretnina u ovršnom postupku (N.N.br.156/14, dalje: Pravilnik) uplaćena jamčevina ostaje na posebnom računu Agencije otvorenom za tu namjenu do primitka naloga nadležnog tijela za njezin povrat ili za drugo postupanje s novčanim sredstvima uplaćenim na ime jamčevine.</w:t>
      </w:r>
    </w:p>
    <w:p w:rsidRDefault="007965DD" w:rsidP="007965DD" w:rsidR="007965DD" w:rsidRPr="00A45ADC">
      <w:pPr>
        <w:jc w:val="both"/>
        <w:rPr>
          <w:sz w:val="24"/>
          <w:szCs w:val="24"/>
        </w:rPr>
      </w:pPr>
      <w:r w:rsidRPr="00A45ADC">
        <w:rPr>
          <w:sz w:val="24"/>
          <w:szCs w:val="24"/>
        </w:rPr>
        <w:tab/>
        <w:t>Slijedom naprijed navedenog, a temeljem odredbe članka 99. stavak 4. i članka 132.e., stavak 4. OZ-a, te  odredbe članka 13. stavak 1. Pravilnika odlučeno je kao u izreci.</w:t>
      </w:r>
    </w:p>
    <w:p w:rsidRDefault="00E1154F" w:rsidR="00E1154F" w:rsidRPr="00A45ADC">
      <w:pPr>
        <w:jc w:val="center"/>
        <w:rPr>
          <w:sz w:val="24"/>
          <w:szCs w:val="24"/>
        </w:rPr>
      </w:pPr>
      <w:r w:rsidRPr="00A45ADC">
        <w:rPr>
          <w:sz w:val="24"/>
          <w:szCs w:val="24"/>
        </w:rPr>
        <w:t xml:space="preserve">Zagreb, </w:t>
      </w:r>
      <w:r w:rsidR="0001332C">
        <w:rPr>
          <w:sz w:val="24"/>
          <w:szCs w:val="24"/>
        </w:rPr>
        <w:t>17</w:t>
      </w:r>
      <w:r w:rsidR="00A807E8">
        <w:rPr>
          <w:sz w:val="24"/>
          <w:szCs w:val="24"/>
        </w:rPr>
        <w:t>.prosinca</w:t>
      </w:r>
      <w:r w:rsidR="007553AD" w:rsidRPr="00A45ADC">
        <w:rPr>
          <w:sz w:val="24"/>
          <w:szCs w:val="24"/>
        </w:rPr>
        <w:t xml:space="preserve"> 201</w:t>
      </w:r>
      <w:r w:rsidR="009425EA">
        <w:rPr>
          <w:sz w:val="24"/>
          <w:szCs w:val="24"/>
        </w:rPr>
        <w:t>8</w:t>
      </w:r>
      <w:r w:rsidR="007553AD" w:rsidRPr="00A45ADC">
        <w:rPr>
          <w:sz w:val="24"/>
          <w:szCs w:val="24"/>
        </w:rPr>
        <w:t>.</w:t>
      </w:r>
      <w:r w:rsidR="004F6863" w:rsidRPr="00A45ADC">
        <w:rPr>
          <w:sz w:val="24"/>
          <w:szCs w:val="24"/>
        </w:rPr>
        <w:t xml:space="preserve">      </w:t>
      </w:r>
    </w:p>
    <w:p w:rsidRDefault="0063704B" w:rsidP="00E372C7" w:rsidR="00E1154F" w:rsidRPr="00A45ADC">
      <w:pPr>
        <w:jc w:val="right"/>
        <w:rPr>
          <w:sz w:val="24"/>
          <w:szCs w:val="24"/>
        </w:rPr>
      </w:pPr>
      <w:r w:rsidRPr="00A45ADC">
        <w:rPr>
          <w:sz w:val="24"/>
          <w:szCs w:val="24"/>
        </w:rPr>
        <w:tab/>
      </w:r>
      <w:r w:rsidRPr="00A45ADC">
        <w:rPr>
          <w:sz w:val="24"/>
          <w:szCs w:val="24"/>
        </w:rPr>
        <w:tab/>
      </w:r>
      <w:r w:rsidRPr="00A45ADC">
        <w:rPr>
          <w:sz w:val="24"/>
          <w:szCs w:val="24"/>
        </w:rPr>
        <w:tab/>
      </w:r>
      <w:r w:rsidRPr="00A45ADC">
        <w:rPr>
          <w:sz w:val="24"/>
          <w:szCs w:val="24"/>
        </w:rPr>
        <w:tab/>
      </w:r>
      <w:r w:rsidRPr="00A45ADC">
        <w:rPr>
          <w:sz w:val="24"/>
          <w:szCs w:val="24"/>
        </w:rPr>
        <w:tab/>
      </w:r>
      <w:r w:rsidR="009A5149" w:rsidRPr="00A45ADC">
        <w:rPr>
          <w:sz w:val="24"/>
          <w:szCs w:val="24"/>
        </w:rPr>
        <w:tab/>
      </w:r>
      <w:r w:rsidRPr="00A45ADC">
        <w:rPr>
          <w:sz w:val="24"/>
          <w:szCs w:val="24"/>
        </w:rPr>
        <w:t>Sudac:</w:t>
      </w:r>
    </w:p>
    <w:p w:rsidRDefault="0063704B" w:rsidP="00863F0C" w:rsidR="000F5AF5" w:rsidRPr="00A45ADC">
      <w:pPr>
        <w:jc w:val="right"/>
        <w:rPr>
          <w:sz w:val="24"/>
          <w:szCs w:val="24"/>
        </w:rPr>
      </w:pPr>
      <w:r w:rsidRPr="00A45ADC">
        <w:rPr>
          <w:sz w:val="24"/>
          <w:szCs w:val="24"/>
        </w:rPr>
        <w:tab/>
      </w:r>
      <w:r w:rsidRPr="00A45ADC">
        <w:rPr>
          <w:sz w:val="24"/>
          <w:szCs w:val="24"/>
        </w:rPr>
        <w:tab/>
      </w:r>
      <w:r w:rsidRPr="00A45ADC">
        <w:rPr>
          <w:sz w:val="24"/>
          <w:szCs w:val="24"/>
        </w:rPr>
        <w:tab/>
      </w:r>
      <w:r w:rsidRPr="00A45ADC">
        <w:rPr>
          <w:sz w:val="24"/>
          <w:szCs w:val="24"/>
        </w:rPr>
        <w:tab/>
      </w:r>
      <w:r w:rsidRPr="00A45ADC">
        <w:rPr>
          <w:sz w:val="24"/>
          <w:szCs w:val="24"/>
        </w:rPr>
        <w:tab/>
      </w:r>
      <w:r w:rsidRPr="00A45ADC">
        <w:rPr>
          <w:sz w:val="24"/>
          <w:szCs w:val="24"/>
        </w:rPr>
        <w:tab/>
      </w:r>
      <w:r w:rsidRPr="00A45ADC">
        <w:rPr>
          <w:sz w:val="24"/>
          <w:szCs w:val="24"/>
        </w:rPr>
        <w:tab/>
      </w:r>
      <w:r w:rsidR="009A5149" w:rsidRPr="00A45ADC">
        <w:rPr>
          <w:sz w:val="24"/>
          <w:szCs w:val="24"/>
        </w:rPr>
        <w:tab/>
      </w:r>
      <w:r w:rsidRPr="00A45ADC">
        <w:rPr>
          <w:sz w:val="24"/>
          <w:szCs w:val="24"/>
        </w:rPr>
        <w:t>A</w:t>
      </w:r>
      <w:r w:rsidR="00E1154F" w:rsidRPr="00A45ADC">
        <w:rPr>
          <w:sz w:val="24"/>
          <w:szCs w:val="24"/>
        </w:rPr>
        <w:t>nte Galić</w:t>
      </w:r>
      <w:r w:rsidR="009A5149" w:rsidRPr="00A45ADC">
        <w:rPr>
          <w:sz w:val="24"/>
          <w:szCs w:val="24"/>
        </w:rPr>
        <w:t xml:space="preserve"> </w:t>
      </w:r>
      <w:r w:rsidR="00A51C1D">
        <w:rPr>
          <w:sz w:val="24"/>
          <w:szCs w:val="24"/>
        </w:rPr>
        <w:t>v.r.</w:t>
      </w:r>
    </w:p>
    <w:p w:rsidRDefault="0063704B" w:rsidR="00E1154F" w:rsidRPr="00A45ADC">
      <w:pPr>
        <w:jc w:val="both"/>
        <w:rPr>
          <w:sz w:val="24"/>
          <w:szCs w:val="24"/>
        </w:rPr>
      </w:pPr>
      <w:r w:rsidRPr="00A45ADC">
        <w:rPr>
          <w:sz w:val="24"/>
          <w:szCs w:val="24"/>
        </w:rPr>
        <w:t>Uputa o pravnom lijeku</w:t>
      </w:r>
      <w:r w:rsidR="00E1154F" w:rsidRPr="00A45ADC">
        <w:rPr>
          <w:sz w:val="24"/>
          <w:szCs w:val="24"/>
        </w:rPr>
        <w:t>:</w:t>
      </w:r>
    </w:p>
    <w:p w:rsidRDefault="00E1154F" w:rsidR="004F6863" w:rsidRPr="00A45ADC">
      <w:pPr>
        <w:jc w:val="both"/>
        <w:rPr>
          <w:sz w:val="24"/>
          <w:szCs w:val="24"/>
        </w:rPr>
      </w:pPr>
      <w:r w:rsidRPr="00A45ADC">
        <w:rPr>
          <w:sz w:val="24"/>
          <w:szCs w:val="24"/>
        </w:rPr>
        <w:t xml:space="preserve">Protiv ovog </w:t>
      </w:r>
      <w:r w:rsidR="004F6863" w:rsidRPr="00A45ADC">
        <w:rPr>
          <w:sz w:val="24"/>
          <w:szCs w:val="24"/>
        </w:rPr>
        <w:t>zaključka nije dopuštena žalba (članak 9. točka 11. SZ-a).</w:t>
      </w:r>
    </w:p>
    <w:p w:rsidRDefault="0001332C" w:rsidP="009A5149" w:rsidR="0001332C">
      <w:pPr>
        <w:ind w:hanging="5040" w:left="5040"/>
        <w:jc w:val="both"/>
        <w:rPr>
          <w:sz w:val="24"/>
          <w:szCs w:val="24"/>
        </w:rPr>
      </w:pPr>
    </w:p>
    <w:p w:rsidRDefault="00A51C1D" w:rsidP="00A51C1D" w:rsidR="00A51C1D">
      <w:pPr>
        <w:ind w:firstLine="720" w:left="3600"/>
        <w:jc w:val="both"/>
      </w:pPr>
      <w:r>
        <w:t>Za točnost otpravka, ovlašteni službenik:</w:t>
      </w:r>
    </w:p>
    <w:p w:rsidRDefault="00A51C1D" w:rsidP="00A51C1D" w:rsidR="00A51C1D" w:rsidRPr="00A51C1D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>Valentina Delač</w:t>
      </w:r>
    </w:p>
    <w:p w:rsidRDefault="0001332C" w:rsidP="009A5149" w:rsidR="0001332C">
      <w:pPr>
        <w:ind w:hanging="5040" w:left="5040"/>
        <w:jc w:val="both"/>
        <w:rPr>
          <w:sz w:val="24"/>
          <w:szCs w:val="24"/>
        </w:rPr>
      </w:pPr>
    </w:p>
    <w:p w:rsidRDefault="0001332C" w:rsidP="009A5149" w:rsidR="0001332C">
      <w:pPr>
        <w:ind w:hanging="5040" w:left="5040"/>
        <w:jc w:val="both"/>
        <w:rPr>
          <w:sz w:val="24"/>
          <w:szCs w:val="24"/>
        </w:rPr>
      </w:pPr>
    </w:p>
    <w:p w:rsidRDefault="00E1154F" w:rsidP="009A5149" w:rsidR="00E1154F" w:rsidRPr="00A45ADC">
      <w:pPr>
        <w:ind w:hanging="5040" w:left="5040"/>
        <w:jc w:val="both"/>
        <w:rPr>
          <w:sz w:val="24"/>
          <w:szCs w:val="24"/>
        </w:rPr>
      </w:pPr>
      <w:r w:rsidRPr="00A45ADC">
        <w:rPr>
          <w:sz w:val="24"/>
          <w:szCs w:val="24"/>
        </w:rPr>
        <w:t xml:space="preserve">DNA :  </w:t>
      </w:r>
    </w:p>
    <w:p w:rsidRDefault="009A5149" w:rsidP="009A5149" w:rsidR="00E1154F" w:rsidRPr="00A45ADC">
      <w:pPr>
        <w:jc w:val="both"/>
        <w:rPr>
          <w:sz w:val="24"/>
          <w:szCs w:val="24"/>
        </w:rPr>
      </w:pPr>
      <w:r w:rsidRPr="00A45ADC">
        <w:rPr>
          <w:sz w:val="24"/>
          <w:szCs w:val="24"/>
        </w:rPr>
        <w:t>1.</w:t>
      </w:r>
      <w:r w:rsidR="007F632E" w:rsidRPr="00A45ADC">
        <w:rPr>
          <w:sz w:val="24"/>
          <w:szCs w:val="24"/>
        </w:rPr>
        <w:t>uplatitelj</w:t>
      </w:r>
      <w:r w:rsidR="00DC70A7">
        <w:rPr>
          <w:sz w:val="24"/>
          <w:szCs w:val="24"/>
        </w:rPr>
        <w:t>u</w:t>
      </w:r>
      <w:r w:rsidR="00900695">
        <w:rPr>
          <w:sz w:val="24"/>
          <w:szCs w:val="24"/>
        </w:rPr>
        <w:t xml:space="preserve"> iz izreke</w:t>
      </w:r>
      <w:r w:rsidR="007F632E" w:rsidRPr="00A45ADC">
        <w:rPr>
          <w:sz w:val="24"/>
          <w:szCs w:val="24"/>
        </w:rPr>
        <w:t xml:space="preserve"> </w:t>
      </w:r>
      <w:r w:rsidR="00E1154F" w:rsidRPr="00A45ADC">
        <w:rPr>
          <w:sz w:val="24"/>
          <w:szCs w:val="24"/>
        </w:rPr>
        <w:t xml:space="preserve">  </w:t>
      </w:r>
    </w:p>
    <w:p w:rsidRDefault="00780381" w:rsidP="00B14116" w:rsidR="00602CC2" w:rsidRPr="00A45ADC">
      <w:pPr>
        <w:jc w:val="both"/>
        <w:rPr>
          <w:sz w:val="24"/>
          <w:szCs w:val="24"/>
        </w:rPr>
      </w:pPr>
      <w:r w:rsidRPr="00A45ADC">
        <w:rPr>
          <w:sz w:val="24"/>
          <w:szCs w:val="24"/>
        </w:rPr>
        <w:t>2.Financijska agencija</w:t>
      </w:r>
    </w:p>
    <w:p w:rsidRDefault="00602CC2" w:rsidP="009A5149" w:rsidR="00E1154F">
      <w:pPr>
        <w:tabs>
          <w:tab w:pos="720" w:val="left"/>
        </w:tabs>
        <w:jc w:val="both"/>
        <w:rPr>
          <w:sz w:val="24"/>
          <w:szCs w:val="24"/>
        </w:rPr>
      </w:pPr>
      <w:r w:rsidRPr="00A45ADC">
        <w:rPr>
          <w:sz w:val="24"/>
          <w:szCs w:val="24"/>
        </w:rPr>
        <w:t>3</w:t>
      </w:r>
      <w:r w:rsidR="009A5149" w:rsidRPr="00A45ADC">
        <w:rPr>
          <w:sz w:val="24"/>
          <w:szCs w:val="24"/>
        </w:rPr>
        <w:t>.</w:t>
      </w:r>
      <w:r w:rsidRPr="00A45ADC">
        <w:rPr>
          <w:sz w:val="24"/>
          <w:szCs w:val="24"/>
        </w:rPr>
        <w:t xml:space="preserve"> </w:t>
      </w:r>
      <w:r w:rsidR="0063704B" w:rsidRPr="00A45ADC">
        <w:rPr>
          <w:sz w:val="24"/>
          <w:szCs w:val="24"/>
        </w:rPr>
        <w:t xml:space="preserve">stečajni upravitelj </w:t>
      </w:r>
    </w:p>
    <w:p w:rsidRDefault="00DA5580" w:rsidP="009A5149" w:rsidR="00DA5580" w:rsidRPr="00A45ADC">
      <w:pPr>
        <w:tabs>
          <w:tab w:pos="720" w:val="left"/>
        </w:tabs>
        <w:jc w:val="both"/>
        <w:rPr>
          <w:sz w:val="24"/>
          <w:szCs w:val="24"/>
        </w:rPr>
      </w:pPr>
      <w:r>
        <w:rPr>
          <w:sz w:val="24"/>
          <w:szCs w:val="24"/>
        </w:rPr>
        <w:t>4</w:t>
      </w:r>
      <w:r w:rsidR="00AC3B86">
        <w:rPr>
          <w:sz w:val="24"/>
          <w:szCs w:val="24"/>
        </w:rPr>
        <w:t>.</w:t>
      </w:r>
      <w:r>
        <w:rPr>
          <w:sz w:val="24"/>
          <w:szCs w:val="24"/>
        </w:rPr>
        <w:t>e-</w:t>
      </w:r>
      <w:r w:rsidR="00AC3B86">
        <w:rPr>
          <w:sz w:val="24"/>
          <w:szCs w:val="24"/>
        </w:rPr>
        <w:t>Oglasna ploča</w:t>
      </w:r>
    </w:p>
    <w:p w:rsidRDefault="00AC3B86" w:rsidP="00D44A1E" w:rsidR="00E1154F">
      <w:pPr>
        <w:tabs>
          <w:tab w:pos="720" w:val="left"/>
        </w:tabs>
        <w:jc w:val="both"/>
        <w:rPr>
          <w:sz w:val="24"/>
        </w:rPr>
      </w:pPr>
      <w:r>
        <w:rPr>
          <w:sz w:val="24"/>
        </w:rPr>
        <w:t>5.</w:t>
      </w:r>
      <w:r w:rsidR="009A5149">
        <w:rPr>
          <w:sz w:val="24"/>
        </w:rPr>
        <w:t>.</w:t>
      </w:r>
      <w:r w:rsidR="00E1154F">
        <w:rPr>
          <w:sz w:val="24"/>
        </w:rPr>
        <w:t xml:space="preserve">spis </w:t>
      </w:r>
    </w:p>
    <w:sectPr w:rsidSect="0063704B" w:rsidR="00E1154F">
      <w:headerReference w:type="even" r:id="rId10"/>
      <w:headerReference w:type="default" r:id="rId11"/>
      <w:pgSz w:h="16838" w:w="11906"/>
      <w:pgMar w:gutter="0" w:footer="720" w:header="720" w:left="1800" w:bottom="568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2382" w:rsidR="00092382">
      <w:r>
        <w:separator/>
      </w:r>
    </w:p>
  </w:endnote>
  <w:endnote w:id="0" w:type="continuationSeparator">
    <w:p w:rsidRDefault="00092382" w:rsidR="000923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2382" w:rsidR="00092382">
      <w:r>
        <w:separator/>
      </w:r>
    </w:p>
  </w:footnote>
  <w:footnote w:id="0" w:type="continuationSeparator">
    <w:p w:rsidRDefault="00092382" w:rsidR="0009238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635C" w:rsidP="00E1154F" w:rsidR="00D2635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2635C" w:rsidR="00D2635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635C" w:rsidP="00E1154F" w:rsidR="00D2635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51C1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2635C" w:rsidR="00D2635C">
    <w:pPr>
      <w:pStyle w:val="Zaglavlje"/>
      <w:framePr w:y="1" w:xAlign="center" w:vAnchor="text" w:hAnchor="margin" w:wrap="auto"/>
      <w:jc w:val="right"/>
      <w:rPr>
        <w:rStyle w:val="Brojstranice"/>
        <w:sz w:val="24"/>
      </w:rPr>
    </w:pPr>
    <w:r>
      <w:rPr>
        <w:rStyle w:val="Brojstranice"/>
        <w:sz w:val="24"/>
      </w:rPr>
      <w:t xml:space="preserve">   </w:t>
    </w:r>
  </w:p>
  <w:p w:rsidRDefault="00D2635C" w:rsidR="00D2635C">
    <w:pPr>
      <w:pStyle w:val="Zaglavlje"/>
      <w:jc w:val="right"/>
    </w:pPr>
    <w:r>
      <w:t>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FF74CA1"/>
    <w:multiLevelType w:val="hybridMultilevel"/>
    <w:tmpl w:val="A8A07728"/>
    <w:lvl w:tplc="041A000F" w:ilvl="0">
      <w:start w:val="8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6CF5A0A"/>
    <w:multiLevelType w:val="hybridMultilevel"/>
    <w:tmpl w:val="671C24C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5422560"/>
    <w:multiLevelType w:val="singleLevel"/>
    <w:tmpl w:val="02EC50C0"/>
    <w:lvl w:ilvl="0">
      <w:start w:val="1"/>
      <w:numFmt w:val="decimal"/>
      <w:lvlText w:val="%1."/>
      <w:legacy w:legacyIndent="360" w:legacySpace="120" w:legacy="true"/>
      <w:lvlJc w:val="left"/>
      <w:pPr>
        <w:ind w:hanging="360" w:left="502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B2169"/>
    <w:rsid w:val="00004827"/>
    <w:rsid w:val="0001332C"/>
    <w:rsid w:val="000137A3"/>
    <w:rsid w:val="00033516"/>
    <w:rsid w:val="00034757"/>
    <w:rsid w:val="00053903"/>
    <w:rsid w:val="00080A84"/>
    <w:rsid w:val="00092382"/>
    <w:rsid w:val="0009676E"/>
    <w:rsid w:val="000A42CB"/>
    <w:rsid w:val="000D0625"/>
    <w:rsid w:val="000F5AF5"/>
    <w:rsid w:val="00120F26"/>
    <w:rsid w:val="001425CE"/>
    <w:rsid w:val="001507B0"/>
    <w:rsid w:val="0016390F"/>
    <w:rsid w:val="00187C10"/>
    <w:rsid w:val="002025F2"/>
    <w:rsid w:val="00215F96"/>
    <w:rsid w:val="00254C29"/>
    <w:rsid w:val="00267D0B"/>
    <w:rsid w:val="00275C15"/>
    <w:rsid w:val="00277B3E"/>
    <w:rsid w:val="002A41A4"/>
    <w:rsid w:val="002B1852"/>
    <w:rsid w:val="002B66BF"/>
    <w:rsid w:val="002E649D"/>
    <w:rsid w:val="0030153D"/>
    <w:rsid w:val="003173B4"/>
    <w:rsid w:val="003332A5"/>
    <w:rsid w:val="00347794"/>
    <w:rsid w:val="0035615C"/>
    <w:rsid w:val="003634C0"/>
    <w:rsid w:val="0037525D"/>
    <w:rsid w:val="003834EB"/>
    <w:rsid w:val="003A5811"/>
    <w:rsid w:val="003C01F5"/>
    <w:rsid w:val="003C6F07"/>
    <w:rsid w:val="003E225E"/>
    <w:rsid w:val="003E2ACB"/>
    <w:rsid w:val="003E6494"/>
    <w:rsid w:val="003F07EA"/>
    <w:rsid w:val="0042049E"/>
    <w:rsid w:val="004368E6"/>
    <w:rsid w:val="0048335B"/>
    <w:rsid w:val="004A471A"/>
    <w:rsid w:val="004A7BD1"/>
    <w:rsid w:val="004E168C"/>
    <w:rsid w:val="004F23E9"/>
    <w:rsid w:val="004F6863"/>
    <w:rsid w:val="00570632"/>
    <w:rsid w:val="00582E11"/>
    <w:rsid w:val="005B7FC0"/>
    <w:rsid w:val="00602CC2"/>
    <w:rsid w:val="006078D9"/>
    <w:rsid w:val="0063704B"/>
    <w:rsid w:val="0066190A"/>
    <w:rsid w:val="00697800"/>
    <w:rsid w:val="006A3DBC"/>
    <w:rsid w:val="006E5ABF"/>
    <w:rsid w:val="00705E18"/>
    <w:rsid w:val="007553AD"/>
    <w:rsid w:val="00777DB2"/>
    <w:rsid w:val="00780381"/>
    <w:rsid w:val="007804B0"/>
    <w:rsid w:val="007965DD"/>
    <w:rsid w:val="007A5143"/>
    <w:rsid w:val="007A6877"/>
    <w:rsid w:val="007B36FD"/>
    <w:rsid w:val="007B78C3"/>
    <w:rsid w:val="007D0B49"/>
    <w:rsid w:val="007D11A0"/>
    <w:rsid w:val="007D137F"/>
    <w:rsid w:val="007F40E2"/>
    <w:rsid w:val="007F632E"/>
    <w:rsid w:val="007F74C8"/>
    <w:rsid w:val="008030EC"/>
    <w:rsid w:val="00812901"/>
    <w:rsid w:val="00843BDE"/>
    <w:rsid w:val="00853305"/>
    <w:rsid w:val="00863F0C"/>
    <w:rsid w:val="0087068F"/>
    <w:rsid w:val="008746AE"/>
    <w:rsid w:val="00891553"/>
    <w:rsid w:val="008935E0"/>
    <w:rsid w:val="008A2D67"/>
    <w:rsid w:val="008A7A81"/>
    <w:rsid w:val="008C466E"/>
    <w:rsid w:val="008E4E6D"/>
    <w:rsid w:val="008F2C1D"/>
    <w:rsid w:val="008F70A1"/>
    <w:rsid w:val="00900695"/>
    <w:rsid w:val="009370F5"/>
    <w:rsid w:val="00940A54"/>
    <w:rsid w:val="009425EA"/>
    <w:rsid w:val="009A2AA9"/>
    <w:rsid w:val="009A5149"/>
    <w:rsid w:val="009C396F"/>
    <w:rsid w:val="009C47A9"/>
    <w:rsid w:val="00A053FC"/>
    <w:rsid w:val="00A07C46"/>
    <w:rsid w:val="00A23C05"/>
    <w:rsid w:val="00A40257"/>
    <w:rsid w:val="00A45ADC"/>
    <w:rsid w:val="00A51C1D"/>
    <w:rsid w:val="00A65A53"/>
    <w:rsid w:val="00A72C05"/>
    <w:rsid w:val="00A807E8"/>
    <w:rsid w:val="00AC1095"/>
    <w:rsid w:val="00AC10D6"/>
    <w:rsid w:val="00AC3B86"/>
    <w:rsid w:val="00AE0C32"/>
    <w:rsid w:val="00B05F95"/>
    <w:rsid w:val="00B14116"/>
    <w:rsid w:val="00B25037"/>
    <w:rsid w:val="00B50A4C"/>
    <w:rsid w:val="00B53C5C"/>
    <w:rsid w:val="00B66BF4"/>
    <w:rsid w:val="00B7008B"/>
    <w:rsid w:val="00B7445A"/>
    <w:rsid w:val="00B95C1B"/>
    <w:rsid w:val="00BA40DD"/>
    <w:rsid w:val="00BB2581"/>
    <w:rsid w:val="00BE1EBA"/>
    <w:rsid w:val="00C06ABE"/>
    <w:rsid w:val="00C07BB4"/>
    <w:rsid w:val="00C306F7"/>
    <w:rsid w:val="00C31E47"/>
    <w:rsid w:val="00C41708"/>
    <w:rsid w:val="00C43ECC"/>
    <w:rsid w:val="00C514C4"/>
    <w:rsid w:val="00C84A7B"/>
    <w:rsid w:val="00CA01C2"/>
    <w:rsid w:val="00CA1BB3"/>
    <w:rsid w:val="00CA2DA4"/>
    <w:rsid w:val="00CF5D39"/>
    <w:rsid w:val="00D2635C"/>
    <w:rsid w:val="00D27B14"/>
    <w:rsid w:val="00D44A1E"/>
    <w:rsid w:val="00D719E2"/>
    <w:rsid w:val="00D7517B"/>
    <w:rsid w:val="00D9699F"/>
    <w:rsid w:val="00DA5580"/>
    <w:rsid w:val="00DC70A7"/>
    <w:rsid w:val="00DE458E"/>
    <w:rsid w:val="00DF2155"/>
    <w:rsid w:val="00E1154F"/>
    <w:rsid w:val="00E13F2D"/>
    <w:rsid w:val="00E30872"/>
    <w:rsid w:val="00E372C7"/>
    <w:rsid w:val="00E50C17"/>
    <w:rsid w:val="00E54D39"/>
    <w:rsid w:val="00E66613"/>
    <w:rsid w:val="00E9656B"/>
    <w:rsid w:val="00E96927"/>
    <w:rsid w:val="00E97C96"/>
    <w:rsid w:val="00EA0C5F"/>
    <w:rsid w:val="00EA1213"/>
    <w:rsid w:val="00EA3C14"/>
    <w:rsid w:val="00EB2169"/>
    <w:rsid w:val="00EB3F78"/>
    <w:rsid w:val="00F21210"/>
    <w:rsid w:val="00F37CD7"/>
    <w:rsid w:val="00F417B2"/>
    <w:rsid w:val="00FB0101"/>
    <w:rsid w:val="00FB265C"/>
    <w:rsid w:val="00FB6FEB"/>
    <w:rsid w:val="00FD34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6A3DBC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6A3DBC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styleId="Tekstbalonia" w:type="paragraph">
    <w:name w:val="Balloon Text"/>
    <w:basedOn w:val="Normal"/>
    <w:semiHidden/>
    <w:rsid w:val="0063704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51C1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51C1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51C1D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51C1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51C1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6A3DBC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6A3DBC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styleId="Tekstbalonia" w:type="paragraph">
    <w:name w:val="Balloon Text"/>
    <w:basedOn w:val="Normal"/>
    <w:semiHidden/>
    <w:rsid w:val="0063704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51C1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51C1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51C1D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51C1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51C1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prosinca 2018.</izvorni_sadrzaj>
    <derivirana_varijabla naziv="DomainObject.DatumDonosenjaOdluke_1">17.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585</izvorni_sadrzaj>
    <derivirana_varijabla naziv="DomainObject.Predmet.Broj_1">585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kolovoza 2014.</izvorni_sadrzaj>
    <derivirana_varijabla naziv="DomainObject.Predmet.DatumOsnivanja_1">12. kolovoza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St-585/2014</izvorni_sadrzaj>
    <derivirana_varijabla naziv="DomainObject.Predmet.OznakaBroj_1">St-585/2014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Promjena rješavatelja po Rješenju 5 Su-15/15-28 od 2.11.2015</izvorni_sadrzaj>
    <derivirana_varijabla naziv="DomainObject.Predmet.PrimjedbaSuca_1">Promjena rješavatelja po Rješenju 5 Su-15/15-28 od 2.11.2015</derivirana_varijabla>
  </DomainObject.Predmet.PrimjedbaSuca>
  <DomainObject.Predmet.ProtustrankaFormated>
    <izvorni_sadrzaj>  EKOVENT d.o.o. zastupanog po punomoćniku JOSIP PAVETIĆ</izvorni_sadrzaj>
    <derivirana_varijabla naziv="DomainObject.Predmet.ProtustrankaFormated_1">  EKOVENT d.o.o. zastupanog po punomoćniku JOSIP PAVETIĆ</derivirana_varijabla>
  </DomainObject.Predmet.ProtustrankaFormated>
  <DomainObject.Predmet.ProtustrankaFormatedOIB>
    <izvorni_sadrzaj>  EKOVENT d.o.o., OIB 02693661308 zastupanog po punomoćniku JOSIP PAVETIĆ</izvorni_sadrzaj>
    <derivirana_varijabla naziv="DomainObject.Predmet.ProtustrankaFormatedOIB_1">  EKOVENT d.o.o., OIB 02693661308 zastupanog po punomoćniku JOSIP PAVETIĆ</derivirana_varijabla>
  </DomainObject.Predmet.ProtustrankaFormatedOIB>
  <DomainObject.Predmet.ProtustrankaFormatedWithAdress>
    <izvorni_sadrzaj> EKOVENT d.o.o., Krapinsko Strahinje 28, 49000 Krapina zastupanog po punomoćniku JOSIP PAVETIĆ</izvorni_sadrzaj>
    <derivirana_varijabla naziv="DomainObject.Predmet.ProtustrankaFormatedWithAdress_1"> EKOVENT d.o.o., Krapinsko Strahinje 28, 49000 Krapina zastupanog po punomoćniku JOSIP PAVETIĆ</derivirana_varijabla>
  </DomainObject.Predmet.ProtustrankaFormatedWithAdress>
  <DomainObject.Predmet.ProtustrankaFormatedWithAdressOIB>
    <izvorni_sadrzaj> EKOVENT d.o.o., OIB 02693661308, Krapinsko Strahinje 28, 49000 Krapina zastupanog po punomoćniku JOSIP PAVETIĆ</izvorni_sadrzaj>
    <derivirana_varijabla naziv="DomainObject.Predmet.ProtustrankaFormatedWithAdressOIB_1"> EKOVENT d.o.o., OIB 02693661308, Krapinsko Strahinje 28, 49000 Krapina zastupanog po punomoćniku JOSIP PAVETIĆ</derivirana_varijabla>
  </DomainObject.Predmet.ProtustrankaFormatedWithAdressOIB>
  <DomainObject.Predmet.ProtustrankaWithAdress>
    <izvorni_sadrzaj>EKOVENT d.o.o. Krapinsko Strahinje 28, 49000 Krapina</izvorni_sadrzaj>
    <derivirana_varijabla naziv="DomainObject.Predmet.ProtustrankaWithAdress_1">EKOVENT d.o.o. Krapinsko Strahinje 28, 49000 Krapina</derivirana_varijabla>
  </DomainObject.Predmet.ProtustrankaWithAdress>
  <DomainObject.Predmet.ProtustrankaWithAdressOIB>
    <izvorni_sadrzaj>EKOVENT d.o.o., OIB 02693661308, Krapinsko Strahinje 28, 49000 Krapina</izvorni_sadrzaj>
    <derivirana_varijabla naziv="DomainObject.Predmet.ProtustrankaWithAdressOIB_1">EKOVENT d.o.o., OIB 02693661308, Krapinsko Strahinje 28, 49000 Krapina</derivirana_varijabla>
  </DomainObject.Predmet.ProtustrankaWithAdressOIB>
  <DomainObject.Predmet.ProtustrankaNazivFormated>
    <izvorni_sadrzaj>EKOVENT d.o.o.</izvorni_sadrzaj>
    <derivirana_varijabla naziv="DomainObject.Predmet.ProtustrankaNazivFormated_1">EKOVENT d.o.o.</derivirana_varijabla>
  </DomainObject.Predmet.ProtustrankaNazivFormated>
  <DomainObject.Predmet.ProtustrankaNazivFormatedOIB>
    <izvorni_sadrzaj>EKOVENT d.o.o., OIB 02693661308</izvorni_sadrzaj>
    <derivirana_varijabla naziv="DomainObject.Predmet.ProtustrankaNazivFormatedOIB_1">EKOVENT d.o.o., OIB 02693661308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OPORTUNITAS USLUGE d.o.o. za pružanje poslovnih usluga</izvorni_sadrzaj>
    <derivirana_varijabla naziv="DomainObject.Predmet.StrankaFormated_1">  OPORTUNITAS USLUGE d.o.o. za pružanje poslovnih usluga</derivirana_varijabla>
  </DomainObject.Predmet.StrankaFormated>
  <DomainObject.Predmet.StrankaFormatedOIB>
    <izvorni_sadrzaj>  OPORTUNITAS USLUGE d.o.o. za pružanje poslovnih usluga, OIB 87528213092</izvorni_sadrzaj>
    <derivirana_varijabla naziv="DomainObject.Predmet.StrankaFormatedOIB_1">  OPORTUNITAS USLUGE d.o.o. za pružanje poslovnih usluga, OIB 87528213092</derivirana_varijabla>
  </DomainObject.Predmet.StrankaFormatedOIB>
  <DomainObject.Predmet.StrankaFormatedWithAdress>
    <izvorni_sadrzaj> OPORTUNITAS USLUGE d.o.o. za pružanje poslovnih usluga, Jurišićeva 2 A, 10000 Zagreb</izvorni_sadrzaj>
    <derivirana_varijabla naziv="DomainObject.Predmet.StrankaFormatedWithAdress_1"> OPORTUNITAS USLUGE d.o.o. za pružanje poslovnih usluga, Jurišićeva 2 A, 10000 Zagreb</derivirana_varijabla>
  </DomainObject.Predmet.StrankaFormatedWithAdress>
  <DomainObject.Predmet.StrankaFormatedWithAdressOIB>
    <izvorni_sadrzaj> OPORTUNITAS USLUGE d.o.o. za pružanje poslovnih usluga, OIB 87528213092, Jurišićeva 2 A, 10000 Zagreb</izvorni_sadrzaj>
    <derivirana_varijabla naziv="DomainObject.Predmet.StrankaFormatedWithAdressOIB_1"> OPORTUNITAS USLUGE d.o.o. za pružanje poslovnih usluga, OIB 87528213092, Jurišićeva 2 A, 10000 Zagreb</derivirana_varijabla>
  </DomainObject.Predmet.StrankaFormatedWithAdressOIB>
  <DomainObject.Predmet.StrankaWithAdress>
    <izvorni_sadrzaj>OPORTUNITAS USLUGE d.o.o. za pružanje poslovnih usluga Jurišićeva 2 A,10000 Zagreb</izvorni_sadrzaj>
    <derivirana_varijabla naziv="DomainObject.Predmet.StrankaWithAdress_1">OPORTUNITAS USLUGE d.o.o. za pružanje poslovnih usluga Jurišićeva 2 A,10000 Zagreb</derivirana_varijabla>
  </DomainObject.Predmet.StrankaWithAdress>
  <DomainObject.Predmet.StrankaWithAdressOIB>
    <izvorni_sadrzaj>OPORTUNITAS USLUGE d.o.o. za pružanje poslovnih usluga, OIB 87528213092, Jurišićeva 2 A,10000 Zagreb</izvorni_sadrzaj>
    <derivirana_varijabla naziv="DomainObject.Predmet.StrankaWithAdressOIB_1">OPORTUNITAS USLUGE d.o.o. za pružanje poslovnih usluga, OIB 87528213092, Jurišićeva 2 A,10000 Zagreb</derivirana_varijabla>
  </DomainObject.Predmet.StrankaWithAdressOIB>
  <DomainObject.Predmet.StrankaNazivFormated>
    <izvorni_sadrzaj>OPORTUNITAS USLUGE d.o.o. za pružanje poslovnih usluga</izvorni_sadrzaj>
    <derivirana_varijabla naziv="DomainObject.Predmet.StrankaNazivFormated_1">OPORTUNITAS USLUGE d.o.o. za pružanje poslovnih usluga</derivirana_varijabla>
  </DomainObject.Predmet.StrankaNazivFormated>
  <DomainObject.Predmet.StrankaNazivFormatedOIB>
    <izvorni_sadrzaj>OPORTUNITAS USLUGE d.o.o. za pružanje poslovnih usluga, OIB 87528213092</izvorni_sadrzaj>
    <derivirana_varijabla naziv="DomainObject.Predmet.StrankaNazivFormatedOIB_1">OPORTUNITAS USLUGE d.o.o. za pružanje poslovnih usluga, OIB 87528213092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OPORTUNITAS USLUGE d.o.o. za pružanje poslovnih usluga</item>
    </izvorni_sadrzaj>
    <derivirana_varijabla naziv="DomainObject.Predmet.StrankaListFormated_1">
      <item>OPORTUNITAS USLUGE d.o.o. za pružanje poslovnih usluga</item>
    </derivirana_varijabla>
  </DomainObject.Predmet.StrankaListFormated>
  <DomainObject.Predmet.StrankaListFormatedOIB>
    <izvorni_sadrzaj>
      <item>OPORTUNITAS USLUGE d.o.o. za pružanje poslovnih usluga, OIB 87528213092</item>
    </izvorni_sadrzaj>
    <derivirana_varijabla naziv="DomainObject.Predmet.StrankaListFormatedOIB_1">
      <item>OPORTUNITAS USLUGE d.o.o. za pružanje poslovnih usluga, OIB 87528213092</item>
    </derivirana_varijabla>
  </DomainObject.Predmet.StrankaListFormatedOIB>
  <DomainObject.Predmet.StrankaListFormatedWithAdress>
    <izvorni_sadrzaj>
      <item>OPORTUNITAS USLUGE d.o.o. za pružanje poslovnih usluga, Jurišićeva 2 A, 10000 Zagreb</item>
    </izvorni_sadrzaj>
    <derivirana_varijabla naziv="DomainObject.Predmet.StrankaListFormatedWithAdress_1">
      <item>OPORTUNITAS USLUGE d.o.o. za pružanje poslovnih usluga, Jurišićeva 2 A, 10000 Zagreb</item>
    </derivirana_varijabla>
  </DomainObject.Predmet.StrankaListFormatedWithAdress>
  <DomainObject.Predmet.StrankaListFormatedWithAdressOIB>
    <izvorni_sadrzaj>
      <item>OPORTUNITAS USLUGE d.o.o. za pružanje poslovnih usluga, OIB 87528213092, Jurišićeva 2 A, 10000 Zagreb</item>
    </izvorni_sadrzaj>
    <derivirana_varijabla naziv="DomainObject.Predmet.StrankaListFormatedWithAdressOIB_1">
      <item>OPORTUNITAS USLUGE d.o.o. za pružanje poslovnih usluga, OIB 87528213092, Jurišićeva 2 A, 10000 Zagreb</item>
    </derivirana_varijabla>
  </DomainObject.Predmet.StrankaListFormatedWithAdressOIB>
  <DomainObject.Predmet.StrankaListNazivFormated>
    <izvorni_sadrzaj>
      <item>OPORTUNITAS USLUGE d.o.o. za pružanje poslovnih usluga</item>
    </izvorni_sadrzaj>
    <derivirana_varijabla naziv="DomainObject.Predmet.StrankaListNazivFormated_1">
      <item>OPORTUNITAS USLUGE d.o.o. za pružanje poslovnih usluga</item>
    </derivirana_varijabla>
  </DomainObject.Predmet.StrankaListNazivFormated>
  <DomainObject.Predmet.StrankaListNazivFormatedOIB>
    <izvorni_sadrzaj>
      <item>OPORTUNITAS USLUGE d.o.o. za pružanje poslovnih usluga, OIB 87528213092</item>
    </izvorni_sadrzaj>
    <derivirana_varijabla naziv="DomainObject.Predmet.StrankaListNazivFormatedOIB_1">
      <item>OPORTUNITAS USLUGE d.o.o. za pružanje poslovnih usluga, OIB 87528213092</item>
    </derivirana_varijabla>
  </DomainObject.Predmet.StrankaListNazivFormatedOIB>
  <DomainObject.Predmet.ProtuStrankaListFormated>
    <izvorni_sadrzaj>
      <item>EKOVENT d.o.o. zastupanog po punomoćniku JOSIP PAVETIĆ</item>
    </izvorni_sadrzaj>
    <derivirana_varijabla naziv="DomainObject.Predmet.ProtuStrankaListFormated_1">
      <item>EKOVENT d.o.o. zastupanog po punomoćniku JOSIP PAVETIĆ</item>
    </derivirana_varijabla>
  </DomainObject.Predmet.ProtuStrankaListFormated>
  <DomainObject.Predmet.ProtuStrankaListFormatedOIB>
    <izvorni_sadrzaj>
      <item>EKOVENT d.o.o., OIB 02693661308 zastupanog po punomoćniku JOSIP PAVETIĆ</item>
    </izvorni_sadrzaj>
    <derivirana_varijabla naziv="DomainObject.Predmet.ProtuStrankaListFormatedOIB_1">
      <item>EKOVENT d.o.o., OIB 02693661308 zastupanog po punomoćniku JOSIP PAVETIĆ</item>
    </derivirana_varijabla>
  </DomainObject.Predmet.ProtuStrankaListFormatedOIB>
  <DomainObject.Predmet.ProtuStrankaListFormatedWithAdress>
    <izvorni_sadrzaj>
      <item>EKOVENT d.o.o., Krapinsko Strahinje 28, 49000 Krapina zastupanog po punomoćniku JOSIP PAVETIĆ</item>
    </izvorni_sadrzaj>
    <derivirana_varijabla naziv="DomainObject.Predmet.ProtuStrankaListFormatedWithAdress_1">
      <item>EKOVENT d.o.o., Krapinsko Strahinje 28, 49000 Krapina zastupanog po punomoćniku JOSIP PAVETIĆ</item>
    </derivirana_varijabla>
  </DomainObject.Predmet.ProtuStrankaListFormatedWithAdress>
  <DomainObject.Predmet.ProtuStrankaListFormatedWithAdressOIB>
    <izvorni_sadrzaj>
      <item>EKOVENT d.o.o., OIB 02693661308, Krapinsko Strahinje 28, 49000 Krapina zastupanog po punomoćniku JOSIP PAVETIĆ</item>
    </izvorni_sadrzaj>
    <derivirana_varijabla naziv="DomainObject.Predmet.ProtuStrankaListFormatedWithAdressOIB_1">
      <item>EKOVENT d.o.o., OIB 02693661308, Krapinsko Strahinje 28, 49000 Krapina zastupanog po punomoćniku JOSIP PAVETIĆ</item>
    </derivirana_varijabla>
  </DomainObject.Predmet.ProtuStrankaListFormatedWithAdressOIB>
  <DomainObject.Predmet.ProtuStrankaListNazivFormated>
    <izvorni_sadrzaj>
      <item>EKOVENT d.o.o.</item>
    </izvorni_sadrzaj>
    <derivirana_varijabla naziv="DomainObject.Predmet.ProtuStrankaListNazivFormated_1">
      <item>EKOVENT d.o.o.</item>
    </derivirana_varijabla>
  </DomainObject.Predmet.ProtuStrankaListNazivFormated>
  <DomainObject.Predmet.ProtuStrankaListNazivFormatedOIB>
    <izvorni_sadrzaj>
      <item>EKOVENT d.o.o., OIB 02693661308</item>
    </izvorni_sadrzaj>
    <derivirana_varijabla naziv="DomainObject.Predmet.ProtuStrankaListNazivFormatedOIB_1">
      <item>EKOVENT d.o.o., OIB 02693661308</item>
    </derivirana_varijabla>
  </DomainObject.Predmet.ProtuStrankaListNazivFormatedOIB>
  <DomainObject.Predmet.OstaliListFormated>
    <izvorni_sadrzaj>
      <item>OD JELIĆ I ČAVLINA ZRINŠĆAK</item>
      <item>Nina Čavlina Zrinšćak</item>
      <item>JOSIP PAVETIĆ punomoćnik sudionika u postupku EKOVENT d.o.o.</item>
      <item>Nikola Jakir</item>
    </izvorni_sadrzaj>
    <derivirana_varijabla naziv="DomainObject.Predmet.OstaliListFormated_1">
      <item>OD JELIĆ I ČAVLINA ZRINŠĆAK</item>
      <item>Nina Čavlina Zrinšćak</item>
      <item>JOSIP PAVETIĆ punomoćnik sudionika u postupku EKOVENT d.o.o.</item>
      <item>Nikola Jakir</item>
    </derivirana_varijabla>
  </DomainObject.Predmet.OstaliListFormated>
  <DomainObject.Predmet.OstaliListFormatedOIB>
    <izvorni_sadrzaj>
      <item>OD JELIĆ I ČAVLINA ZRINŠĆAK</item>
      <item>Nina Čavlina Zrinšćak</item>
      <item>JOSIP PAVETIĆ, OIB 87032892327 punomoćnik sudionika u postupku EKOVENT d.o.o.</item>
      <item>Nikola Jakir, OIB 35440503043</item>
    </izvorni_sadrzaj>
    <derivirana_varijabla naziv="DomainObject.Predmet.OstaliListFormatedOIB_1">
      <item>OD JELIĆ I ČAVLINA ZRINŠĆAK</item>
      <item>Nina Čavlina Zrinšćak</item>
      <item>JOSIP PAVETIĆ, OIB 87032892327 punomoćnik sudionika u postupku EKOVENT d.o.o.</item>
      <item>Nikola Jakir, OIB 35440503043</item>
    </derivirana_varijabla>
  </DomainObject.Predmet.OstaliListFormatedOIB>
  <DomainObject.Predmet.OstaliListFormatedWithAdress>
    <izvorni_sadrzaj>
      <item>OD JELIĆ I ČAVLINA ZRINŠĆAK, Katančićeva 3, 10000 Zagreb</item>
      <item>Nina Čavlina Zrinšćak, Katančićeva 3, 10000 Zagreb</item>
      <item>JOSIP PAVETIĆ, Brezovačka 24, 10410 Novo Čiče punomoćnik sudionika u postupku EKOVENT d.o.o.</item>
      <item>Nikola Jakir, Stonska 17, 10000 Zagreb</item>
    </izvorni_sadrzaj>
    <derivirana_varijabla naziv="DomainObject.Predmet.OstaliListFormatedWithAdress_1">
      <item>OD JELIĆ I ČAVLINA ZRINŠĆAK, Katančićeva 3, 10000 Zagreb</item>
      <item>Nina Čavlina Zrinšćak, Katančićeva 3, 10000 Zagreb</item>
      <item>JOSIP PAVETIĆ, Brezovačka 24, 10410 Novo Čiče punomoćnik sudionika u postupku EKOVENT d.o.o.</item>
      <item>Nikola Jakir, Stonska 17, 10000 Zagreb</item>
    </derivirana_varijabla>
  </DomainObject.Predmet.OstaliListFormatedWithAdress>
  <DomainObject.Predmet.OstaliListFormatedWithAdressOIB>
    <izvorni_sadrzaj>
      <item>OD JELIĆ I ČAVLINA ZRINŠĆAK, Katančićeva 3, 10000 Zagreb</item>
      <item>Nina Čavlina Zrinšćak, Katančićeva 3, 10000 Zagreb</item>
      <item>JOSIP PAVETIĆ, OIB 87032892327, Brezovačka 24, 10410 Novo Čiče punomoćnik sudionika u postupku EKOVENT d.o.o.</item>
      <item>Nikola Jakir, OIB 35440503043, Stonska 17, 10000 Zagreb</item>
    </izvorni_sadrzaj>
    <derivirana_varijabla naziv="DomainObject.Predmet.OstaliListFormatedWithAdressOIB_1">
      <item>OD JELIĆ I ČAVLINA ZRINŠĆAK, Katančićeva 3, 10000 Zagreb</item>
      <item>Nina Čavlina Zrinšćak, Katančićeva 3, 10000 Zagreb</item>
      <item>JOSIP PAVETIĆ, OIB 87032892327, Brezovačka 24, 10410 Novo Čiče punomoćnik sudionika u postupku EKOVENT d.o.o.</item>
      <item>Nikola Jakir, OIB 35440503043, Stonska 17, 10000 Zagreb</item>
    </derivirana_varijabla>
  </DomainObject.Predmet.OstaliListFormatedWithAdressOIB>
  <DomainObject.Predmet.OstaliListNazivFormated>
    <izvorni_sadrzaj>
      <item>OD JELIĆ I ČAVLINA ZRINŠĆAK</item>
      <item>Nina Čavlina Zrinšćak</item>
      <item>JOSIP PAVETIĆ</item>
      <item>Nikola Jakir</item>
    </izvorni_sadrzaj>
    <derivirana_varijabla naziv="DomainObject.Predmet.OstaliListNazivFormated_1">
      <item>OD JELIĆ I ČAVLINA ZRINŠĆAK</item>
      <item>Nina Čavlina Zrinšćak</item>
      <item>JOSIP PAVETIĆ</item>
      <item>Nikola Jakir</item>
    </derivirana_varijabla>
  </DomainObject.Predmet.OstaliListNazivFormated>
  <DomainObject.Predmet.OstaliListNazivFormatedOIB>
    <izvorni_sadrzaj>
      <item>OD JELIĆ I ČAVLINA ZRINŠĆAK</item>
      <item>Nina Čavlina Zrinšćak</item>
      <item>JOSIP PAVETIĆ, OIB 87032892327</item>
      <item>Nikola Jakir, OIB 35440503043</item>
    </izvorni_sadrzaj>
    <derivirana_varijabla naziv="DomainObject.Predmet.OstaliListNazivFormatedOIB_1">
      <item>OD JELIĆ I ČAVLINA ZRINŠĆAK</item>
      <item>Nina Čavlina Zrinšćak</item>
      <item>JOSIP PAVETIĆ, OIB 87032892327</item>
      <item>Nikola Jakir, OIB 35440503043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2018.</izvorni_sadrzaj>
    <derivirana_varijabla naziv="DomainObject.Datum_1">17.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OPORTUNITAS USLUGE d.o.o. za pružanje poslovnih usluga</izvorni_sadrzaj>
    <derivirana_varijabla naziv="DomainObject.Predmet.StrankaIDrugi_1">OPORTUNITAS USLUGE d.o.o. za pružanje poslovnih usluga</derivirana_varijabla>
  </DomainObject.Predmet.StrankaIDrugi>
  <DomainObject.Predmet.ProtustrankaIDrugi>
    <izvorni_sadrzaj>EKOVENT d.o.o.</izvorni_sadrzaj>
    <derivirana_varijabla naziv="DomainObject.Predmet.ProtustrankaIDrugi_1">EKOVENT d.o.o.</derivirana_varijabla>
  </DomainObject.Predmet.ProtustrankaIDrugi>
  <DomainObject.Predmet.StrankaIDrugiAdressOIB>
    <izvorni_sadrzaj>OPORTUNITAS USLUGE d.o.o. za pružanje poslovnih usluga, OIB 87528213092, Jurišićeva 2 A, 10000 Zagreb</izvorni_sadrzaj>
    <derivirana_varijabla naziv="DomainObject.Predmet.StrankaIDrugiAdressOIB_1">OPORTUNITAS USLUGE d.o.o. za pružanje poslovnih usluga, OIB 87528213092, Jurišićeva 2 A, 10000 Zagreb</derivirana_varijabla>
  </DomainObject.Predmet.StrankaIDrugiAdressOIB>
  <DomainObject.Predmet.ProtustrankaIDrugiAdressOIB>
    <izvorni_sadrzaj>EKOVENT d.o.o., OIB 02693661308, Krapinsko Strahinje 28, 49000 Krapina</izvorni_sadrzaj>
    <derivirana_varijabla naziv="DomainObject.Predmet.ProtustrankaIDrugiAdressOIB_1">EKOVENT d.o.o., OIB 02693661308, Krapinsko Strahinje 28, 49000 Krapina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OPORTUNITAS USLUGE d.o.o. za pružanje poslovnih usluga</item>
      <item>EKOVENT d.o.o.</item>
      <item>OD JELIĆ I ČAVLINA ZRINŠĆAK</item>
      <item>Nina Čavlina Zrinšćak</item>
      <item>JOSIP PAVETIĆ</item>
      <item>Nikola Jakir</item>
    </izvorni_sadrzaj>
    <derivirana_varijabla naziv="DomainObject.Predmet.SudioniciListNaziv_1">
      <item>OPORTUNITAS USLUGE d.o.o. za pružanje poslovnih usluga</item>
      <item>EKOVENT d.o.o.</item>
      <item>OD JELIĆ I ČAVLINA ZRINŠĆAK</item>
      <item>Nina Čavlina Zrinšćak</item>
      <item>JOSIP PAVETIĆ</item>
      <item>Nikola Jakir</item>
    </derivirana_varijabla>
  </DomainObject.Predmet.SudioniciListNaziv>
  <DomainObject.Predmet.SudioniciListAdressOIB>
    <izvorni_sadrzaj>
      <item>OPORTUNITAS USLUGE d.o.o. za pružanje poslovnih usluga, OIB 87528213092, Jurišićeva 2 A,10000 Zagreb</item>
      <item>EKOVENT d.o.o., OIB 02693661308, Krapinsko Strahinje 28,49000 Krapina</item>
      <item>OD JELIĆ I ČAVLINA ZRINŠĆAK, Katančićeva 3,10000 Zagreb</item>
      <item>Nina Čavlina Zrinšćak, Katančićeva 3,10000 Zagreb</item>
      <item>JOSIP PAVETIĆ, OIB 87032892327, Brezovačka 24,10410 Novo Čiče</item>
      <item>Nikola Jakir, OIB 35440503043, Stonska 17,10000 Zagreb</item>
    </izvorni_sadrzaj>
    <derivirana_varijabla naziv="DomainObject.Predmet.SudioniciListAdressOIB_1">
      <item>OPORTUNITAS USLUGE d.o.o. za pružanje poslovnih usluga, OIB 87528213092, Jurišićeva 2 A,10000 Zagreb</item>
      <item>EKOVENT d.o.o., OIB 02693661308, Krapinsko Strahinje 28,49000 Krapina</item>
      <item>OD JELIĆ I ČAVLINA ZRINŠĆAK, Katančićeva 3,10000 Zagreb</item>
      <item>Nina Čavlina Zrinšćak, Katančićeva 3,10000 Zagreb</item>
      <item>JOSIP PAVETIĆ, OIB 87032892327, Brezovačka 24,10410 Novo Čiče</item>
      <item>Nikola Jakir, OIB 35440503043, Stonska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87528213092</item>
      <item>, OIB 02693661308</item>
      <item>, OIB null</item>
      <item>, OIB null</item>
      <item>, OIB 87032892327</item>
      <item>, OIB 35440503043</item>
    </izvorni_sadrzaj>
    <derivirana_varijabla naziv="DomainObject.Predmet.SudioniciListNazivOIB_1">
      <item>, OIB 87528213092</item>
      <item>, OIB 02693661308</item>
      <item>, OIB null</item>
      <item>, OIB null</item>
      <item>, OIB 87032892327</item>
      <item>, OIB 35440503043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Duško Koruga, OIB 40565203589, Ilica 129 Zagreb</item>
    </izvorni_sadrzaj>
    <derivirana_varijabla naziv="DomainObject.Predmet.StecajniUpraviteljiListAddressOIB_1">
      <item>Duško Koruga, OIB 40565203589, Ilica 129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3. listopada 2017.</izvorni_sadrzaj>
    <derivirana_varijabla naziv="DomainObject.Predmet.DatumZadnjeOdrzaneSudskeRadnje_1">3. listopada 2017.</derivirana_varijabla>
  </DomainObject.Predmet.DatumZadnjeOdrzaneSudskeRadnje>
  <DomainObject.PredzadnjaOdlukaIzPredmeta.DatumDonosenjaOdluke>
    <izvorni_sadrzaj>23. studenog 2018.</izvorni_sadrzaj>
    <derivirana_varijabla naziv="DomainObject.PredzadnjaOdlukaIzPredmeta.DatumDonosenjaOdluke_1">23. studenog 2018.</derivirana_varijabla>
  </DomainObject.PredzadnjaOdlukaIzPredmeta.DatumDonosenjaOdluke>
  <DomainObject.PredzadnjaOdlukaIzPredmeta.Oznaka>
    <izvorni_sadrzaj>St-585/2014-89</izvorni_sadrzaj>
    <derivirana_varijabla naziv="DomainObject.PredzadnjaOdlukaIzPredmeta.Oznaka_1">St-585/2014-89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SIMECKI</properties:Company>
  <properties:Pages>2</properties:Pages>
  <properties:Words>339</properties:Words>
  <properties:Characters>1858</properties:Characters>
  <properties:Lines>56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2284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2018-12-17T13:12:00Z</dcterms:created>
  <dc:creator>Ante</dc:creator>
  <cp:lastModifiedBy>Valentina Delač</cp:lastModifiedBy>
  <cp:lastPrinted>2018-12-17T13:22:00Z</cp:lastPrinted>
  <dcterms:modified xmlns:xsi="http://www.w3.org/2001/XMLSchema-instance" xsi:type="dcterms:W3CDTF">2018-12-17T13:22:00Z</dcterms:modified>
  <cp:revision>3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(Ekovent  zaklj povrat jamčevine BESTVINA.docx)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