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ac50" w14:paraId="61cac50" w:rsidRDefault="00110662" w:rsidP="0011066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10662" w:rsidP="00110662" w:rsidR="00110662" w:rsidRPr="00110662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110662">
        <w:rPr>
          <w:rFonts w:cs="Times New Roman" w:eastAsia="Times New Roman"/>
          <w:noProof/>
          <w:lang w:eastAsia="hr-HR"/>
        </w:rPr>
        <w:t>2. St-3026/15</w:t>
      </w:r>
      <w:r w:rsidRPr="00110662">
        <w:rPr>
          <w:rFonts w:cs="Times New Roman" w:eastAsia="Times New Roman"/>
          <w:noProof/>
          <w:lang w:eastAsia="hr-HR"/>
        </w:rPr>
        <w:t>-8</w:t>
      </w:r>
    </w:p>
    <w:p w:rsidRDefault="00110662" w:rsidP="00110662" w:rsidR="00110662" w:rsidRPr="00110662">
      <w:pPr>
        <w:spacing w:after="0"/>
        <w:rPr>
          <w:rFonts w:cs="Times New Roman" w:eastAsia="Times New Roman"/>
          <w:lang w:eastAsia="hr-HR"/>
        </w:rPr>
      </w:pPr>
    </w:p>
    <w:p w:rsidRDefault="00110662" w:rsidP="00110662" w:rsidR="00110662" w:rsidRPr="00110662">
      <w:pPr>
        <w:spacing w:after="0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 xml:space="preserve">REPUBLIKA HRVATSKA </w:t>
      </w:r>
    </w:p>
    <w:p w:rsidRDefault="00110662" w:rsidP="00110662" w:rsidR="00110662" w:rsidRPr="00110662">
      <w:pPr>
        <w:spacing w:after="0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Trgovački sud u Zagrebu</w:t>
      </w:r>
    </w:p>
    <w:p w:rsidRDefault="00110662" w:rsidP="00110662" w:rsidR="00110662" w:rsidRPr="00110662">
      <w:pPr>
        <w:spacing w:after="0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Stalna služba</w:t>
      </w:r>
    </w:p>
    <w:p w:rsidRDefault="00110662" w:rsidP="00110662" w:rsidR="00110662" w:rsidRPr="00110662">
      <w:pPr>
        <w:spacing w:after="0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Karlovac, Ljudevita Šestića 4</w:t>
      </w:r>
    </w:p>
    <w:p w:rsidRDefault="00110662" w:rsidP="00110662" w:rsidR="00110662" w:rsidRPr="001106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0662" w:rsidP="00110662" w:rsidR="00110662" w:rsidRPr="001106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0662" w:rsidP="00110662" w:rsidR="00110662" w:rsidRPr="00110662">
      <w:pPr>
        <w:spacing w:after="0"/>
        <w:jc w:val="center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 xml:space="preserve">U  I M E   </w:t>
      </w:r>
      <w:r w:rsidRPr="00110662">
        <w:rPr>
          <w:rFonts w:cs="Times New Roman" w:eastAsia="Times New Roman"/>
          <w:lang w:eastAsia="hr-HR"/>
        </w:rPr>
        <w:t xml:space="preserve">R E P U B L I K </w:t>
      </w:r>
      <w:r w:rsidRPr="00110662">
        <w:rPr>
          <w:rFonts w:cs="Times New Roman" w:eastAsia="Times New Roman"/>
          <w:lang w:eastAsia="hr-HR"/>
        </w:rPr>
        <w:t>E</w:t>
      </w:r>
      <w:r w:rsidRPr="00110662">
        <w:rPr>
          <w:rFonts w:cs="Times New Roman" w:eastAsia="Times New Roman"/>
          <w:lang w:eastAsia="hr-HR"/>
        </w:rPr>
        <w:t xml:space="preserve">    H R V A T S K </w:t>
      </w:r>
      <w:r w:rsidRPr="00110662">
        <w:rPr>
          <w:rFonts w:cs="Times New Roman" w:eastAsia="Times New Roman"/>
          <w:lang w:eastAsia="hr-HR"/>
        </w:rPr>
        <w:t>E</w:t>
      </w:r>
    </w:p>
    <w:p w:rsidRDefault="00110662" w:rsidP="00110662" w:rsidR="00110662" w:rsidRPr="00110662">
      <w:pPr>
        <w:spacing w:after="0"/>
        <w:jc w:val="center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R J E Š E N J E</w:t>
      </w:r>
    </w:p>
    <w:p w:rsidRDefault="00110662" w:rsidP="00110662" w:rsidR="00110662" w:rsidRPr="001106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10662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110662">
        <w:rPr>
          <w:rFonts w:cs="Times New Roman" w:eastAsia="Times New Roman"/>
          <w:noProof/>
          <w:lang w:eastAsia="hr-HR"/>
        </w:rPr>
        <w:t xml:space="preserve">CIGANOVIĆ PRIJEVOZ d.o.o. Velika Gorica, Dr. Jurja Dobrile 16, OIB:66585371930, MBS.070079677, </w:t>
      </w:r>
      <w:r w:rsidRPr="00110662">
        <w:rPr>
          <w:rFonts w:cs="Times New Roman" w:eastAsia="Times New Roman"/>
          <w:szCs w:val="20"/>
          <w:lang w:eastAsia="hr-HR"/>
        </w:rPr>
        <w:t>dana 14. ožujka 2016.g.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0662" w:rsidP="00110662" w:rsidR="00110662" w:rsidRPr="00110662">
      <w:pPr>
        <w:spacing w:after="0"/>
        <w:jc w:val="center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r i j e š i o    je</w:t>
      </w:r>
    </w:p>
    <w:p w:rsidRDefault="00110662" w:rsidP="00110662" w:rsidR="00110662" w:rsidRPr="001106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0662" w:rsidP="00110662" w:rsidR="00110662" w:rsidRPr="0011066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 xml:space="preserve">I.     Otvara se stečajni postupak nad dužnikom </w:t>
      </w:r>
      <w:r w:rsidRPr="00110662">
        <w:rPr>
          <w:rFonts w:cs="Times New Roman" w:eastAsia="Times New Roman"/>
          <w:noProof/>
          <w:lang w:eastAsia="hr-HR"/>
        </w:rPr>
        <w:t>CIGANOVIĆ PRIJEVOZ d.o.o. Velika Gorica, Dr. Jurja Dobrile 16, OIB:66585371930, MBS.070079677</w:t>
      </w:r>
      <w:r w:rsidRPr="00110662">
        <w:rPr>
          <w:rFonts w:cs="Times New Roman" w:eastAsia="Times New Roman"/>
          <w:lang w:eastAsia="hr-HR"/>
        </w:rPr>
        <w:t>. Stečajni postupak otvoren je dana 14.ožujka 2016. u 14,</w:t>
      </w:r>
      <w:r w:rsidRPr="00110662">
        <w:rPr>
          <w:rFonts w:cs="Times New Roman" w:eastAsia="Times New Roman"/>
          <w:lang w:eastAsia="hr-HR"/>
        </w:rPr>
        <w:t>07</w:t>
      </w:r>
      <w:r w:rsidRPr="00110662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110662" w:rsidP="00110662" w:rsidR="00110662" w:rsidRPr="00110662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110662" w:rsidP="00110662" w:rsidR="00110662" w:rsidRPr="0011066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II.    Za stečajnog upravitelja imenuje se Marijan Drljanovčan iz Miholjaneca, Antuna Mihanovića 131, OIB:49708160625.</w:t>
      </w:r>
    </w:p>
    <w:p w:rsidRDefault="00110662" w:rsidP="00110662" w:rsidR="00110662" w:rsidRPr="0011066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10662" w:rsidP="00110662" w:rsidR="00110662" w:rsidRPr="00110662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110662">
        <w:rPr>
          <w:rFonts w:cs="Times New Roman" w:eastAsia="Times New Roman"/>
          <w:lang w:eastAsia="hr-HR"/>
        </w:rPr>
        <w:t>III.   Zaključuje se stečajni postupak nad dužnikom</w:t>
      </w:r>
      <w:r w:rsidRPr="00110662">
        <w:rPr>
          <w:rFonts w:cs="Times New Roman" w:eastAsia="Times New Roman"/>
          <w:szCs w:val="20"/>
          <w:lang w:eastAsia="hr-HR" w:val="en-GB"/>
        </w:rPr>
        <w:t xml:space="preserve"> </w:t>
      </w:r>
      <w:r w:rsidRPr="00110662">
        <w:rPr>
          <w:rFonts w:cs="Times New Roman" w:eastAsia="Times New Roman"/>
          <w:noProof/>
          <w:lang w:eastAsia="hr-HR"/>
        </w:rPr>
        <w:t>CIGANOVIĆ PRIJEVOZ d.o.o. Velika Gorica, Dr. Jurja Dobrile 16, OIB:66585371930, MBS.070079677</w:t>
      </w:r>
      <w:r w:rsidRPr="00110662">
        <w:rPr>
          <w:rFonts w:cs="Times New Roman" w:eastAsia="Times New Roman"/>
          <w:szCs w:val="20"/>
          <w:lang w:eastAsia="hr-HR" w:val="en-GB"/>
        </w:rPr>
        <w:t>.</w:t>
      </w:r>
    </w:p>
    <w:p w:rsidRDefault="00110662" w:rsidP="00110662" w:rsidR="00110662" w:rsidRPr="0011066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10662" w:rsidP="00110662" w:rsidR="00110662" w:rsidRPr="00110662">
      <w:pPr>
        <w:spacing w:after="0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0662" w:rsidP="00110662" w:rsidR="00110662" w:rsidRPr="0011066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Obrazloženje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10662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110662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10662">
        <w:rPr>
          <w:rFonts w:cs="Times New Roman" w:eastAsia="Times New Roman"/>
          <w:szCs w:val="20"/>
          <w:lang w:eastAsia="hr-HR"/>
        </w:rPr>
        <w:tab/>
        <w:t>Zaključkom od 2.12.2015.g. pozvane su osobe ovlaštene za zastupanje dužnika po zakonu, dostaviti javnobilježnički ovjerovljen popis imovine i obveza dužnika na propisanom obrascu, sukladno čl. 430., 13., 17. i 117. SZ. Zaključak je dostavljen e-oglasnom pločom suda dana 2.12.2015.g., međutim po istom nije postupljeno.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0662" w:rsidP="00110662" w:rsidR="00110662" w:rsidRPr="00110662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110662">
        <w:rPr>
          <w:rFonts w:cs="Times New Roman" w:eastAsia="Times New Roman"/>
          <w:szCs w:val="20"/>
          <w:lang w:eastAsia="hr-HR"/>
        </w:rPr>
        <w:t>Oglasom od 2.12.2015.g.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0662" w:rsidP="00110662" w:rsidR="00110662" w:rsidRPr="00110662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110662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10662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0662" w:rsidP="00110662" w:rsidR="00110662" w:rsidRPr="00110662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10662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110662" w:rsidP="00110662" w:rsidR="00110662" w:rsidRPr="00110662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10662" w:rsidP="00110662" w:rsidR="00110662" w:rsidRPr="00110662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110662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110662" w:rsidP="00110662" w:rsidR="00110662" w:rsidRPr="00110662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110662">
        <w:rPr>
          <w:rFonts w:cs="Times New Roman" w:eastAsia="Times New Roman"/>
          <w:szCs w:val="20"/>
          <w:lang w:eastAsia="hr-HR"/>
        </w:rPr>
        <w:t>Suzana Ivanović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Uputa o pravnom lijeku: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110662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110662">
        <w:rPr>
          <w:rFonts w:cs="Times New Roman" w:eastAsia="Times New Roman"/>
          <w:i/>
          <w:lang w:eastAsia="hr-HR"/>
        </w:rPr>
        <w:t xml:space="preserve">.  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DNA: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1.) Podnositelju zahtjeva: FINA-i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2.) Dužnik i zakonski zastupnik dužnika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3.) Ministarstvo pravosuđa po ŽDO Zagreb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5.) Mrežna stranica e-Oglasne ploče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6.) Porezna uprava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lang w:eastAsia="hr-HR"/>
        </w:rPr>
      </w:pPr>
      <w:r w:rsidRPr="00110662">
        <w:rPr>
          <w:rFonts w:cs="Times New Roman" w:eastAsia="Times New Roman"/>
          <w:lang w:eastAsia="hr-HR"/>
        </w:rPr>
        <w:t>7.) Stečajnom upravitelju</w:t>
      </w:r>
    </w:p>
    <w:p w:rsidRDefault="00110662" w:rsidP="00110662" w:rsidR="00110662" w:rsidRPr="00110662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110662" w:rsidP="00110662" w:rsidR="00110662" w:rsidRPr="00110662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110662" w:rsidP="00110662" w:rsidR="00110662" w:rsidRPr="00110662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110662" w:rsidP="00110662" w:rsidR="00110662" w:rsidRPr="00110662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110662" w:rsidP="00110662" w:rsidR="00110662" w:rsidRPr="0011066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110662" w:rsidP="00110662" w:rsidR="00110662" w:rsidRPr="0011066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110662" w:rsidP="00110662" w:rsidR="00110662" w:rsidRPr="0011066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110662" w:rsidP="00110662" w:rsidR="00110662" w:rsidRPr="00110662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110662" w:rsidP="00110662" w:rsidR="00110662" w:rsidRPr="00110662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662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127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St-3026/2015-8</izvorni_sadrzaj>
    <derivirana_varijabla naziv="DomainObject.Oznaka_1">St-3026/2015-8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3026</izvorni_sadrzaj>
    <derivirana_varijabla naziv="DomainObject.Predmet.Broj_1">3026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St-3026/2015</izvorni_sadrzaj>
    <derivirana_varijabla naziv="DomainObject.Predmet.OznakaBroj_1">St-3026/2015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CIGANOVIĆ PRIJEVOZ d.o.o.</izvorni_sadrzaj>
    <derivirana_varijabla naziv="DomainObject.Predmet.ProtustrankaFormated_1">  CIGANOVIĆ PRIJEVOZ d.o.o.</derivirana_varijabla>
  </DomainObject.Predmet.ProtustrankaFormated>
  <DomainObject.Predmet.ProtustrankaFormatedOIB>
    <izvorni_sadrzaj>  CIGANOVIĆ PRIJEVOZ d.o.o., OIB 66585371930</izvorni_sadrzaj>
    <derivirana_varijabla naziv="DomainObject.Predmet.ProtustrankaFormatedOIB_1">  CIGANOVIĆ PRIJEVOZ d.o.o., OIB 66585371930</derivirana_varijabla>
  </DomainObject.Predmet.ProtustrankaFormatedOIB>
  <DomainObject.Predmet.ProtustrankaFormatedWithAdress>
    <izvorni_sadrzaj> CIGANOVIĆ PRIJEVOZ d.o.o., Dr. Jurja Dobrile 16, 10410 Velika Gorica</izvorni_sadrzaj>
    <derivirana_varijabla naziv="DomainObject.Predmet.ProtustrankaFormatedWithAdress_1"> CIGANOVIĆ PRIJEVOZ d.o.o., Dr. Jurja Dobrile 16, 10410 Velika Gorica</derivirana_varijabla>
  </DomainObject.Predmet.ProtustrankaFormatedWithAdress>
  <DomainObject.Predmet.ProtustrankaFormatedWithAdressOIB>
    <izvorni_sadrzaj> CIGANOVIĆ PRIJEVOZ d.o.o., OIB 66585371930, Dr. Jurja Dobrile 16, 10410 Velika Gorica</izvorni_sadrzaj>
    <derivirana_varijabla naziv="DomainObject.Predmet.ProtustrankaFormatedWithAdressOIB_1"> CIGANOVIĆ PRIJEVOZ d.o.o., OIB 66585371930, Dr. Jurja Dobrile 16, 10410 Velika Gorica</derivirana_varijabla>
  </DomainObject.Predmet.ProtustrankaFormatedWithAdressOIB>
  <DomainObject.Predmet.ProtustrankaWithAdress>
    <izvorni_sadrzaj>CIGANOVIĆ PRIJEVOZ d.o.o. Dr. Jurja Dobrile 16, 10410 Velika Gorica</izvorni_sadrzaj>
    <derivirana_varijabla naziv="DomainObject.Predmet.ProtustrankaWithAdress_1">CIGANOVIĆ PRIJEVOZ d.o.o. Dr. Jurja Dobrile 16, 10410 Velika Gorica</derivirana_varijabla>
  </DomainObject.Predmet.ProtustrankaWithAdress>
  <DomainObject.Predmet.ProtustrankaWithAdressOIB>
    <izvorni_sadrzaj>CIGANOVIĆ PRIJEVOZ d.o.o., OIB 66585371930, Dr. Jurja Dobrile 16, 10410 Velika Gorica</izvorni_sadrzaj>
    <derivirana_varijabla naziv="DomainObject.Predmet.ProtustrankaWithAdressOIB_1">CIGANOVIĆ PRIJEVOZ d.o.o., OIB 66585371930, Dr. Jurja Dobrile 16, 10410 Velika Gorica</derivirana_varijabla>
  </DomainObject.Predmet.ProtustrankaWithAdressOIB>
  <DomainObject.Predmet.ProtustrankaNazivFormated>
    <izvorni_sadrzaj>CIGANOVIĆ PRIJEVOZ d.o.o.</izvorni_sadrzaj>
    <derivirana_varijabla naziv="DomainObject.Predmet.ProtustrankaNazivFormated_1">CIGANOVIĆ PRIJEVOZ d.o.o.</derivirana_varijabla>
  </DomainObject.Predmet.ProtustrankaNazivFormated>
  <DomainObject.Predmet.ProtustrankaNazivFormatedOIB>
    <izvorni_sadrzaj>CIGANOVIĆ PRIJEVOZ d.o.o., OIB 66585371930</izvorni_sadrzaj>
    <derivirana_varijabla naziv="DomainObject.Predmet.ProtustrankaNazivFormatedOIB_1">CIGANOVIĆ PRIJEVOZ d.o.o., OIB 66585371930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CIGANOVIĆ PRIJEVOZ d.o.o.</item>
    </izvorni_sadrzaj>
    <derivirana_varijabla naziv="DomainObject.Predmet.ProtuStrankaListFormated_1">
      <item>CIGANOVIĆ PRIJEVOZ d.o.o.</item>
    </derivirana_varijabla>
  </DomainObject.Predmet.ProtuStrankaListFormated>
  <DomainObject.Predmet.ProtuStrankaListFormatedOIB>
    <izvorni_sadrzaj>
      <item>CIGANOVIĆ PRIJEVOZ d.o.o., OIB 66585371930</item>
    </izvorni_sadrzaj>
    <derivirana_varijabla naziv="DomainObject.Predmet.ProtuStrankaListFormatedOIB_1">
      <item>CIGANOVIĆ PRIJEVOZ d.o.o., OIB 66585371930</item>
    </derivirana_varijabla>
  </DomainObject.Predmet.ProtuStrankaListFormatedOIB>
  <DomainObject.Predmet.ProtuStrankaListFormatedWithAdress>
    <izvorni_sadrzaj>
      <item>CIGANOVIĆ PRIJEVOZ d.o.o., Dr. Jurja Dobrile 16, 10410 Velika Gorica</item>
    </izvorni_sadrzaj>
    <derivirana_varijabla naziv="DomainObject.Predmet.ProtuStrankaListFormatedWithAdress_1">
      <item>CIGANOVIĆ PRIJEVOZ d.o.o., Dr. Jurja Dobrile 16, 10410 Velika Gorica</item>
    </derivirana_varijabla>
  </DomainObject.Predmet.ProtuStrankaListFormatedWithAdress>
  <DomainObject.Predmet.ProtuStrankaListFormatedWithAdressOIB>
    <izvorni_sadrzaj>
      <item>CIGANOVIĆ PRIJEVOZ d.o.o., OIB 66585371930, Dr. Jurja Dobrile 16, 10410 Velika Gorica</item>
    </izvorni_sadrzaj>
    <derivirana_varijabla naziv="DomainObject.Predmet.ProtuStrankaListFormatedWithAdressOIB_1">
      <item>CIGANOVIĆ PRIJEVOZ d.o.o., OIB 66585371930, Dr. Jurja Dobrile 16, 10410 Velika Gorica</item>
    </derivirana_varijabla>
  </DomainObject.Predmet.ProtuStrankaListFormatedWithAdressOIB>
  <DomainObject.Predmet.ProtuStrankaListNazivFormated>
    <izvorni_sadrzaj>
      <item>CIGANOVIĆ PRIJEVOZ d.o.o.</item>
    </izvorni_sadrzaj>
    <derivirana_varijabla naziv="DomainObject.Predmet.ProtuStrankaListNazivFormated_1">
      <item>CIGANOVIĆ PRIJEVOZ d.o.o.</item>
    </derivirana_varijabla>
  </DomainObject.Predmet.ProtuStrankaListNazivFormated>
  <DomainObject.Predmet.ProtuStrankaListNazivFormatedOIB>
    <izvorni_sadrzaj>
      <item>CIGANOVIĆ PRIJEVOZ d.o.o., OIB 66585371930</item>
    </izvorni_sadrzaj>
    <derivirana_varijabla naziv="DomainObject.Predmet.ProtuStrankaListNazivFormatedOIB_1">
      <item>CIGANOVIĆ PRIJEVOZ d.o.o., OIB 66585371930</item>
    </derivirana_varijabla>
  </DomainObject.Predmet.ProtuStrankaListNazivFormatedOIB>
  <DomainObject.Predmet.OstaliListFormated>
    <izvorni_sadrzaj>
      <item>Mirko Ciganović</item>
    </izvorni_sadrzaj>
    <derivirana_varijabla naziv="DomainObject.Predmet.OstaliListFormated_1">
      <item>Mirko Ciganović</item>
    </derivirana_varijabla>
  </DomainObject.Predmet.OstaliListFormated>
  <DomainObject.Predmet.OstaliListFormatedOIB>
    <izvorni_sadrzaj>
      <item>Mirko Ciganović, OIB 20524651437</item>
    </izvorni_sadrzaj>
    <derivirana_varijabla naziv="DomainObject.Predmet.OstaliListFormatedOIB_1">
      <item>Mirko Ciganović, OIB 20524651437</item>
    </derivirana_varijabla>
  </DomainObject.Predmet.OstaliListFormatedOIB>
  <DomainObject.Predmet.OstaliListFormatedWithAdress>
    <izvorni_sadrzaj>
      <item>Mirko Ciganović, Dr. Jurja Dobrile 16, 10410 Velika Gorica</item>
    </izvorni_sadrzaj>
    <derivirana_varijabla naziv="DomainObject.Predmet.OstaliListFormatedWithAdress_1">
      <item>Mirko Ciganović, Dr. Jurja Dobrile 16, 10410 Velika Gorica</item>
    </derivirana_varijabla>
  </DomainObject.Predmet.OstaliListFormatedWithAdress>
  <DomainObject.Predmet.OstaliListFormatedWithAdressOIB>
    <izvorni_sadrzaj>
      <item>Mirko Ciganović, OIB 20524651437, Dr. Jurja Dobrile 16, 10410 Velika Gorica</item>
    </izvorni_sadrzaj>
    <derivirana_varijabla naziv="DomainObject.Predmet.OstaliListFormatedWithAdressOIB_1">
      <item>Mirko Ciganović, OIB 20524651437, Dr. Jurja Dobrile 16, 10410 Velika Gorica</item>
    </derivirana_varijabla>
  </DomainObject.Predmet.OstaliListFormatedWithAdressOIB>
  <DomainObject.Predmet.OstaliListNazivFormated>
    <izvorni_sadrzaj>
      <item>Mirko Ciganović</item>
    </izvorni_sadrzaj>
    <derivirana_varijabla naziv="DomainObject.Predmet.OstaliListNazivFormated_1">
      <item>Mirko Ciganović</item>
    </derivirana_varijabla>
  </DomainObject.Predmet.OstaliListNazivFormated>
  <DomainObject.Predmet.OstaliListNazivFormatedOIB>
    <izvorni_sadrzaj>
      <item>Mirko Ciganović, OIB 20524651437</item>
    </izvorni_sadrzaj>
    <derivirana_varijabla naziv="DomainObject.Predmet.OstaliListNazivFormatedOIB_1">
      <item>Mirko Ciganović, OIB 20524651437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St-3026/2015-8</izvorni_sadrzaj>
    <derivirana_varijabla naziv="DomainObject.PoslovniBrojDokumenta_1">St-3026/2015-8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CIGANOVIĆ PRIJEVOZ d.o.o.</izvorni_sadrzaj>
    <derivirana_varijabla naziv="DomainObject.Predmet.ProtustrankaIDrugi_1">CIGANOVIĆ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CIGANOVIĆ PRIJEVOZ d.o.o., OIB 66585371930, Dr. Jurja Dobrile 16, 10410 Velika Gorica</izvorni_sadrzaj>
    <derivirana_varijabla naziv="DomainObject.Predmet.ProtustrankaIDrugiAdressOIB_1">CIGANOVIĆ PRIJEVOZ d.o.o., OIB 66585371930, Dr. Jurja Dobrile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CIGANOVIĆ PRIJEVOZ d.o.o.</item>
      <item>Mirko Ciganović</item>
    </izvorni_sadrzaj>
    <derivirana_varijabla naziv="DomainObject.Predmet.SudioniciListNaziv_1">
      <item>FINA Regionalni centar Zagreb</item>
      <item>CIGANOVIĆ PRIJEVOZ d.o.o.</item>
      <item>Mirko Ciganović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CIGANOVIĆ PRIJEVOZ d.o.o., OIB 66585371930, Dr. Jurja Dobrile 16,10410 Velika Gorica</item>
      <item>Mirko Ciganović, OIB 20524651437, Dr. Jurja Dobrile 16,10410 Velika Gorica</item>
    </izvorni_sadrzaj>
    <derivirana_varijabla naziv="DomainObject.Predmet.SudioniciListAdressOIB_1">
      <item>FINA Regionalni centar Zagreb, OIB 85821130368, Trg svibanjskih žrtava 1995. 1,10000 Zagreb</item>
      <item>CIGANOVIĆ PRIJEVOZ d.o.o., OIB 66585371930, Dr. Jurja Dobrile 16,10410 Velika Gorica</item>
      <item>Mirko Ciganović, OIB 20524651437, Dr. Jurja Dobrile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FD676-2DB2-4510-BF66-F43283F39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2241</properties:Characters>
  <properties:Lines>85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2016-03-14T13:08:00Z</cp:lastPrinted>
  <dcterms:modified xmlns:xsi="http://www.w3.org/2001/XMLSchema-instance" xsi:type="dcterms:W3CDTF">2016-03-14T13:08:00Z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St-3026/2015-8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