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f8ff" w14:paraId="c31f8ff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6D7CD4">
        <w:rPr>
          <w:b/>
        </w:rPr>
        <w:t>7</w:t>
      </w:r>
      <w:r w:rsidR="001D5374">
        <w:rPr>
          <w:b/>
        </w:rPr>
        <w:t>5</w:t>
      </w:r>
      <w:r w:rsidR="00E11F91">
        <w:rPr>
          <w:b/>
        </w:rPr>
        <w:t>7</w:t>
      </w:r>
      <w:r w:rsidR="008D1B0D" w:rsidRPr="008D1B0D">
        <w:rPr>
          <w:b/>
        </w:rPr>
        <w:t>/2016-</w:t>
      </w:r>
      <w:r w:rsidR="001D5374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E11F91" w:rsidRPr="00E11F91">
        <w:t>GRAND TRGOVINA d.o.o. za usluge, skraćena tvrtka: GRAND TRGOVINA d.o.o., Zagreb, D. Cesarića 25, OIB: 61723552472</w:t>
      </w:r>
      <w:r w:rsidR="00B16504" w:rsidRPr="00B16504">
        <w:t xml:space="preserve">, </w:t>
      </w:r>
      <w:r w:rsidR="00AA7765">
        <w:t xml:space="preserve">dana </w:t>
      </w:r>
      <w:r w:rsidR="00CA613B">
        <w:t>1</w:t>
      </w:r>
      <w:r w:rsidR="001D5374">
        <w:t>6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E11F91" w:rsidRPr="00E11F91">
        <w:t>GRAND TRGOVINA d.o.o. za usluge, skraćena tvrtka: GRAND TRGOVINA d.o.o., Zagreb, D. Cesarića 25, OIB: 61723552472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E11F91">
        <w:t>Sabina Lalić iz Osijeka</w:t>
      </w:r>
      <w:r w:rsidR="00C81DE6">
        <w:t xml:space="preserve">, </w:t>
      </w:r>
      <w:r w:rsidR="00E11F91">
        <w:t>Gundulićeva 5</w:t>
      </w:r>
      <w:r w:rsidR="00C81DE6">
        <w:t>,</w:t>
      </w:r>
      <w:r w:rsidR="00CA613B" w:rsidRPr="00CA613B">
        <w:t xml:space="preserve"> OIB: </w:t>
      </w:r>
      <w:r w:rsidR="00E11F91">
        <w:t>09145874795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E11F91" w:rsidRPr="00E11F91">
        <w:t>GRAND TRGOVINA d.o.o. za usluge, skraćena tvrtka: GRAND TRGOVINA d.o.o., Zagreb, D. Cesarića 25, OIB: 61723552472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F3CC8" w:rsidP="00F74270" w:rsidR="001F3CC8">
      <w:pPr>
        <w:ind w:firstLine="1440"/>
        <w:jc w:val="both"/>
      </w:pPr>
    </w:p>
    <w:p w:rsidRDefault="001F3CC8" w:rsidP="00F74270" w:rsidR="001F3CC8">
      <w:pPr>
        <w:ind w:firstLine="1440"/>
        <w:jc w:val="both"/>
      </w:pPr>
    </w:p>
    <w:p w:rsidRDefault="001F3CC8" w:rsidP="00D8004C" w:rsidR="001F3CC8">
      <w:pPr>
        <w:ind w:firstLine="1440"/>
        <w:jc w:val="right"/>
      </w:pPr>
      <w:r w:rsidRPr="001F3CC8">
        <w:rPr>
          <w:b/>
        </w:rPr>
        <w:lastRenderedPageBreak/>
        <w:t>Broj: 7/St-27</w:t>
      </w:r>
      <w:r w:rsidR="00E11F91">
        <w:rPr>
          <w:b/>
        </w:rPr>
        <w:t>57</w:t>
      </w:r>
      <w:r w:rsidRPr="001F3CC8">
        <w:rPr>
          <w:b/>
        </w:rPr>
        <w:t>/2016-5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6D7CD4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E11F91" w:rsidRPr="00E11F91">
        <w:t>GRAND TRGOVINA d.o.o. za usluge, skraćena tvrtka: GRAND TRGOVINA d.o.o., Zagreb, D. Cesarića 25, OIB: 61723552472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6D7CD4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57F3B" w:rsidRPr="00857F3B">
        <w:t>2</w:t>
      </w:r>
      <w:r w:rsidR="001D5374">
        <w:t>9</w:t>
      </w:r>
      <w:r w:rsidR="00654824" w:rsidRPr="00857F3B">
        <w:t xml:space="preserve">. </w:t>
      </w:r>
      <w:r w:rsidR="00857F3B" w:rsidRPr="00857F3B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1</w:t>
      </w:r>
      <w:r w:rsidR="001D5374">
        <w:t>6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78D" w:rsidR="000F678D">
      <w:r>
        <w:separator/>
      </w:r>
    </w:p>
  </w:endnote>
  <w:endnote w:id="0" w:type="continuationSeparator">
    <w:p w:rsidRDefault="000F678D" w:rsidR="000F6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78D" w:rsidR="000F678D">
      <w:r>
        <w:separator/>
      </w:r>
    </w:p>
  </w:footnote>
  <w:footnote w:id="0" w:type="continuationSeparator">
    <w:p w:rsidRDefault="000F678D" w:rsidR="000F6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68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D685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74270"/>
    <w:rsid w:val="00F91028"/>
    <w:rsid w:val="00F911E6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8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8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8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8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8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8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8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8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2757</izvorni_sadrzaj>
    <derivirana_varijabla naziv="DomainObject.Predmet.Broj_1">2757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SZ</izvorni_sadrzaj>
    <derivirana_varijabla naziv="DomainObject.Predmet.Opis_1">Ustup po čl.11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St-2757/2016</izvorni_sadrzaj>
    <derivirana_varijabla naziv="DomainObject.Predmet.OznakaBroj_1">St-2757/2016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429 st.1</izvorni_sadrzaj>
    <derivirana_varijabla naziv="DomainObject.Predmet.PrimjedbaSuca_1">čk. 429 st.1</derivirana_varijabla>
  </DomainObject.Predmet.PrimjedbaSuca>
  <DomainObject.Predmet.ProtustrankaFormated>
    <izvorni_sadrzaj>  GRAND TRGOVINA d.o.o.</izvorni_sadrzaj>
    <derivirana_varijabla naziv="DomainObject.Predmet.ProtustrankaFormated_1">  GRAND TRGOVINA d.o.o.</derivirana_varijabla>
  </DomainObject.Predmet.ProtustrankaFormated>
  <DomainObject.Predmet.ProtustrankaFormatedOIB>
    <izvorni_sadrzaj>  GRAND TRGOVINA d.o.o., OIB 61723552472</izvorni_sadrzaj>
    <derivirana_varijabla naziv="DomainObject.Predmet.ProtustrankaFormatedOIB_1">  GRAND TRGOVINA d.o.o., OIB 61723552472</derivirana_varijabla>
  </DomainObject.Predmet.ProtustrankaFormatedOIB>
  <DomainObject.Predmet.ProtustrankaFormatedWithAdress>
    <izvorni_sadrzaj> GRAND TRGOVINA d.o.o., D. Cesarića 25, 10000 Zagreb</izvorni_sadrzaj>
    <derivirana_varijabla naziv="DomainObject.Predmet.ProtustrankaFormatedWithAdress_1"> GRAND TRGOVINA d.o.o., D. Cesarića 25, 10000 Zagreb</derivirana_varijabla>
  </DomainObject.Predmet.ProtustrankaFormatedWithAdress>
  <DomainObject.Predmet.ProtustrankaFormatedWithAdressOIB>
    <izvorni_sadrzaj> GRAND TRGOVINA d.o.o., OIB 61723552472, D. Cesarića 25, 10000 Zagreb</izvorni_sadrzaj>
    <derivirana_varijabla naziv="DomainObject.Predmet.ProtustrankaFormatedWithAdressOIB_1"> GRAND TRGOVINA d.o.o., OIB 61723552472, D. Cesarića 25, 10000 Zagreb</derivirana_varijabla>
  </DomainObject.Predmet.ProtustrankaFormatedWithAdressOIB>
  <DomainObject.Predmet.ProtustrankaWithAdress>
    <izvorni_sadrzaj>GRAND TRGOVINA d.o.o. D. Cesarića 25, 10000 Zagreb</izvorni_sadrzaj>
    <derivirana_varijabla naziv="DomainObject.Predmet.ProtustrankaWithAdress_1">GRAND TRGOVINA d.o.o. D. Cesarića 25, 10000 Zagreb</derivirana_varijabla>
  </DomainObject.Predmet.ProtustrankaWithAdress>
  <DomainObject.Predmet.ProtustrankaWithAdressOIB>
    <izvorni_sadrzaj>GRAND TRGOVINA d.o.o., OIB 61723552472, D. Cesarića 25, 10000 Zagreb</izvorni_sadrzaj>
    <derivirana_varijabla naziv="DomainObject.Predmet.ProtustrankaWithAdressOIB_1">GRAND TRGOVINA d.o.o., OIB 61723552472, D. Cesarića 25, 10000 Zagreb</derivirana_varijabla>
  </DomainObject.Predmet.ProtustrankaWithAdressOIB>
  <DomainObject.Predmet.ProtustrankaNazivFormated>
    <izvorni_sadrzaj>GRAND TRGOVINA d.o.o.</izvorni_sadrzaj>
    <derivirana_varijabla naziv="DomainObject.Predmet.ProtustrankaNazivFormated_1">GRAND TRGOVINA d.o.o.</derivirana_varijabla>
  </DomainObject.Predmet.ProtustrankaNazivFormated>
  <DomainObject.Predmet.ProtustrankaNazivFormatedOIB>
    <izvorni_sadrzaj>GRAND TRGOVINA d.o.o., OIB 61723552472</izvorni_sadrzaj>
    <derivirana_varijabla naziv="DomainObject.Predmet.ProtustrankaNazivFormatedOIB_1">GRAND TRGOVINA d.o.o., OIB 61723552472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TRGOVINA d.o.o.</item>
    </izvorni_sadrzaj>
    <derivirana_varijabla naziv="DomainObject.Predmet.ProtuStrankaListFormated_1">
      <item>GRAND TRGOVINA d.o.o.</item>
    </derivirana_varijabla>
  </DomainObject.Predmet.ProtuStrankaListFormated>
  <DomainObject.Predmet.ProtuStrankaListFormatedOIB>
    <izvorni_sadrzaj>
      <item>GRAND TRGOVINA d.o.o., OIB 61723552472</item>
    </izvorni_sadrzaj>
    <derivirana_varijabla naziv="DomainObject.Predmet.ProtuStrankaListFormatedOIB_1">
      <item>GRAND TRGOVINA d.o.o., OIB 61723552472</item>
    </derivirana_varijabla>
  </DomainObject.Predmet.ProtuStrankaListFormatedOIB>
  <DomainObject.Predmet.ProtuStrankaListFormatedWithAdress>
    <izvorni_sadrzaj>
      <item>GRAND TRGOVINA d.o.o., D. Cesarića 25, 10000 Zagreb</item>
    </izvorni_sadrzaj>
    <derivirana_varijabla naziv="DomainObject.Predmet.ProtuStrankaListFormatedWithAdress_1">
      <item>GRAND TRGOVINA d.o.o., D. Cesarića 25, 10000 Zagreb</item>
    </derivirana_varijabla>
  </DomainObject.Predmet.ProtuStrankaListFormatedWithAdress>
  <DomainObject.Predmet.ProtuStrankaListFormatedWithAdressOIB>
    <izvorni_sadrzaj>
      <item>GRAND TRGOVINA d.o.o., OIB 61723552472, D. Cesarića 25, 10000 Zagreb</item>
    </izvorni_sadrzaj>
    <derivirana_varijabla naziv="DomainObject.Predmet.ProtuStrankaListFormatedWithAdressOIB_1">
      <item>GRAND TRGOVINA d.o.o., OIB 61723552472, D. Cesarića 25, 10000 Zagreb</item>
    </derivirana_varijabla>
  </DomainObject.Predmet.ProtuStrankaListFormatedWithAdressOIB>
  <DomainObject.Predmet.ProtuStrankaListNazivFormated>
    <izvorni_sadrzaj>
      <item>GRAND TRGOVINA d.o.o.</item>
    </izvorni_sadrzaj>
    <derivirana_varijabla naziv="DomainObject.Predmet.ProtuStrankaListNazivFormated_1">
      <item>GRAND TRGOVINA d.o.o.</item>
    </derivirana_varijabla>
  </DomainObject.Predmet.ProtuStrankaListNazivFormated>
  <DomainObject.Predmet.ProtuStrankaListNazivFormatedOIB>
    <izvorni_sadrzaj>
      <item>GRAND TRGOVINA d.o.o., OIB 61723552472</item>
    </izvorni_sadrzaj>
    <derivirana_varijabla naziv="DomainObject.Predmet.ProtuStrankaListNazivFormatedOIB_1">
      <item>GRAND TRGOVINA d.o.o., OIB 61723552472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TRGOVINA d.o.o.</izvorni_sadrzaj>
    <derivirana_varijabla naziv="DomainObject.Predmet.ProtustrankaIDrugi_1">GRAND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GRAND TRGOVINA d.o.o., OIB 61723552472, D. Cesarića 25, 10000 Zagreb</izvorni_sadrzaj>
    <derivirana_varijabla naziv="DomainObject.Predmet.ProtustrankaIDrugiAdressOIB_1">GRAND TRGOVINA d.o.o., OIB 61723552472, D. Cesarića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TRGOVINA d.o.o.</item>
      <item>FINA Regionalni centar Zagreb</item>
    </izvorni_sadrzaj>
    <derivirana_varijabla naziv="DomainObject.Predmet.SudioniciListNaziv_1">
      <item>GRAND TRGOVINA d.o.o.</item>
      <item>FINA Regionalni centar Zagreb</item>
    </derivirana_varijabla>
  </DomainObject.Predmet.SudioniciListNaziv>
  <DomainObject.Predmet.SudioniciListAdressOIB>
    <izvorni_sadrzaj>
      <item>GRAND TRGOVINA d.o.o., OIB 61723552472, D. Cesarića 25,10000 Zagreb</item>
      <item>FINA Regionalni centar Zagreb, OIB 85821130368, Trg svibanjskih žrtava 1995. br.1,10000 Zagreb</item>
    </izvorni_sadrzaj>
    <derivirana_varijabla naziv="DomainObject.Predmet.SudioniciListAdressOIB_1">
      <item>GRAND TRGOVINA d.o.o., OIB 61723552472, D. Cesarića 25,10000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61723552472</item>
      <item>, OIB 85821130368</item>
    </izvorni_sadrzaj>
    <derivirana_varijabla naziv="DomainObject.Predmet.SudioniciListNazivOIB_1">
      <item>, OIB 61723552472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85C2F-4A31-4E4A-BAFA-FF1669AE8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801</properties:Words>
  <properties:Characters>4492</properties:Characters>
  <properties:Lines>112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2017-03-16T13:25:00Z</dcterms:created>
  <dc:creator>alet</dc:creator>
  <cp:lastModifiedBy>wsadmin</cp:lastModifiedBy>
  <cp:lastPrinted>2017-03-16T13:29:00Z</cp:lastPrinted>
  <dcterms:modified xmlns:xsi="http://www.w3.org/2001/XMLSchema-instance" xsi:type="dcterms:W3CDTF">2017-03-16T13:34:00Z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