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e9b7" w14:paraId="43ae9b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0264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St-6477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0264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2649" w:rsidRPr="00C02649">
        <w:rPr>
          <w:rFonts w:cs="Times New Roman" w:eastAsia="Times New Roman" w:hAnsi="Times New Roman" w:ascii="Times New Roman"/>
          <w:sz w:val="24"/>
          <w:szCs w:val="24"/>
          <w:lang w:eastAsia="hr-HR"/>
        </w:rPr>
        <w:t>UGOSTITELJSTVO TONKA j.d.o.o. za usluge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02649" w:rsidRPr="00C02649">
        <w:rPr>
          <w:rFonts w:cs="Times New Roman" w:eastAsia="Times New Roman" w:hAnsi="Times New Roman" w:ascii="Times New Roman"/>
          <w:sz w:val="24"/>
          <w:szCs w:val="24"/>
          <w:lang w:eastAsia="hr-HR"/>
        </w:rPr>
        <w:t>Sveti Ivan Zelina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02649" w:rsidRPr="00C0264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Zagrebačka 72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02649">
        <w:rPr>
          <w:rFonts w:cs="Times New Roman" w:eastAsia="Times New Roman" w:hAnsi="Times New Roman" w:ascii="Times New Roman"/>
          <w:sz w:val="24"/>
          <w:szCs w:val="24"/>
          <w:lang w:eastAsia="hr-HR"/>
        </w:rPr>
        <w:t>080819824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02649" w:rsidRPr="00C02649">
        <w:rPr>
          <w:rFonts w:cs="Times New Roman" w:eastAsia="Times New Roman" w:hAnsi="Times New Roman" w:ascii="Times New Roman"/>
          <w:sz w:val="24"/>
          <w:szCs w:val="24"/>
          <w:lang w:eastAsia="hr-HR"/>
        </w:rPr>
        <w:t>27930135144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2649" w:rsidRPr="00C02649">
        <w:rPr>
          <w:rFonts w:cs="Times New Roman" w:eastAsia="Times New Roman" w:hAnsi="Times New Roman" w:ascii="Times New Roman"/>
          <w:sz w:val="24"/>
          <w:szCs w:val="24"/>
          <w:lang w:eastAsia="hr-HR"/>
        </w:rPr>
        <w:t>UGOSTITELJSTVO TONKA j.d.o.o. za usluge, Sveti Ivan Zelina, Zagrebačka 72, MBS: 080819824, OIB: 27930135144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710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Siniša Rajnović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0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Virovitica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10889">
        <w:rPr>
          <w:rFonts w:cs="Times New Roman" w:eastAsia="Times New Roman" w:hAnsi="Times New Roman" w:ascii="Times New Roman"/>
          <w:sz w:val="24"/>
          <w:szCs w:val="24"/>
          <w:lang w:eastAsia="hr-HR"/>
        </w:rPr>
        <w:t>Milanovac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0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Sv. Trojstva 87, OIB: 86217384445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2649" w:rsidRPr="00C02649">
        <w:rPr>
          <w:rFonts w:cs="Times New Roman" w:hAnsi="Times New Roman" w:ascii="Times New Roman"/>
          <w:sz w:val="24"/>
          <w:szCs w:val="24"/>
        </w:rPr>
        <w:t>UGOSTITELJSTVO TONKA j.d.o.o. za usluge, Sveti Ivan Zelina, Zagrebačka 72, MBS: 080819824, OIB: 27930135144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026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17. studenoga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0013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20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listopada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0134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600C9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Velika Gorica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8A2" w:rsidP="00BA36F5" w:rsidR="003318A2">
      <w:pPr>
        <w:spacing w:lineRule="auto" w:line="240" w:after="0"/>
      </w:pPr>
      <w:r>
        <w:separator/>
      </w:r>
    </w:p>
  </w:endnote>
  <w:endnote w:id="0" w:type="continuationSeparator">
    <w:p w:rsidRDefault="003318A2" w:rsidP="00BA36F5" w:rsidR="003318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8A2" w:rsidP="00BA36F5" w:rsidR="003318A2">
      <w:pPr>
        <w:spacing w:lineRule="auto" w:line="240" w:after="0"/>
      </w:pPr>
      <w:r>
        <w:separator/>
      </w:r>
    </w:p>
  </w:footnote>
  <w:footnote w:id="0" w:type="continuationSeparator">
    <w:p w:rsidRDefault="003318A2" w:rsidP="00BA36F5" w:rsidR="003318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14F1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02649">
      <w:rPr>
        <w:rFonts w:cs="Times New Roman" w:hAnsi="Times New Roman" w:ascii="Times New Roman"/>
        <w:sz w:val="24"/>
        <w:szCs w:val="24"/>
      </w:rPr>
      <w:tab/>
      <w:t>24. St-6477</w:t>
    </w:r>
    <w:r w:rsidR="00614B44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95F"/>
    <w:rsid w:val="00067B98"/>
    <w:rsid w:val="0007695B"/>
    <w:rsid w:val="00077187"/>
    <w:rsid w:val="000A141D"/>
    <w:rsid w:val="000C7999"/>
    <w:rsid w:val="000E67F7"/>
    <w:rsid w:val="000F3A15"/>
    <w:rsid w:val="000F55D7"/>
    <w:rsid w:val="00113AB5"/>
    <w:rsid w:val="00114F1D"/>
    <w:rsid w:val="0012132B"/>
    <w:rsid w:val="00125812"/>
    <w:rsid w:val="00131324"/>
    <w:rsid w:val="00140FCB"/>
    <w:rsid w:val="00150C62"/>
    <w:rsid w:val="0015643A"/>
    <w:rsid w:val="001743BF"/>
    <w:rsid w:val="0017646E"/>
    <w:rsid w:val="0018748C"/>
    <w:rsid w:val="001B3E87"/>
    <w:rsid w:val="001B6BD3"/>
    <w:rsid w:val="001D43D9"/>
    <w:rsid w:val="001D5C09"/>
    <w:rsid w:val="00200E0F"/>
    <w:rsid w:val="00206C00"/>
    <w:rsid w:val="002110EC"/>
    <w:rsid w:val="002229EB"/>
    <w:rsid w:val="002239B4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4D4A"/>
    <w:rsid w:val="002C625A"/>
    <w:rsid w:val="002D5756"/>
    <w:rsid w:val="002E5AEC"/>
    <w:rsid w:val="002E7CFB"/>
    <w:rsid w:val="002F40A5"/>
    <w:rsid w:val="00305554"/>
    <w:rsid w:val="00321741"/>
    <w:rsid w:val="003318A2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283D"/>
    <w:rsid w:val="004670C2"/>
    <w:rsid w:val="00476195"/>
    <w:rsid w:val="004762A8"/>
    <w:rsid w:val="004809A9"/>
    <w:rsid w:val="00490029"/>
    <w:rsid w:val="004A1A51"/>
    <w:rsid w:val="004B74AE"/>
    <w:rsid w:val="004B7D7E"/>
    <w:rsid w:val="004C0652"/>
    <w:rsid w:val="004C524F"/>
    <w:rsid w:val="004C6F58"/>
    <w:rsid w:val="004C7EAE"/>
    <w:rsid w:val="004D4E66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5E4F3C"/>
    <w:rsid w:val="00600E35"/>
    <w:rsid w:val="00604F51"/>
    <w:rsid w:val="00614847"/>
    <w:rsid w:val="00614B44"/>
    <w:rsid w:val="00660329"/>
    <w:rsid w:val="00660453"/>
    <w:rsid w:val="0067789F"/>
    <w:rsid w:val="006939D1"/>
    <w:rsid w:val="00693D6F"/>
    <w:rsid w:val="006A2AFD"/>
    <w:rsid w:val="006A3718"/>
    <w:rsid w:val="006A7C4C"/>
    <w:rsid w:val="006C1BA4"/>
    <w:rsid w:val="006C72A8"/>
    <w:rsid w:val="006D71FF"/>
    <w:rsid w:val="006F3A6B"/>
    <w:rsid w:val="0070453A"/>
    <w:rsid w:val="00710889"/>
    <w:rsid w:val="00717D7B"/>
    <w:rsid w:val="00726085"/>
    <w:rsid w:val="00727EAB"/>
    <w:rsid w:val="00731B3C"/>
    <w:rsid w:val="00741848"/>
    <w:rsid w:val="00742E94"/>
    <w:rsid w:val="007451DD"/>
    <w:rsid w:val="0074706E"/>
    <w:rsid w:val="0075324B"/>
    <w:rsid w:val="0075425A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7B9C"/>
    <w:rsid w:val="007F050A"/>
    <w:rsid w:val="007F7756"/>
    <w:rsid w:val="00806CDA"/>
    <w:rsid w:val="00825F00"/>
    <w:rsid w:val="00834456"/>
    <w:rsid w:val="00836110"/>
    <w:rsid w:val="00851F31"/>
    <w:rsid w:val="00867FD0"/>
    <w:rsid w:val="00872421"/>
    <w:rsid w:val="00882CB8"/>
    <w:rsid w:val="008D166B"/>
    <w:rsid w:val="008D3047"/>
    <w:rsid w:val="008D776D"/>
    <w:rsid w:val="008E3C15"/>
    <w:rsid w:val="00900134"/>
    <w:rsid w:val="00904BD2"/>
    <w:rsid w:val="00905247"/>
    <w:rsid w:val="00912C77"/>
    <w:rsid w:val="00915B22"/>
    <w:rsid w:val="009341C9"/>
    <w:rsid w:val="009344E8"/>
    <w:rsid w:val="00943B5F"/>
    <w:rsid w:val="00951F2F"/>
    <w:rsid w:val="009600C9"/>
    <w:rsid w:val="0097744B"/>
    <w:rsid w:val="009965B6"/>
    <w:rsid w:val="009B6E43"/>
    <w:rsid w:val="009C0D5F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66D10"/>
    <w:rsid w:val="00B70EE5"/>
    <w:rsid w:val="00B81D26"/>
    <w:rsid w:val="00BA1877"/>
    <w:rsid w:val="00BA2C6D"/>
    <w:rsid w:val="00BA36F5"/>
    <w:rsid w:val="00BB2267"/>
    <w:rsid w:val="00BE3395"/>
    <w:rsid w:val="00BE3C92"/>
    <w:rsid w:val="00BF0F60"/>
    <w:rsid w:val="00C02649"/>
    <w:rsid w:val="00C4668E"/>
    <w:rsid w:val="00C537FD"/>
    <w:rsid w:val="00C56DDF"/>
    <w:rsid w:val="00C64D92"/>
    <w:rsid w:val="00C6661B"/>
    <w:rsid w:val="00C7209C"/>
    <w:rsid w:val="00C8553E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4C3F"/>
    <w:rsid w:val="00DF6DC5"/>
    <w:rsid w:val="00E00D35"/>
    <w:rsid w:val="00E01338"/>
    <w:rsid w:val="00E06B2D"/>
    <w:rsid w:val="00E20244"/>
    <w:rsid w:val="00E2499D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3D67"/>
    <w:rsid w:val="00EB45B1"/>
    <w:rsid w:val="00EC07FD"/>
    <w:rsid w:val="00EC5AE2"/>
    <w:rsid w:val="00EC61CA"/>
    <w:rsid w:val="00ED300E"/>
    <w:rsid w:val="00ED380A"/>
    <w:rsid w:val="00ED3E26"/>
    <w:rsid w:val="00ED7933"/>
    <w:rsid w:val="00EF636C"/>
    <w:rsid w:val="00EF6666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B6929"/>
    <w:rsid w:val="00FC7176"/>
    <w:rsid w:val="00FD4EB1"/>
    <w:rsid w:val="00FE05B2"/>
    <w:rsid w:val="00FE29B4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14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F1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14F1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14F1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14F1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14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F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14F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14F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14F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6477</izvorni_sadrzaj>
    <derivirana_varijabla naziv="DomainObject.Predmet.Broj_1">6477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St-6477/2015</izvorni_sadrzaj>
    <derivirana_varijabla naziv="DomainObject.Predmet.OznakaBroj_1">St-6477/2015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TONKA j.d.o.o. za usluge zastupanog po punomoćniku Antonija Lučić</izvorni_sadrzaj>
    <derivirana_varijabla naziv="DomainObject.Predmet.ProtustrankaFormated_1">  UGOSTITELJSTVO TONKA j.d.o.o. za usluge zastupanog po punomoćniku Antonija Lučić</derivirana_varijabla>
  </DomainObject.Predmet.ProtustrankaFormated>
  <DomainObject.Predmet.ProtustrankaFormatedOIB>
    <izvorni_sadrzaj>  UGOSTITELJSTVO TONKA j.d.o.o. za usluge, OIB 27930135144 zastupanog po punomoćniku Antonija Lučić</izvorni_sadrzaj>
    <derivirana_varijabla naziv="DomainObject.Predmet.ProtustrankaFormatedOIB_1">  UGOSTITELJSTVO TONKA j.d.o.o. za usluge, OIB 27930135144 zastupanog po punomoćniku Antonija Lučić</derivirana_varijabla>
  </DomainObject.Predmet.ProtustrankaFormatedOIB>
  <DomainObject.Predmet.ProtustrankaFormatedWithAdress>
    <izvorni_sadrzaj> UGOSTITELJSTVO TONKA j.d.o.o. za usluge, Zagrebačka 72, 10380 Sveti Ivan Zelina zastupanog po punomoćniku Antonija Lučić</izvorni_sadrzaj>
    <derivirana_varijabla naziv="DomainObject.Predmet.ProtustrankaFormatedWithAdress_1"> UGOSTITELJSTVO TONKA j.d.o.o. za usluge, Zagrebačka 72, 10380 Sveti Ivan Zelina zastupanog po punomoćniku Antonija Lučić</derivirana_varijabla>
  </DomainObject.Predmet.ProtustrankaFormatedWithAdress>
  <DomainObject.Predmet.ProtustrankaFormatedWithAdressOIB>
    <izvorni_sadrzaj> UGOSTITELJSTVO TONKA j.d.o.o. za usluge, OIB 27930135144, Zagrebačka 72, 10380 Sveti Ivan Zelina zastupanog po punomoćniku Antonija Lučić</izvorni_sadrzaj>
    <derivirana_varijabla naziv="DomainObject.Predmet.ProtustrankaFormatedWithAdressOIB_1"> UGOSTITELJSTVO TONKA j.d.o.o. za usluge, OIB 27930135144, Zagrebačka 72, 10380 Sveti Ivan Zelina zastupanog po punomoćniku Antonija Lučić</derivirana_varijabla>
  </DomainObject.Predmet.ProtustrankaFormatedWithAdressOIB>
  <DomainObject.Predmet.ProtustrankaWithAdress>
    <izvorni_sadrzaj>UGOSTITELJSTVO TONKA j.d.o.o. za usluge Zagrebačka 72, 10380 Sveti Ivan Zelina</izvorni_sadrzaj>
    <derivirana_varijabla naziv="DomainObject.Predmet.ProtustrankaWithAdress_1">UGOSTITELJSTVO TONKA j.d.o.o. za usluge Zagrebačka 72, 10380 Sveti Ivan Zelina</derivirana_varijabla>
  </DomainObject.Predmet.ProtustrankaWithAdress>
  <DomainObject.Predmet.ProtustrankaWithAdressOIB>
    <izvorni_sadrzaj>UGOSTITELJSTVO TONKA j.d.o.o. za usluge, OIB 27930135144, Zagrebačka 72, 10380 Sveti Ivan Zelina</izvorni_sadrzaj>
    <derivirana_varijabla naziv="DomainObject.Predmet.ProtustrankaWithAdressOIB_1">UGOSTITELJSTVO TONKA j.d.o.o. za usluge, OIB 27930135144, Zagrebačka 72, 10380 Sveti Ivan Zelina</derivirana_varijabla>
  </DomainObject.Predmet.ProtustrankaWithAdressOIB>
  <DomainObject.Predmet.ProtustrankaNazivFormated>
    <izvorni_sadrzaj>UGOSTITELJSTVO TONKA j.d.o.o. za usluge</izvorni_sadrzaj>
    <derivirana_varijabla naziv="DomainObject.Predmet.ProtustrankaNazivFormated_1">UGOSTITELJSTVO TONKA j.d.o.o. za usluge</derivirana_varijabla>
  </DomainObject.Predmet.ProtustrankaNazivFormated>
  <DomainObject.Predmet.ProtustrankaNazivFormatedOIB>
    <izvorni_sadrzaj>UGOSTITELJSTVO TONKA j.d.o.o. za usluge, OIB 27930135144</izvorni_sadrzaj>
    <derivirana_varijabla naziv="DomainObject.Predmet.ProtustrankaNazivFormatedOIB_1">UGOSTITELJSTVO TONKA j.d.o.o. za usluge, OIB 27930135144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TONKA j.d.o.o. za usluge zastupanog po punomoćniku Antonija Lučić</item>
    </izvorni_sadrzaj>
    <derivirana_varijabla naziv="DomainObject.Predmet.ProtuStrankaListFormated_1">
      <item>UGOSTITELJSTVO TONKA j.d.o.o. za usluge zastupanog po punomoćniku Antonija Lučić</item>
    </derivirana_varijabla>
  </DomainObject.Predmet.ProtuStrankaListFormated>
  <DomainObject.Predmet.ProtuStrankaListFormatedOIB>
    <izvorni_sadrzaj>
      <item>UGOSTITELJSTVO TONKA j.d.o.o. za usluge, OIB 27930135144 zastupanog po punomoćniku Antonija Lučić</item>
    </izvorni_sadrzaj>
    <derivirana_varijabla naziv="DomainObject.Predmet.ProtuStrankaListFormatedOIB_1">
      <item>UGOSTITELJSTVO TONKA j.d.o.o. za usluge, OIB 27930135144 zastupanog po punomoćniku Antonija Lučić</item>
    </derivirana_varijabla>
  </DomainObject.Predmet.ProtuStrankaListFormatedOIB>
  <DomainObject.Predmet.ProtuStrankaListFormatedWithAdress>
    <izvorni_sadrzaj>
      <item>UGOSTITELJSTVO TONKA j.d.o.o. za usluge, Zagrebačka 72, 10380 Sveti Ivan Zelina zastupanog po punomoćniku Antonija Lučić</item>
    </izvorni_sadrzaj>
    <derivirana_varijabla naziv="DomainObject.Predmet.ProtuStrankaListFormatedWithAdress_1">
      <item>UGOSTITELJSTVO TONKA j.d.o.o. za usluge, Zagrebačka 72, 10380 Sveti Ivan Zelina zastupanog po punomoćniku Antonija Lučić</item>
    </derivirana_varijabla>
  </DomainObject.Predmet.ProtuStrankaListFormatedWithAdress>
  <DomainObject.Predmet.ProtuStrankaListFormatedWithAdressOIB>
    <izvorni_sadrzaj>
      <item>UGOSTITELJSTVO TONKA j.d.o.o. za usluge, OIB 27930135144, Zagrebačka 72, 10380 Sveti Ivan Zelina zastupanog po punomoćniku Antonija Lučić</item>
    </izvorni_sadrzaj>
    <derivirana_varijabla naziv="DomainObject.Predmet.ProtuStrankaListFormatedWithAdressOIB_1">
      <item>UGOSTITELJSTVO TONKA j.d.o.o. za usluge, OIB 27930135144, Zagrebačka 72, 10380 Sveti Ivan Zelina zastupanog po punomoćniku Antonija Lučić</item>
    </derivirana_varijabla>
  </DomainObject.Predmet.ProtuStrankaListFormatedWithAdressOIB>
  <DomainObject.Predmet.ProtuStrankaListNazivFormated>
    <izvorni_sadrzaj>
      <item>UGOSTITELJSTVO TONKA j.d.o.o. za usluge</item>
    </izvorni_sadrzaj>
    <derivirana_varijabla naziv="DomainObject.Predmet.ProtuStrankaListNazivFormated_1">
      <item>UGOSTITELJSTVO TONKA j.d.o.o. za usluge</item>
    </derivirana_varijabla>
  </DomainObject.Predmet.ProtuStrankaListNazivFormated>
  <DomainObject.Predmet.ProtuStrankaListNazivFormatedOIB>
    <izvorni_sadrzaj>
      <item>UGOSTITELJSTVO TONKA j.d.o.o. za usluge, OIB 27930135144</item>
    </izvorni_sadrzaj>
    <derivirana_varijabla naziv="DomainObject.Predmet.ProtuStrankaListNazivFormatedOIB_1">
      <item>UGOSTITELJSTVO TONKA j.d.o.o. za usluge, OIB 27930135144</item>
    </derivirana_varijabla>
  </DomainObject.Predmet.ProtuStrankaListNazivFormatedOIB>
  <DomainObject.Predmet.OstaliListFormated>
    <izvorni_sadrzaj>
      <item>Antonija Lučić punomoćnik sudionika u postupku UGOSTITELJSTVO TONKA j.d.o.o. za usluge</item>
    </izvorni_sadrzaj>
    <derivirana_varijabla naziv="DomainObject.Predmet.OstaliListFormated_1">
      <item>Antonija Lučić punomoćnik sudionika u postupku UGOSTITELJSTVO TONKA j.d.o.o. za usluge</item>
    </derivirana_varijabla>
  </DomainObject.Predmet.OstaliListFormated>
  <DomainObject.Predmet.OstaliListFormatedOIB>
    <izvorni_sadrzaj>
      <item>Antonija Lučić, OIB 98120053189 punomoćnik sudionika u postupku UGOSTITELJSTVO TONKA j.d.o.o. za usluge</item>
    </izvorni_sadrzaj>
    <derivirana_varijabla naziv="DomainObject.Predmet.OstaliListFormatedOIB_1">
      <item>Antonija Lučić, OIB 98120053189 punomoćnik sudionika u postupku UGOSTITELJSTVO TONKA j.d.o.o. za usluge</item>
    </derivirana_varijabla>
  </DomainObject.Predmet.OstaliListFormatedOIB>
  <DomainObject.Predmet.OstaliListFormatedWithAdress>
    <izvorni_sadrzaj>
      <item>Antonija Lučić, Gustava Krkleca 10, 10380 Sveti Ivan Zelina punomoćnik sudionika u postupku UGOSTITELJSTVO TONKA j.d.o.o. za usluge</item>
    </izvorni_sadrzaj>
    <derivirana_varijabla naziv="DomainObject.Predmet.OstaliListFormatedWithAdress_1">
      <item>Antonija Lučić, Gustava Krkleca 10, 10380 Sveti Ivan Zelina punomoćnik sudionika u postupku UGOSTITELJSTVO TONKA j.d.o.o. za usluge</item>
    </derivirana_varijabla>
  </DomainObject.Predmet.OstaliListFormatedWithAdress>
  <DomainObject.Predmet.OstaliListFormatedWithAdressOIB>
    <izvorni_sadrzaj>
      <item>Antonija Lučić, OIB 98120053189, Gustava Krkleca 10, 10380 Sveti Ivan Zelina punomoćnik sudionika u postupku UGOSTITELJSTVO TONKA j.d.o.o. za usluge</item>
    </izvorni_sadrzaj>
    <derivirana_varijabla naziv="DomainObject.Predmet.OstaliListFormatedWithAdressOIB_1">
      <item>Antonija Lučić, OIB 98120053189, Gustava Krkleca 10, 10380 Sveti Ivan Zelina punomoćnik sudionika u postupku UGOSTITELJSTVO TONKA j.d.o.o. za usluge</item>
    </derivirana_varijabla>
  </DomainObject.Predmet.OstaliListFormatedWithAdressOIB>
  <DomainObject.Predmet.OstaliListNazivFormated>
    <izvorni_sadrzaj>
      <item>Antonija Lučić</item>
    </izvorni_sadrzaj>
    <derivirana_varijabla naziv="DomainObject.Predmet.OstaliListNazivFormated_1">
      <item>Antonija Lučić</item>
    </derivirana_varijabla>
  </DomainObject.Predmet.OstaliListNazivFormated>
  <DomainObject.Predmet.OstaliListNazivFormatedOIB>
    <izvorni_sadrzaj>
      <item>Antonija Lučić, OIB 98120053189</item>
    </izvorni_sadrzaj>
    <derivirana_varijabla naziv="DomainObject.Predmet.OstaliListNazivFormatedOIB_1">
      <item>Antonija Lučić, OIB 98120053189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TONKA j.d.o.o. za usluge</izvorni_sadrzaj>
    <derivirana_varijabla naziv="DomainObject.Predmet.ProtustrankaIDrugi_1">UGOSTITELJSTVO TONKA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UGOSTITELJSTVO TONKA j.d.o.o. za usluge, OIB 27930135144, Zagrebačka 72, 10380 Sveti Ivan Zelina</izvorni_sadrzaj>
    <derivirana_varijabla naziv="DomainObject.Predmet.ProtustrankaIDrugiAdressOIB_1">UGOSTITELJSTVO TONKA j.d.o.o. za usluge, OIB 27930135144, Zagrebačka 72,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TONKA j.d.o.o. za usluge</item>
      <item>Antonija Lučić</item>
    </izvorni_sadrzaj>
    <derivirana_varijabla naziv="DomainObject.Predmet.SudioniciListNaziv_1">
      <item>FINA Regionalni centar Zagreb</item>
      <item>UGOSTITELJSTVO TONKA j.d.o.o. za usluge</item>
      <item>Antonija Lučić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UGOSTITELJSTVO TONKA j.d.o.o. za usluge, OIB 27930135144, Zagrebačka 72,10380 Sveti Ivan Zelina</item>
      <item>Antonija Lučić, OIB 98120053189, Gustava Krkleca 10,10380 Sveti Ivan Zelina</item>
    </izvorni_sadrzaj>
    <derivirana_varijabla naziv="DomainObject.Predmet.SudioniciListAdressOIB_1">
      <item>FINA Regionalni centar Zagreb, OIB 85821130368, Trg svibanjskih žrtava 1995. br.1,10000 Zagreb</item>
      <item>UGOSTITELJSTVO TONKA j.d.o.o. za usluge, OIB 27930135144, Zagrebačka 72,10380 Sveti Ivan Zelina</item>
      <item>Antonija Lučić, OIB 98120053189, Gustava Krkleca 10,10380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27930135144</item>
      <item>, OIB 98120053189</item>
    </izvorni_sadrzaj>
    <derivirana_varijabla naziv="DomainObject.Predmet.SudioniciListNazivOIB_1">
      <item>, OIB 85821130368</item>
      <item>, OIB 27930135144</item>
      <item>, OIB 98120053189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9BA19-3B3B-44A8-985A-0FE42191D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2861</properties:Characters>
  <properties:Lines>79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2016-12-21T08:05:00Z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2016-12-21T08:16:00Z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