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630b" w14:paraId="857630b" w:rsidRDefault="0073543C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317</w:t>
      </w:r>
      <w:r w:rsidR="00930CEE">
        <w:t>/2016</w:t>
      </w:r>
      <w:r w:rsidR="00385531">
        <w:t>-</w:t>
      </w:r>
      <w:r>
        <w:t>81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73543C" w:rsidP="0073543C" w:rsidR="0073543C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3543C" w:rsidP="0073543C" w:rsidR="0073543C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3543C" w:rsidP="0073543C" w:rsidR="0073543C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3543C" w:rsidP="0073543C" w:rsidR="0073543C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73543C">
        <w:t>TISKARA MALENICA</w:t>
      </w:r>
      <w:r w:rsidR="0073543C" w:rsidRPr="00065C86">
        <w:t xml:space="preserve"> d.o.o. u stečaju</w:t>
      </w:r>
      <w:r w:rsidR="0073543C">
        <w:t>, Šibenik, 113. brigade HV-a br. 193</w:t>
      </w:r>
      <w:r w:rsidR="0073543C" w:rsidRPr="00065C86">
        <w:t xml:space="preserve">, OIB: </w:t>
      </w:r>
      <w:r w:rsidR="0073543C">
        <w:t>21268596817</w:t>
      </w:r>
      <w:r w:rsidR="00E06C95">
        <w:t xml:space="preserve">, </w:t>
      </w:r>
      <w:r w:rsidR="00E06C95" w:rsidRPr="002C2297">
        <w:t xml:space="preserve"> koga zastupa stečajn</w:t>
      </w:r>
      <w:r w:rsidR="0073543C">
        <w:t>i</w:t>
      </w:r>
      <w:r w:rsidR="00E06C95" w:rsidRPr="002C2297">
        <w:t xml:space="preserve"> upravitelj </w:t>
      </w:r>
      <w:r w:rsidR="0073543C">
        <w:t>Željko Vrkić</w:t>
      </w:r>
      <w:r w:rsidRPr="002F799A">
        <w:t>,</w:t>
      </w:r>
      <w:r w:rsidR="002006F6">
        <w:t xml:space="preserve"> </w:t>
      </w:r>
      <w:r w:rsidR="00AA3538">
        <w:t>18</w:t>
      </w:r>
      <w:r w:rsidR="002E21EC">
        <w:t>.</w:t>
      </w:r>
      <w:r w:rsidR="00815E6C">
        <w:t xml:space="preserve"> </w:t>
      </w:r>
      <w:r w:rsidR="0073543C">
        <w:t>prosinca</w:t>
      </w:r>
      <w:r w:rsidR="002006F6">
        <w:t xml:space="preserve">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73543C" w:rsidP="002006F6" w:rsidR="00E06C95">
      <w:pPr>
        <w:pStyle w:val="Odlomakpopisa"/>
        <w:numPr>
          <w:ilvl w:val="0"/>
          <w:numId w:val="7"/>
        </w:numPr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355 površine 1523 m2, </w:t>
      </w:r>
      <w:r w:rsidRPr="00065C86">
        <w:t xml:space="preserve">čest. </w:t>
      </w:r>
      <w:proofErr w:type="spellStart"/>
      <w:r w:rsidRPr="00065C86">
        <w:t>zem</w:t>
      </w:r>
      <w:proofErr w:type="spellEnd"/>
      <w:r w:rsidRPr="00065C86">
        <w:t xml:space="preserve">. </w:t>
      </w:r>
      <w:r>
        <w:t xml:space="preserve">2531/2 površine 780 m2, čest. </w:t>
      </w:r>
      <w:proofErr w:type="spellStart"/>
      <w:r>
        <w:t>zem</w:t>
      </w:r>
      <w:proofErr w:type="spellEnd"/>
      <w:r>
        <w:t xml:space="preserve">. 2531/3 površine 2740 m2, čest. </w:t>
      </w:r>
      <w:proofErr w:type="spellStart"/>
      <w:r>
        <w:t>zem</w:t>
      </w:r>
      <w:proofErr w:type="spellEnd"/>
      <w:r>
        <w:t xml:space="preserve">. 2535 površine 1877 m2, čest. </w:t>
      </w:r>
      <w:proofErr w:type="spellStart"/>
      <w:r>
        <w:t>zem</w:t>
      </w:r>
      <w:proofErr w:type="spellEnd"/>
      <w:r>
        <w:t xml:space="preserve">. 2541/2 površine 325 m2, čest. </w:t>
      </w:r>
      <w:proofErr w:type="spellStart"/>
      <w:r>
        <w:t>zem</w:t>
      </w:r>
      <w:proofErr w:type="spellEnd"/>
      <w:r>
        <w:t xml:space="preserve">. 2542/1 površine 1067 m2, čest. </w:t>
      </w:r>
      <w:proofErr w:type="spellStart"/>
      <w:r>
        <w:t>zem</w:t>
      </w:r>
      <w:proofErr w:type="spellEnd"/>
      <w:r>
        <w:t xml:space="preserve">. 2542/2 površine 777m2, čest. </w:t>
      </w:r>
      <w:proofErr w:type="spellStart"/>
      <w:r>
        <w:t>zem</w:t>
      </w:r>
      <w:proofErr w:type="spellEnd"/>
      <w:r>
        <w:t xml:space="preserve">. 2543/3 površine 136 m2, </w:t>
      </w:r>
      <w:proofErr w:type="spellStart"/>
      <w:r>
        <w:t>čes</w:t>
      </w:r>
      <w:proofErr w:type="spellEnd"/>
      <w:r>
        <w:t xml:space="preserve">. </w:t>
      </w:r>
      <w:proofErr w:type="spellStart"/>
      <w:r>
        <w:t>zem</w:t>
      </w:r>
      <w:proofErr w:type="spellEnd"/>
      <w:r>
        <w:t xml:space="preserve">. 2534 površine 885 m2, čest. </w:t>
      </w:r>
      <w:proofErr w:type="spellStart"/>
      <w:r>
        <w:t>zem</w:t>
      </w:r>
      <w:proofErr w:type="spellEnd"/>
      <w:r>
        <w:t xml:space="preserve">. 2543/1 površine 2156 m2 sve upisano kod Općinskog suda u Šibeniku u ZU 2202 za KO Vrulje </w:t>
      </w:r>
      <w:proofErr w:type="spellStart"/>
      <w:r>
        <w:t>Bilice</w:t>
      </w:r>
      <w:proofErr w:type="spellEnd"/>
      <w:r w:rsidRPr="00065C86">
        <w:t xml:space="preserve">, u naravi </w:t>
      </w:r>
      <w:r>
        <w:t>zgrada i dvorište</w:t>
      </w:r>
      <w:r w:rsidR="002006F6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AA3538" w:rsidP="00B35AD9" w:rsidR="00ED1E23" w:rsidRPr="002F799A">
      <w:pPr>
        <w:ind w:firstLine="705"/>
        <w:jc w:val="center"/>
      </w:pPr>
      <w:r>
        <w:t>19</w:t>
      </w:r>
      <w:r w:rsidR="00664E24">
        <w:t>.</w:t>
      </w:r>
      <w:r w:rsidR="00E06C95">
        <w:t xml:space="preserve"> </w:t>
      </w:r>
      <w:r w:rsidR="0073543C">
        <w:t>ožujka</w:t>
      </w:r>
      <w:r w:rsidR="00E06C95">
        <w:t xml:space="preserve"> 2018</w:t>
      </w:r>
      <w:r w:rsidR="004D05CD" w:rsidRPr="002F799A">
        <w:t xml:space="preserve">. godine u </w:t>
      </w:r>
      <w:r>
        <w:t>9,30</w:t>
      </w:r>
      <w:r w:rsidR="004D05CD" w:rsidRPr="002F799A">
        <w:t xml:space="preserve"> sati u </w:t>
      </w:r>
      <w:r w:rsidR="0073543C">
        <w:t>Trgovačkom sudu u Zadru, Stalna služba u Šibeniku, Stjepana Radića 81, sudnica</w:t>
      </w:r>
      <w:r w:rsidR="0073543C" w:rsidRPr="002F799A">
        <w:t xml:space="preserve"> broj </w:t>
      </w:r>
      <w:r w:rsidR="0073543C">
        <w:t>212/I.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A3538">
        <w:t>18</w:t>
      </w:r>
      <w:r w:rsidR="002E21EC">
        <w:t>.</w:t>
      </w:r>
      <w:r w:rsidR="007764EE">
        <w:t xml:space="preserve"> </w:t>
      </w:r>
      <w:r w:rsidR="0073543C">
        <w:t>prosinca</w:t>
      </w:r>
      <w:r w:rsidR="00E849D5">
        <w:t xml:space="preserve"> </w:t>
      </w:r>
      <w:r w:rsidR="007764EE">
        <w:t>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932078" w:rsidP="00932078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 w:rsidR="00BF64D1">
        <w:tab/>
      </w:r>
      <w:r w:rsidR="00BF64D1">
        <w:tab/>
      </w:r>
      <w:r w:rsidR="0073543C">
        <w:t>Sutkinja</w:t>
      </w:r>
    </w:p>
    <w:p w:rsidRDefault="00932078" w:rsidP="00932078" w:rsidR="00403E10">
      <w:r>
        <w:t xml:space="preserve">Ante </w:t>
      </w:r>
      <w:proofErr w:type="spellStart"/>
      <w:r>
        <w:t>Rubelj</w:t>
      </w:r>
      <w:proofErr w:type="spellEnd"/>
      <w:r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73543C" w:rsidP="00BC7BAE" w:rsidR="00BC7BAE" w:rsidRPr="002F799A">
      <w:pPr>
        <w:numPr>
          <w:ilvl w:val="0"/>
          <w:numId w:val="1"/>
        </w:numPr>
      </w:pPr>
      <w:r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930CEE" w:rsidP="0073543C" w:rsidR="00930CEE" w:rsidRPr="002E21EC">
      <w:pPr>
        <w:pStyle w:val="Odlomakpopisa"/>
        <w:numPr>
          <w:ilvl w:val="0"/>
          <w:numId w:val="1"/>
        </w:numPr>
        <w:jc w:val="both"/>
      </w:pPr>
      <w:proofErr w:type="spellStart"/>
      <w:r w:rsidRPr="002E21EC">
        <w:t>razlučnom</w:t>
      </w:r>
      <w:proofErr w:type="spellEnd"/>
      <w:r w:rsidRPr="002E21EC">
        <w:t xml:space="preserve"> vjerovniku </w:t>
      </w:r>
      <w:proofErr w:type="spellStart"/>
      <w:r w:rsidR="0073543C" w:rsidRPr="0073543C">
        <w:t>razlučnom</w:t>
      </w:r>
      <w:proofErr w:type="spellEnd"/>
      <w:r w:rsidR="0073543C" w:rsidRPr="0073543C">
        <w:t xml:space="preserve"> vjerovniku Jadranska banka d.d. Šibenik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CC2FA6"/>
    <w:multiLevelType w:val="hybridMultilevel"/>
    <w:tmpl w:val="4E5A303E"/>
    <w:lvl w:tplc="6E286E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1BF465B"/>
    <w:multiLevelType w:val="hybridMultilevel"/>
    <w:tmpl w:val="E61C3FC8"/>
    <w:lvl w:tplc="52CA90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23182"/>
    <w:rsid w:val="00095B71"/>
    <w:rsid w:val="000C733D"/>
    <w:rsid w:val="001513FF"/>
    <w:rsid w:val="001A4AF2"/>
    <w:rsid w:val="001F7EB7"/>
    <w:rsid w:val="002006F6"/>
    <w:rsid w:val="00210717"/>
    <w:rsid w:val="00210CDE"/>
    <w:rsid w:val="002348F0"/>
    <w:rsid w:val="00283117"/>
    <w:rsid w:val="002D112E"/>
    <w:rsid w:val="002E21EC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64E24"/>
    <w:rsid w:val="006C2F82"/>
    <w:rsid w:val="00725D77"/>
    <w:rsid w:val="0073543C"/>
    <w:rsid w:val="0073755C"/>
    <w:rsid w:val="007764EE"/>
    <w:rsid w:val="00815E6C"/>
    <w:rsid w:val="00826238"/>
    <w:rsid w:val="00870477"/>
    <w:rsid w:val="008C522C"/>
    <w:rsid w:val="009026AF"/>
    <w:rsid w:val="00930CEE"/>
    <w:rsid w:val="00932078"/>
    <w:rsid w:val="00AA3538"/>
    <w:rsid w:val="00AB6B83"/>
    <w:rsid w:val="00B23B74"/>
    <w:rsid w:val="00B35AD9"/>
    <w:rsid w:val="00B66981"/>
    <w:rsid w:val="00B72BD8"/>
    <w:rsid w:val="00BC7BAE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849D5"/>
    <w:rsid w:val="00E94D30"/>
    <w:rsid w:val="00EA46B8"/>
    <w:rsid w:val="00ED1E23"/>
    <w:rsid w:val="00F1661E"/>
    <w:rsid w:val="00F2214D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3543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3543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1101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2017-12-13T09:25:00Z</dcterms:created>
  <dc:creator>Ardena Bajlo</dc:creator>
  <cp:lastModifiedBy>Nena Mužanović</cp:lastModifiedBy>
  <cp:lastPrinted>2017-09-29T08:57:00Z</cp:lastPrinted>
  <dcterms:modified xmlns:xsi="http://www.w3.org/2001/XMLSchema-instance" xsi:type="dcterms:W3CDTF">2017-12-18T12:15:00Z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