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3f8b" w14:paraId="d513f8b" w:rsidRDefault="001C37A5" w:rsidP="001C37A5" w:rsidR="001C37A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>Zagreb, Amruševa 2/II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7D1EA3">
        <w:rPr>
          <w:rFonts w:hAnsi="Times New Roman" w:ascii="Times New Roman"/>
          <w:sz w:val="24"/>
        </w:rPr>
        <w:t>pn</w:t>
      </w:r>
      <w:r w:rsidR="00C217CF">
        <w:rPr>
          <w:rFonts w:hAnsi="Times New Roman" w:ascii="Times New Roman"/>
          <w:sz w:val="24"/>
        </w:rPr>
        <w:t>-</w:t>
      </w:r>
      <w:r w:rsidR="00E5698C">
        <w:rPr>
          <w:rFonts w:hAnsi="Times New Roman" w:ascii="Times New Roman"/>
          <w:sz w:val="24"/>
        </w:rPr>
        <w:t>3</w:t>
      </w:r>
      <w:r w:rsidR="00E12A9C">
        <w:rPr>
          <w:rFonts w:hAnsi="Times New Roman" w:ascii="Times New Roman"/>
          <w:sz w:val="24"/>
        </w:rPr>
        <w:t>39</w:t>
      </w:r>
      <w:r w:rsidRPr="006A7B08">
        <w:rPr>
          <w:rFonts w:hAnsi="Times New Roman" w:ascii="Times New Roman"/>
          <w:sz w:val="24"/>
        </w:rPr>
        <w:t>/1</w:t>
      </w:r>
      <w:r w:rsidR="00E5698C">
        <w:rPr>
          <w:rFonts w:hAnsi="Times New Roman" w:ascii="Times New Roman"/>
          <w:sz w:val="24"/>
        </w:rPr>
        <w:t>4</w:t>
      </w: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1642D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 po sucu tog suda Mislavu Kolakušiću, postupajući po prijedlogu dužnika</w:t>
      </w:r>
      <w:r w:rsidR="00E5698C">
        <w:rPr>
          <w:rFonts w:hAnsi="Times New Roman" w:ascii="Times New Roman"/>
          <w:sz w:val="24"/>
        </w:rPr>
        <w:t xml:space="preserve"> </w:t>
      </w:r>
      <w:r w:rsidR="00E12A9C" w:rsidRPr="00E12A9C">
        <w:rPr>
          <w:rFonts w:hAnsi="Times New Roman" w:ascii="Times New Roman"/>
          <w:sz w:val="24"/>
        </w:rPr>
        <w:t>DOBRO-PETRIĆ d.o.o. za proizvodnju i preradu poljoprivrednih proizvoda</w:t>
      </w:r>
      <w:r w:rsidR="00E12A9C">
        <w:rPr>
          <w:rFonts w:hAnsi="Times New Roman" w:ascii="Times New Roman"/>
          <w:sz w:val="24"/>
        </w:rPr>
        <w:t xml:space="preserve">, </w:t>
      </w:r>
      <w:r w:rsidR="00E12A9C" w:rsidRPr="00E12A9C">
        <w:rPr>
          <w:rFonts w:hAnsi="Times New Roman" w:ascii="Times New Roman"/>
          <w:sz w:val="24"/>
        </w:rPr>
        <w:t>Karlovac</w:t>
      </w:r>
      <w:r w:rsidR="00E12A9C">
        <w:rPr>
          <w:rFonts w:hAnsi="Times New Roman" w:ascii="Times New Roman"/>
          <w:sz w:val="24"/>
        </w:rPr>
        <w:t xml:space="preserve">, </w:t>
      </w:r>
      <w:r w:rsidR="00E12A9C" w:rsidRPr="00E12A9C">
        <w:rPr>
          <w:rFonts w:hAnsi="Times New Roman" w:ascii="Times New Roman"/>
          <w:sz w:val="24"/>
        </w:rPr>
        <w:t>Gornja Trebinja 29</w:t>
      </w:r>
      <w:r w:rsidR="00E12A9C">
        <w:rPr>
          <w:rFonts w:hAnsi="Times New Roman" w:ascii="Times New Roman"/>
          <w:sz w:val="24"/>
        </w:rPr>
        <w:t xml:space="preserve">, </w:t>
      </w:r>
      <w:r w:rsidR="00E12A9C" w:rsidRPr="00E12A9C">
        <w:rPr>
          <w:rFonts w:hAnsi="Times New Roman" w:ascii="Times New Roman"/>
          <w:sz w:val="24"/>
        </w:rPr>
        <w:t>OIB</w:t>
      </w:r>
      <w:r w:rsidR="00E12A9C">
        <w:rPr>
          <w:rFonts w:hAnsi="Times New Roman" w:ascii="Times New Roman"/>
          <w:sz w:val="24"/>
        </w:rPr>
        <w:t>:</w:t>
      </w:r>
      <w:r w:rsidR="00E12A9C" w:rsidRPr="00E12A9C">
        <w:rPr>
          <w:rFonts w:hAnsi="Times New Roman" w:ascii="Times New Roman"/>
          <w:sz w:val="24"/>
        </w:rPr>
        <w:t>77873810792</w:t>
      </w:r>
      <w:r w:rsidR="00E12A9C">
        <w:rPr>
          <w:rFonts w:hAnsi="Times New Roman" w:ascii="Times New Roman"/>
          <w:sz w:val="24"/>
        </w:rPr>
        <w:t xml:space="preserve">, </w:t>
      </w:r>
      <w:r w:rsidR="0088681C" w:rsidRPr="0088681C">
        <w:rPr>
          <w:rFonts w:hAnsi="Times New Roman" w:ascii="Times New Roman"/>
          <w:sz w:val="24"/>
        </w:rPr>
        <w:t>radi sklapanja predstečajne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FC1E44">
        <w:rPr>
          <w:rFonts w:hAnsi="Times New Roman" w:ascii="Times New Roman"/>
          <w:sz w:val="24"/>
        </w:rPr>
        <w:t>7</w:t>
      </w:r>
      <w:r w:rsidR="0088681C">
        <w:rPr>
          <w:rFonts w:hAnsi="Times New Roman" w:ascii="Times New Roman"/>
          <w:sz w:val="24"/>
        </w:rPr>
        <w:t xml:space="preserve">. </w:t>
      </w:r>
      <w:r w:rsidR="005D4B96">
        <w:rPr>
          <w:rFonts w:hAnsi="Times New Roman" w:ascii="Times New Roman"/>
          <w:sz w:val="24"/>
        </w:rPr>
        <w:t>listopada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5D4B96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Obustavlja se postupak radi sklapanja predstečajne nagodbe povodom prijedloga </w:t>
      </w:r>
      <w:r w:rsidR="00E12A9C" w:rsidRPr="00E12A9C">
        <w:rPr>
          <w:rFonts w:hAnsi="Times New Roman" w:ascii="Times New Roman"/>
          <w:sz w:val="24"/>
        </w:rPr>
        <w:t>DOBRO-PETRIĆ d.o.o. za proizvodnju i preradu poljoprivrednih proizvoda, Karlovac, Gornja Trebinja 29, OIB:77873810792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odredbe članka 66. </w:t>
      </w:r>
      <w:r w:rsidR="009342A3" w:rsidRPr="006A7B08">
        <w:rPr>
          <w:rFonts w:hAnsi="Times New Roman" w:ascii="Times New Roman"/>
          <w:sz w:val="24"/>
        </w:rPr>
        <w:t>Zakona o financijskom poslovanju i predstečajnoj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r w:rsidRPr="006A7B08">
        <w:rPr>
          <w:rFonts w:hAnsi="Times New Roman" w:ascii="Times New Roman"/>
          <w:sz w:val="24"/>
        </w:rPr>
        <w:t>ZFPPN</w:t>
      </w:r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 sklapanje predstečajne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C217CF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</w:t>
      </w:r>
      <w:r w:rsidR="006B2B7B">
        <w:rPr>
          <w:rFonts w:hAnsi="Times New Roman" w:ascii="Times New Roman"/>
          <w:sz w:val="24"/>
        </w:rPr>
        <w:t xml:space="preserve"> i to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Dario Čehić iz Poreča, predmet broj: U-I-5181/2012, prijedlog zaprimljen 10. listopada 2012., kojim je osporio članke 30., 31. i 87.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Marica Domijan iz Zagreba, predmet broj: U-I-2948/2013, prijedlog zaprimljen 21. svibnja 2013., kojim je osporila članke 28. i 30.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</w:t>
      </w:r>
      <w:r w:rsidRPr="006B2B7B">
        <w:rPr>
          <w:rFonts w:hAnsi="Times New Roman" w:ascii="Times New Roman"/>
          <w:sz w:val="24"/>
        </w:rPr>
        <w:lastRenderedPageBreak/>
        <w:t>izmjenama i dopunama Zakona o financijskom poslovanju i predstečajnoj nagodbi ("Narodne novine" broj 144/12.) i članak 81. stavke 2. i 3.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društvo Olma d. d. Makarska, predmet broj: U-I-4400/2013, prijedlog zaprimljen 12. kolovoza 2013., kojim osporava članke 27. stavak 1., 34. stavak 3. i 63. stavak 2. Zakona o financijskom poslovanju i predstečajnoj nagodbi ("Narodne novine" broj 108/12. i 144/12.),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Borko Šamija iz Zagreba, predmet broj: U-I-4531/2013, prijedlog zaprimljen 27. kolovoza 2013., kojim se u cijelosti pridružuje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Tomislav Šušnjar iz Zagreba, predmet broj: U-I-4598/2013, prijedlog zaprimljen 5.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Gergeta Redento iz Pule, predmet broj: U-I-4648/2013, prijedlog zaprimljen 13.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Porr Hrvatska d. o. o. Samobor, predmet broj: U-I-5385/2013, prijedlog zaprimljen 31. listopada 2013., kojim osporava članke 60. stavke 2., 3. i 4., 62. stavak 4. i 63. stavke 1. i 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Predrag Trutin iz Zagreba, predmet broj: U-I-63/2014, prijedlog zaprimljen 3. </w:t>
      </w:r>
      <w:r w:rsidRPr="006B2B7B">
        <w:rPr>
          <w:rFonts w:hAnsi="Times New Roman" w:ascii="Times New Roman"/>
          <w:sz w:val="24"/>
        </w:rPr>
        <w:lastRenderedPageBreak/>
        <w:t>siječnja 2014., kojim je osporio članke 27. stavak 1., 34. stavak 3., 55. i 70. stavak 2.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Stanko Vujčić iz Slavonskog Broda, predmet broj: U-I-2761/2014, prijedlog zaprimljen 3. lipnja 2014., kojim osporava članak 25. stavak 1. Zakona o financijskom poslovanju i predstečajnoj nagodbi ("Narodne novine" broj 108/12., 144/12. i 81/13.); i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6B2B7B" w:rsidP="00696272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Ustavni sud RH je izrazio stajalište: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sz w:val="24"/>
        </w:rPr>
        <w:t>3.1.</w:t>
      </w:r>
      <w:r w:rsidRPr="006B2B7B">
        <w:rPr>
          <w:rFonts w:hAnsi="Times New Roman" w:ascii="Times New Roman"/>
          <w:sz w:val="24"/>
        </w:rPr>
        <w:tab/>
        <w:t>Članci 445. stavak 2. i 446. SteZ-a glase: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Prestanak važenja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445.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sz w:val="24"/>
        </w:rPr>
        <w:tab/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Stupanje na snagu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446.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Ovaj Zakon objavit će se u 'Narodnim novinama', a stupa na snagu 1. rujna 2015."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3.2.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b/>
          <w:sz w:val="24"/>
        </w:rPr>
        <w:t>Iz navedenog slijedi da su osporeni članci ZoFPiPN-a prestali važiti stupanjem na snagu SteZ-a, to jest 1. rujna 2015.</w:t>
      </w:r>
      <w:r>
        <w:rPr>
          <w:rFonts w:hAnsi="Times New Roman" w:ascii="Times New Roman"/>
          <w:sz w:val="24"/>
        </w:rPr>
        <w:t>“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 zaključio:</w:t>
      </w:r>
    </w:p>
    <w:p w:rsidRDefault="006B2B7B" w:rsidP="00696272" w:rsidR="00C217C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b/>
          <w:sz w:val="24"/>
        </w:rPr>
        <w:t>Budući da su osporeni članci, prestali važiti stupanjem na snagu SteZ-a, ne postoje pretpostavke za odlučivanje o biti stvari u ovom ustavnosudskom postupku</w:t>
      </w:r>
      <w:r w:rsidR="00DE5AF2">
        <w:rPr>
          <w:rFonts w:hAnsi="Times New Roman" w:ascii="Times New Roman"/>
          <w:b/>
          <w:sz w:val="24"/>
        </w:rPr>
        <w:t>.</w:t>
      </w:r>
      <w:r w:rsidR="00AA594E">
        <w:rPr>
          <w:rFonts w:hAnsi="Times New Roman" w:ascii="Times New Roman"/>
          <w:sz w:val="24"/>
        </w:rPr>
        <w:t>“</w:t>
      </w:r>
    </w:p>
    <w:p w:rsidRDefault="00AA594E" w:rsidP="00696272" w:rsidR="00AA594E" w:rsidRPr="00EF57A4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 obzirom na </w:t>
      </w:r>
      <w:r w:rsidR="00DE5AF2">
        <w:rPr>
          <w:rFonts w:hAnsi="Times New Roman" w:ascii="Times New Roman"/>
          <w:sz w:val="24"/>
        </w:rPr>
        <w:t>jasno i izričito stajalište</w:t>
      </w:r>
      <w:r>
        <w:rPr>
          <w:rFonts w:hAnsi="Times New Roman" w:ascii="Times New Roman"/>
          <w:sz w:val="24"/>
        </w:rPr>
        <w:t xml:space="preserve"> Ustavnog suda RH da su odredbe </w:t>
      </w:r>
      <w:r w:rsidRPr="00AA594E">
        <w:rPr>
          <w:rFonts w:hAnsi="Times New Roman" w:ascii="Times New Roman"/>
          <w:sz w:val="24"/>
        </w:rPr>
        <w:t xml:space="preserve">Zakona o financijskom poslovanju i predstečajnoj nagodbi koji se odnose na postupak predstečajne </w:t>
      </w:r>
      <w:r w:rsidRPr="00AA594E">
        <w:rPr>
          <w:rFonts w:hAnsi="Times New Roman" w:ascii="Times New Roman"/>
          <w:sz w:val="24"/>
        </w:rPr>
        <w:lastRenderedPageBreak/>
        <w:t>nagodbe („Narodne novine“ broj 108/12, 144/, 81/13 i 112/13)</w:t>
      </w:r>
      <w:r>
        <w:rPr>
          <w:rFonts w:hAnsi="Times New Roman" w:ascii="Times New Roman"/>
          <w:sz w:val="24"/>
        </w:rPr>
        <w:t xml:space="preserve"> prestale važiti stupanjem na snagu </w:t>
      </w:r>
      <w:r w:rsidRPr="00AA594E">
        <w:rPr>
          <w:rFonts w:hAnsi="Times New Roman" w:ascii="Times New Roman"/>
          <w:sz w:val="24"/>
        </w:rPr>
        <w:t>Stečajnog zakona (NN 71/15)</w:t>
      </w:r>
      <w:r>
        <w:rPr>
          <w:rFonts w:hAnsi="Times New Roman" w:ascii="Times New Roman"/>
          <w:sz w:val="24"/>
        </w:rPr>
        <w:t xml:space="preserve">, </w:t>
      </w:r>
      <w:r w:rsidRPr="00D724D5">
        <w:rPr>
          <w:rFonts w:hAnsi="Times New Roman" w:ascii="Times New Roman"/>
          <w:b/>
          <w:sz w:val="24"/>
        </w:rPr>
        <w:t>ne postoje pretpostavke za odlučivanje o biti stvari u ovom sudskom postupku.</w:t>
      </w:r>
    </w:p>
    <w:p w:rsidRDefault="001642D7" w:rsidP="00696272" w:rsidR="001642D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FC1E44">
        <w:rPr>
          <w:rFonts w:hAnsi="Times New Roman" w:ascii="Times New Roman"/>
          <w:sz w:val="24"/>
        </w:rPr>
        <w:t>7</w:t>
      </w:r>
      <w:r w:rsidR="0020207E">
        <w:rPr>
          <w:rFonts w:hAnsi="Times New Roman" w:ascii="Times New Roman"/>
          <w:sz w:val="24"/>
        </w:rPr>
        <w:t>.</w:t>
      </w:r>
      <w:r w:rsidRPr="006A7B08">
        <w:rPr>
          <w:rFonts w:hAnsi="Times New Roman" w:ascii="Times New Roman"/>
          <w:sz w:val="24"/>
        </w:rPr>
        <w:t xml:space="preserve"> </w:t>
      </w:r>
      <w:r w:rsidR="005D4B96">
        <w:rPr>
          <w:rFonts w:hAnsi="Times New Roman" w:ascii="Times New Roman"/>
          <w:sz w:val="24"/>
        </w:rPr>
        <w:t>listopada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1469CD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1C37A5" w:rsidP="00696272" w:rsidR="001C37A5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1469CD" w:rsidP="007A1486" w:rsidR="001469C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1469CD">
        <w:rPr>
          <w:rFonts w:hAnsi="Times New Roman" w:ascii="Times New Roman"/>
          <w:sz w:val="24"/>
          <w:szCs w:val="24"/>
        </w:rPr>
        <w:t>Za točnost otpravka - ovlašteni službenik</w:t>
      </w:r>
      <w:r w:rsidRPr="001469CD">
        <w:rPr>
          <w:rFonts w:hAnsi="Times New Roman" w:ascii="Times New Roman"/>
          <w:sz w:val="24"/>
          <w:szCs w:val="24"/>
        </w:rPr>
        <w:tab/>
      </w:r>
      <w:r w:rsidRPr="001469CD">
        <w:rPr>
          <w:rFonts w:hAnsi="Times New Roman" w:ascii="Times New Roman"/>
          <w:sz w:val="24"/>
          <w:szCs w:val="24"/>
        </w:rPr>
        <w:tab/>
      </w:r>
      <w:r w:rsidRPr="001469CD">
        <w:rPr>
          <w:rFonts w:hAnsi="Times New Roman" w:ascii="Times New Roman"/>
          <w:sz w:val="24"/>
          <w:szCs w:val="24"/>
        </w:rPr>
        <w:tab/>
      </w:r>
      <w:r w:rsidRPr="001469CD">
        <w:rPr>
          <w:rFonts w:hAnsi="Times New Roman" w:ascii="Times New Roman"/>
          <w:sz w:val="24"/>
          <w:szCs w:val="24"/>
        </w:rPr>
        <w:tab/>
      </w:r>
      <w:r w:rsidRPr="001469CD">
        <w:rPr>
          <w:rFonts w:hAnsi="Times New Roman" w:ascii="Times New Roman"/>
          <w:sz w:val="24"/>
          <w:szCs w:val="24"/>
        </w:rPr>
        <w:tab/>
      </w:r>
      <w:r w:rsidRPr="001469CD">
        <w:rPr>
          <w:rFonts w:hAnsi="Times New Roman" w:ascii="Times New Roman"/>
          <w:sz w:val="24"/>
          <w:szCs w:val="24"/>
        </w:rPr>
        <w:tab/>
        <w:t xml:space="preserve">     </w:t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Pr="001469CD">
        <w:rPr>
          <w:rFonts w:hAnsi="Times New Roman" w:ascii="Times New Roman"/>
          <w:sz w:val="24"/>
          <w:szCs w:val="24"/>
        </w:rPr>
        <w:t xml:space="preserve">   Ivana Stampf</w:t>
      </w:r>
    </w:p>
    <w:p w:rsidRDefault="001469CD" w:rsidP="007A1486" w:rsidR="001469CD" w:rsidRPr="007A1486">
      <w:pPr>
        <w:ind w:left="720"/>
      </w:pPr>
    </w:p>
    <w:p w:rsidRDefault="001469CD" w:rsidP="00696272" w:rsidR="001469CD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F63D40" w:rsidP="00696272" w:rsidR="00F63D40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</w:t>
      </w:r>
      <w:r w:rsidR="00025672" w:rsidRPr="006A7B08">
        <w:rPr>
          <w:rFonts w:hAnsi="Times New Roman" w:ascii="Times New Roman"/>
          <w:sz w:val="24"/>
        </w:rPr>
        <w:tab/>
      </w:r>
    </w:p>
    <w:sectPr w:rsidSect="002972FE" w:rsidR="00F63D40" w:rsidRPr="006A7B0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1469CD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      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</w:t>
    </w:r>
    <w:r w:rsidR="007D1EA3">
      <w:rPr>
        <w:rFonts w:hAnsi="Times New Roman" w:ascii="Times New Roman"/>
        <w:sz w:val="24"/>
        <w:szCs w:val="24"/>
      </w:rPr>
      <w:t>pn</w:t>
    </w:r>
    <w:r w:rsidRPr="003F5FB0">
      <w:rPr>
        <w:rFonts w:hAnsi="Times New Roman" w:ascii="Times New Roman"/>
        <w:sz w:val="24"/>
        <w:szCs w:val="24"/>
      </w:rPr>
      <w:t>-</w:t>
    </w:r>
    <w:r w:rsidR="00E5698C">
      <w:rPr>
        <w:rFonts w:hAnsi="Times New Roman" w:ascii="Times New Roman"/>
        <w:sz w:val="24"/>
        <w:szCs w:val="24"/>
      </w:rPr>
      <w:t>3</w:t>
    </w:r>
    <w:r w:rsidR="00E12A9C">
      <w:rPr>
        <w:rFonts w:hAnsi="Times New Roman" w:ascii="Times New Roman"/>
        <w:sz w:val="24"/>
        <w:szCs w:val="24"/>
      </w:rPr>
      <w:t>39</w:t>
    </w:r>
    <w:r w:rsidRPr="003F5FB0">
      <w:rPr>
        <w:rFonts w:hAnsi="Times New Roman" w:ascii="Times New Roman"/>
        <w:sz w:val="24"/>
        <w:szCs w:val="24"/>
      </w:rPr>
      <w:t>/1</w:t>
    </w:r>
    <w:r w:rsidR="00E5698C">
      <w:rPr>
        <w:rFonts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BA4"/>
    <w:rsid w:val="000D101D"/>
    <w:rsid w:val="000D529B"/>
    <w:rsid w:val="000D59FD"/>
    <w:rsid w:val="000D6533"/>
    <w:rsid w:val="000E46B8"/>
    <w:rsid w:val="000E5B5C"/>
    <w:rsid w:val="000F24ED"/>
    <w:rsid w:val="000F2E7A"/>
    <w:rsid w:val="000F717F"/>
    <w:rsid w:val="0010640D"/>
    <w:rsid w:val="00107B3B"/>
    <w:rsid w:val="00111CAE"/>
    <w:rsid w:val="00116FFB"/>
    <w:rsid w:val="00134437"/>
    <w:rsid w:val="00144427"/>
    <w:rsid w:val="001469CD"/>
    <w:rsid w:val="00153477"/>
    <w:rsid w:val="0015438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25C4D"/>
    <w:rsid w:val="002319FF"/>
    <w:rsid w:val="002462D6"/>
    <w:rsid w:val="0026447A"/>
    <w:rsid w:val="0026598B"/>
    <w:rsid w:val="002660A6"/>
    <w:rsid w:val="00270F4E"/>
    <w:rsid w:val="00274000"/>
    <w:rsid w:val="0028162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7613"/>
    <w:rsid w:val="002F03FF"/>
    <w:rsid w:val="002F052E"/>
    <w:rsid w:val="003057A4"/>
    <w:rsid w:val="0030581E"/>
    <w:rsid w:val="0031046E"/>
    <w:rsid w:val="00321DCE"/>
    <w:rsid w:val="003251B8"/>
    <w:rsid w:val="00333DE9"/>
    <w:rsid w:val="00336E2F"/>
    <w:rsid w:val="00341860"/>
    <w:rsid w:val="0034291D"/>
    <w:rsid w:val="00347A50"/>
    <w:rsid w:val="00352D06"/>
    <w:rsid w:val="003617D4"/>
    <w:rsid w:val="0036356F"/>
    <w:rsid w:val="00366487"/>
    <w:rsid w:val="00386219"/>
    <w:rsid w:val="003920FC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839B9"/>
    <w:rsid w:val="00483ABA"/>
    <w:rsid w:val="004853AB"/>
    <w:rsid w:val="00485D87"/>
    <w:rsid w:val="0048669F"/>
    <w:rsid w:val="00487711"/>
    <w:rsid w:val="004942DA"/>
    <w:rsid w:val="00495EA3"/>
    <w:rsid w:val="004A13B6"/>
    <w:rsid w:val="004A6454"/>
    <w:rsid w:val="004D3877"/>
    <w:rsid w:val="004D7025"/>
    <w:rsid w:val="004E0A89"/>
    <w:rsid w:val="004E5679"/>
    <w:rsid w:val="004F2017"/>
    <w:rsid w:val="00501330"/>
    <w:rsid w:val="00504AE6"/>
    <w:rsid w:val="005073AE"/>
    <w:rsid w:val="005113B0"/>
    <w:rsid w:val="00515835"/>
    <w:rsid w:val="00517F76"/>
    <w:rsid w:val="00535E2E"/>
    <w:rsid w:val="00540D00"/>
    <w:rsid w:val="005424DF"/>
    <w:rsid w:val="00546B97"/>
    <w:rsid w:val="0055684D"/>
    <w:rsid w:val="00557AED"/>
    <w:rsid w:val="00575F7D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7FE0"/>
    <w:rsid w:val="0063296C"/>
    <w:rsid w:val="00634EA0"/>
    <w:rsid w:val="00642E4F"/>
    <w:rsid w:val="00654050"/>
    <w:rsid w:val="006643B7"/>
    <w:rsid w:val="00672074"/>
    <w:rsid w:val="0067230D"/>
    <w:rsid w:val="006748D8"/>
    <w:rsid w:val="00676121"/>
    <w:rsid w:val="006809B3"/>
    <w:rsid w:val="00684392"/>
    <w:rsid w:val="0068580E"/>
    <w:rsid w:val="00692EF6"/>
    <w:rsid w:val="00695A1A"/>
    <w:rsid w:val="00696272"/>
    <w:rsid w:val="006A3E2B"/>
    <w:rsid w:val="006A7B08"/>
    <w:rsid w:val="006A7FF7"/>
    <w:rsid w:val="006B1A4E"/>
    <w:rsid w:val="006B2B7B"/>
    <w:rsid w:val="006B58ED"/>
    <w:rsid w:val="006C7BBD"/>
    <w:rsid w:val="006E24C7"/>
    <w:rsid w:val="006F0961"/>
    <w:rsid w:val="006F2DE9"/>
    <w:rsid w:val="007010F5"/>
    <w:rsid w:val="007167BF"/>
    <w:rsid w:val="00717F8F"/>
    <w:rsid w:val="00726BBC"/>
    <w:rsid w:val="00731D5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D010D"/>
    <w:rsid w:val="007D1EA3"/>
    <w:rsid w:val="007D1FF0"/>
    <w:rsid w:val="007D4ED0"/>
    <w:rsid w:val="007E01AE"/>
    <w:rsid w:val="007F69BF"/>
    <w:rsid w:val="00800F5F"/>
    <w:rsid w:val="00804498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6217"/>
    <w:rsid w:val="008D5767"/>
    <w:rsid w:val="008E459D"/>
    <w:rsid w:val="008E69B2"/>
    <w:rsid w:val="008F17D6"/>
    <w:rsid w:val="008F3A02"/>
    <w:rsid w:val="0090443E"/>
    <w:rsid w:val="009055D9"/>
    <w:rsid w:val="00905799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60758"/>
    <w:rsid w:val="0099309E"/>
    <w:rsid w:val="0099747B"/>
    <w:rsid w:val="009A62D7"/>
    <w:rsid w:val="009B0F9E"/>
    <w:rsid w:val="009B1520"/>
    <w:rsid w:val="009D6C9A"/>
    <w:rsid w:val="009E30B4"/>
    <w:rsid w:val="009F3694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8588B"/>
    <w:rsid w:val="00A879CA"/>
    <w:rsid w:val="00AA594E"/>
    <w:rsid w:val="00AA693C"/>
    <w:rsid w:val="00AA734E"/>
    <w:rsid w:val="00AA76EB"/>
    <w:rsid w:val="00AB13B4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509E4"/>
    <w:rsid w:val="00C64400"/>
    <w:rsid w:val="00C87657"/>
    <w:rsid w:val="00C95BFA"/>
    <w:rsid w:val="00CA474B"/>
    <w:rsid w:val="00CB2FC5"/>
    <w:rsid w:val="00CC2F1B"/>
    <w:rsid w:val="00CD37C7"/>
    <w:rsid w:val="00CD3C6C"/>
    <w:rsid w:val="00CE28DC"/>
    <w:rsid w:val="00CE392A"/>
    <w:rsid w:val="00CF5397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46E8"/>
    <w:rsid w:val="00D75855"/>
    <w:rsid w:val="00D91A13"/>
    <w:rsid w:val="00D93D65"/>
    <w:rsid w:val="00D93EAA"/>
    <w:rsid w:val="00D943AA"/>
    <w:rsid w:val="00D94607"/>
    <w:rsid w:val="00DB2A25"/>
    <w:rsid w:val="00DB36C7"/>
    <w:rsid w:val="00DB762F"/>
    <w:rsid w:val="00DC7FCC"/>
    <w:rsid w:val="00DD76AA"/>
    <w:rsid w:val="00DE1BB8"/>
    <w:rsid w:val="00DE5AF2"/>
    <w:rsid w:val="00DF31BF"/>
    <w:rsid w:val="00E12A9C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957FD"/>
    <w:rsid w:val="00EA188F"/>
    <w:rsid w:val="00EA229E"/>
    <w:rsid w:val="00EB2AD8"/>
    <w:rsid w:val="00EB6765"/>
    <w:rsid w:val="00EC3968"/>
    <w:rsid w:val="00ED66CE"/>
    <w:rsid w:val="00ED6996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63D40"/>
    <w:rsid w:val="00F8284F"/>
    <w:rsid w:val="00F83BB1"/>
    <w:rsid w:val="00F930FD"/>
    <w:rsid w:val="00FA7AFA"/>
    <w:rsid w:val="00FC1E44"/>
    <w:rsid w:val="00FD2173"/>
    <w:rsid w:val="00FD2177"/>
    <w:rsid w:val="00FD2A44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146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146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Stpn-339/2014</izvorni_sadrzaj>
    <derivirana_varijabla naziv="DomainObject.Predmet.OznakaBroj_1">Stpn-339/2014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DOBRO-PETRIĆ d.o.o. za proizvodnju i preradu poljoprivrednih proizvoda</izvorni_sadrzaj>
    <derivirana_varijabla naziv="DomainObject.Predmet.ProtustrankaFormated_1">  DOBRO-PETRIĆ d.o.o. za proizvodnju i preradu poljoprivrednih proizvoda</derivirana_varijabla>
  </DomainObject.Predmet.ProtustrankaFormated>
  <DomainObject.Predmet.ProtustrankaFormatedOIB>
    <izvorni_sadrzaj>  DOBRO-PETRIĆ d.o.o. za proizvodnju i preradu poljoprivrednih proizvoda, OIB 77873810792</izvorni_sadrzaj>
    <derivirana_varijabla naziv="DomainObject.Predmet.ProtustrankaFormatedOIB_1">  DOBRO-PETRIĆ d.o.o. za proizvodnju i preradu poljoprivrednih proizvoda, OIB 77873810792</derivirana_varijabla>
  </DomainObject.Predmet.ProtustrankaFormatedOIB>
  <DomainObject.Predmet.ProtustrankaFormatedWithAdress>
    <izvorni_sadrzaj> DOBRO-PETRIĆ d.o.o. za proizvodnju i preradu poljoprivrednih proizvoda, Gornja Trebinja 29, 47000 Karlovac</izvorni_sadrzaj>
    <derivirana_varijabla naziv="DomainObject.Predmet.ProtustrankaFormatedWithAdress_1"> DOBRO-PETRIĆ d.o.o. za proizvodnju i preradu poljoprivrednih proizvoda, Gornja Trebinja 29, 47000 Karlovac</derivirana_varijabla>
  </DomainObject.Predmet.ProtustrankaFormatedWithAdress>
  <DomainObject.Predmet.ProtustrankaFormatedWithAdressOIB>
    <izvorni_sadrzaj> DOBRO-PETRIĆ d.o.o. za proizvodnju i preradu poljoprivrednih proizvoda, OIB 77873810792, Gornja Trebinja 29, 47000 Karlovac</izvorni_sadrzaj>
    <derivirana_varijabla naziv="DomainObject.Predmet.ProtustrankaFormatedWithAdressOIB_1"> DOBRO-PETRIĆ d.o.o. za proizvodnju i preradu poljoprivrednih proizvoda, OIB 77873810792, Gornja Trebinja 29, 47000 Karlovac</derivirana_varijabla>
  </DomainObject.Predmet.ProtustrankaFormatedWithAdressOIB>
  <DomainObject.Predmet.ProtustrankaWithAdress>
    <izvorni_sadrzaj>DOBRO-PETRIĆ d.o.o. za proizvodnju i preradu poljoprivrednih proizvoda Gornja Trebinja 29, 47000 Karlovac</izvorni_sadrzaj>
    <derivirana_varijabla naziv="DomainObject.Predmet.ProtustrankaWithAdress_1">DOBRO-PETRIĆ d.o.o. za proizvodnju i preradu poljoprivrednih proizvoda Gornja Trebinja 29, 47000 Karlovac</derivirana_varijabla>
  </DomainObject.Predmet.ProtustrankaWithAdress>
  <DomainObject.Predmet.ProtustrankaWithAdressOIB>
    <izvorni_sadrzaj>DOBRO-PETRIĆ d.o.o. za proizvodnju i preradu poljoprivrednih proizvoda, OIB 77873810792, Gornja Trebinja 29, 47000 Karlovac</izvorni_sadrzaj>
    <derivirana_varijabla naziv="DomainObject.Predmet.ProtustrankaWithAdressOIB_1">DOBRO-PETRIĆ d.o.o. za proizvodnju i preradu poljoprivrednih proizvoda, OIB 77873810792, Gornja Trebinja 29, 47000 Karlovac</derivirana_varijabla>
  </DomainObject.Predmet.ProtustrankaWithAdressOIB>
  <DomainObject.Predmet.ProtustrankaNazivFormated>
    <izvorni_sadrzaj>DOBRO-PETRIĆ d.o.o. za proizvodnju i preradu poljoprivrednih proizvoda</izvorni_sadrzaj>
    <derivirana_varijabla naziv="DomainObject.Predmet.ProtustrankaNazivFormated_1">DOBRO-PETRIĆ d.o.o. za proizvodnju i preradu poljoprivrednih proizvoda</derivirana_varijabla>
  </DomainObject.Predmet.ProtustrankaNazivFormated>
  <DomainObject.Predmet.ProtustrankaNazivFormatedOIB>
    <izvorni_sadrzaj>DOBRO-PETRIĆ d.o.o. za proizvodnju i preradu poljoprivrednih proizvoda, OIB 77873810792</izvorni_sadrzaj>
    <derivirana_varijabla naziv="DomainObject.Predmet.ProtustrankaNazivFormatedOIB_1">DOBRO-PETRIĆ d.o.o. za proizvodnju i preradu poljoprivrednih proizvoda, OIB 77873810792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DOBRO-PETRIĆ d.o.o. za proizvodnju i preradu poljoprivrednih proizvoda</izvorni_sadrzaj>
    <derivirana_varijabla naziv="DomainObject.Predmet.StrankaFormated_1">  DOBRO-PETRIĆ d.o.o. za proizvodnju i preradu poljoprivrednih proizvoda</derivirana_varijabla>
  </DomainObject.Predmet.StrankaFormated>
  <DomainObject.Predmet.StrankaFormatedOIB>
    <izvorni_sadrzaj>  DOBRO-PETRIĆ d.o.o. za proizvodnju i preradu poljoprivrednih proizvoda, OIB 77873810792</izvorni_sadrzaj>
    <derivirana_varijabla naziv="DomainObject.Predmet.StrankaFormatedOIB_1">  DOBRO-PETRIĆ d.o.o. za proizvodnju i preradu poljoprivrednih proizvoda, OIB 77873810792</derivirana_varijabla>
  </DomainObject.Predmet.StrankaFormatedOIB>
  <DomainObject.Predmet.StrankaFormatedWithAdress>
    <izvorni_sadrzaj> DOBRO-PETRIĆ d.o.o. za proizvodnju i preradu poljoprivrednih proizvoda, Gornja Trebinja 29, 47000 Karlovac</izvorni_sadrzaj>
    <derivirana_varijabla naziv="DomainObject.Predmet.StrankaFormatedWithAdress_1"> DOBRO-PETRIĆ d.o.o. za proizvodnju i preradu poljoprivrednih proizvoda, Gornja Trebinja 29, 47000 Karlovac</derivirana_varijabla>
  </DomainObject.Predmet.StrankaFormatedWithAdress>
  <DomainObject.Predmet.StrankaFormatedWithAdressOIB>
    <izvorni_sadrzaj> DOBRO-PETRIĆ d.o.o. za proizvodnju i preradu poljoprivrednih proizvoda, OIB 77873810792, Gornja Trebinja 29, 47000 Karlovac</izvorni_sadrzaj>
    <derivirana_varijabla naziv="DomainObject.Predmet.StrankaFormatedWithAdressOIB_1"> DOBRO-PETRIĆ d.o.o. za proizvodnju i preradu poljoprivrednih proizvoda, OIB 77873810792, Gornja Trebinja 29, 47000 Karlovac</derivirana_varijabla>
  </DomainObject.Predmet.StrankaFormatedWithAdressOIB>
  <DomainObject.Predmet.StrankaWithAdress>
    <izvorni_sadrzaj>DOBRO-PETRIĆ d.o.o. za proizvodnju i preradu poljoprivrednih proizvoda Gornja Trebinja 29,47000 Karlovac</izvorni_sadrzaj>
    <derivirana_varijabla naziv="DomainObject.Predmet.StrankaWithAdress_1">DOBRO-PETRIĆ d.o.o. za proizvodnju i preradu poljoprivrednih proizvoda Gornja Trebinja 29,47000 Karlovac</derivirana_varijabla>
  </DomainObject.Predmet.StrankaWithAdress>
  <DomainObject.Predmet.StrankaWithAdressOIB>
    <izvorni_sadrzaj>DOBRO-PETRIĆ d.o.o. za proizvodnju i preradu poljoprivrednih proizvoda, OIB 77873810792, Gornja Trebinja 29,47000 Karlovac</izvorni_sadrzaj>
    <derivirana_varijabla naziv="DomainObject.Predmet.StrankaWithAdressOIB_1">DOBRO-PETRIĆ d.o.o. za proizvodnju i preradu poljoprivrednih proizvoda, OIB 77873810792, Gornja Trebinja 29,47000 Karlovac</derivirana_varijabla>
  </DomainObject.Predmet.StrankaWithAdressOIB>
  <DomainObject.Predmet.StrankaNazivFormated>
    <izvorni_sadrzaj>DOBRO-PETRIĆ d.o.o. za proizvodnju i preradu poljoprivrednih proizvoda</izvorni_sadrzaj>
    <derivirana_varijabla naziv="DomainObject.Predmet.StrankaNazivFormated_1">DOBRO-PETRIĆ d.o.o. za proizvodnju i preradu poljoprivrednih proizvoda</derivirana_varijabla>
  </DomainObject.Predmet.StrankaNazivFormated>
  <DomainObject.Predmet.StrankaNazivFormatedOIB>
    <izvorni_sadrzaj>DOBRO-PETRIĆ d.o.o. za proizvodnju i preradu poljoprivrednih proizvoda, OIB 77873810792</izvorni_sadrzaj>
    <derivirana_varijabla naziv="DomainObject.Predmet.StrankaNazivFormatedOIB_1">DOBRO-PETRIĆ d.o.o. za proizvodnju i preradu poljoprivrednih proizvoda, OIB 77873810792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DOBRO-PETRIĆ d.o.o. za proizvodnju i preradu poljoprivrednih proizvoda</item>
    </izvorni_sadrzaj>
    <derivirana_varijabla naziv="DomainObject.Predmet.StrankaListFormated_1">
      <item>DOBRO-PETRIĆ d.o.o. za proizvodnju i preradu poljoprivrednih proizvoda</item>
    </derivirana_varijabla>
  </DomainObject.Predmet.StrankaListFormated>
  <DomainObject.Predmet.StrankaListFormatedOIB>
    <izvorni_sadrzaj>
      <item>DOBRO-PETRIĆ d.o.o. za proizvodnju i preradu poljoprivrednih proizvoda, OIB 77873810792</item>
    </izvorni_sadrzaj>
    <derivirana_varijabla naziv="DomainObject.Predmet.StrankaListFormatedOIB_1">
      <item>DOBRO-PETRIĆ d.o.o. za proizvodnju i preradu poljoprivrednih proizvoda, OIB 77873810792</item>
    </derivirana_varijabla>
  </DomainObject.Predmet.StrankaListFormatedOIB>
  <DomainObject.Predmet.StrankaListFormatedWithAdress>
    <izvorni_sadrzaj>
      <item>DOBRO-PETRIĆ d.o.o. za proizvodnju i preradu poljoprivrednih proizvoda, Gornja Trebinja 29, 47000 Karlovac</item>
    </izvorni_sadrzaj>
    <derivirana_varijabla naziv="DomainObject.Predmet.StrankaListFormatedWithAdress_1">
      <item>DOBRO-PETRIĆ d.o.o. za proizvodnju i preradu poljoprivrednih proizvoda, Gornja Trebinja 29, 47000 Karlovac</item>
    </derivirana_varijabla>
  </DomainObject.Predmet.StrankaListFormatedWithAdress>
  <DomainObject.Predmet.StrankaListFormatedWithAdressOIB>
    <izvorni_sadrzaj>
      <item>DOBRO-PETRIĆ d.o.o. za proizvodnju i preradu poljoprivrednih proizvoda, OIB 77873810792, Gornja Trebinja 29, 47000 Karlovac</item>
    </izvorni_sadrzaj>
    <derivirana_varijabla naziv="DomainObject.Predmet.StrankaListFormatedWithAdressOIB_1">
      <item>DOBRO-PETRIĆ d.o.o. za proizvodnju i preradu poljoprivrednih proizvoda, OIB 77873810792, Gornja Trebinja 29, 47000 Karlovac</item>
    </derivirana_varijabla>
  </DomainObject.Predmet.StrankaListFormatedWithAdressOIB>
  <DomainObject.Predmet.StrankaListNazivFormated>
    <izvorni_sadrzaj>
      <item>DOBRO-PETRIĆ d.o.o. za proizvodnju i preradu poljoprivrednih proizvoda</item>
    </izvorni_sadrzaj>
    <derivirana_varijabla naziv="DomainObject.Predmet.StrankaListNazivFormated_1">
      <item>DOBRO-PETRIĆ d.o.o. za proizvodnju i preradu poljoprivrednih proizvoda</item>
    </derivirana_varijabla>
  </DomainObject.Predmet.StrankaListNazivFormated>
  <DomainObject.Predmet.StrankaListNazivFormatedOIB>
    <izvorni_sadrzaj>
      <item>DOBRO-PETRIĆ d.o.o. za proizvodnju i preradu poljoprivrednih proizvoda, OIB 77873810792</item>
    </izvorni_sadrzaj>
    <derivirana_varijabla naziv="DomainObject.Predmet.StrankaListNazivFormatedOIB_1">
      <item>DOBRO-PETRIĆ d.o.o. za proizvodnju i preradu poljoprivrednih proizvoda, OIB 77873810792</item>
    </derivirana_varijabla>
  </DomainObject.Predmet.StrankaListNazivFormatedOIB>
  <DomainObject.Predmet.ProtuStrankaListFormated>
    <izvorni_sadrzaj>
      <item>DOBRO-PETRIĆ d.o.o. za proizvodnju i preradu poljoprivrednih proizvoda</item>
    </izvorni_sadrzaj>
    <derivirana_varijabla naziv="DomainObject.Predmet.ProtuStrankaListFormated_1">
      <item>DOBRO-PETRIĆ d.o.o. za proizvodnju i preradu poljoprivrednih proizvoda</item>
    </derivirana_varijabla>
  </DomainObject.Predmet.ProtuStrankaListFormated>
  <DomainObject.Predmet.ProtuStrankaListFormatedOIB>
    <izvorni_sadrzaj>
      <item>DOBRO-PETRIĆ d.o.o. za proizvodnju i preradu poljoprivrednih proizvoda, OIB 77873810792</item>
    </izvorni_sadrzaj>
    <derivirana_varijabla naziv="DomainObject.Predmet.ProtuStrankaListFormatedOIB_1">
      <item>DOBRO-PETRIĆ d.o.o. za proizvodnju i preradu poljoprivrednih proizvoda, OIB 77873810792</item>
    </derivirana_varijabla>
  </DomainObject.Predmet.ProtuStrankaListFormatedOIB>
  <DomainObject.Predmet.ProtuStrankaListFormatedWithAdress>
    <izvorni_sadrzaj>
      <item>DOBRO-PETRIĆ d.o.o. za proizvodnju i preradu poljoprivrednih proizvoda, Gornja Trebinja 29, 47000 Karlovac</item>
    </izvorni_sadrzaj>
    <derivirana_varijabla naziv="DomainObject.Predmet.ProtuStrankaListFormatedWithAdress_1">
      <item>DOBRO-PETRIĆ d.o.o. za proizvodnju i preradu poljoprivrednih proizvoda, Gornja Trebinja 29, 47000 Karlovac</item>
    </derivirana_varijabla>
  </DomainObject.Predmet.ProtuStrankaListFormatedWithAdress>
  <DomainObject.Predmet.ProtuStrankaListFormatedWithAdressOIB>
    <izvorni_sadrzaj>
      <item>DOBRO-PETRIĆ d.o.o. za proizvodnju i preradu poljoprivrednih proizvoda, OIB 77873810792, Gornja Trebinja 29, 47000 Karlovac</item>
    </izvorni_sadrzaj>
    <derivirana_varijabla naziv="DomainObject.Predmet.ProtuStrankaListFormatedWithAdressOIB_1">
      <item>DOBRO-PETRIĆ d.o.o. za proizvodnju i preradu poljoprivrednih proizvoda, OIB 77873810792, Gornja Trebinja 29, 47000 Karlovac</item>
    </derivirana_varijabla>
  </DomainObject.Predmet.ProtuStrankaListFormatedWithAdressOIB>
  <DomainObject.Predmet.ProtuStrankaListNazivFormated>
    <izvorni_sadrzaj>
      <item>DOBRO-PETRIĆ d.o.o. za proizvodnju i preradu poljoprivrednih proizvoda</item>
    </izvorni_sadrzaj>
    <derivirana_varijabla naziv="DomainObject.Predmet.ProtuStrankaListNazivFormated_1">
      <item>DOBRO-PETRIĆ d.o.o. za proizvodnju i preradu poljoprivrednih proizvoda</item>
    </derivirana_varijabla>
  </DomainObject.Predmet.ProtuStrankaListNazivFormated>
  <DomainObject.Predmet.ProtuStrankaListNazivFormatedOIB>
    <izvorni_sadrzaj>
      <item>DOBRO-PETRIĆ d.o.o. za proizvodnju i preradu poljoprivrednih proizvoda, OIB 77873810792</item>
    </izvorni_sadrzaj>
    <derivirana_varijabla naziv="DomainObject.Predmet.ProtuStrankaListNazivFormatedOIB_1">
      <item>DOBRO-PETRIĆ d.o.o. za proizvodnju i preradu poljoprivrednih proizvoda, OIB 77873810792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DOBRO-PETRIĆ d.o.o. za proizvodnju i preradu poljoprivrednih proizvoda</izvorni_sadrzaj>
    <derivirana_varijabla naziv="DomainObject.Predmet.StrankaIDrugi_1">DOBRO-PETRIĆ d.o.o. za proizvodnju i preradu poljoprivrednih proizvoda</derivirana_varijabla>
  </DomainObject.Predmet.StrankaIDrugi>
  <DomainObject.Predmet.ProtustrankaIDrugi>
    <izvorni_sadrzaj>DOBRO-PETRIĆ d.o.o. za proizvodnju i preradu poljoprivrednih proizvoda</izvorni_sadrzaj>
    <derivirana_varijabla naziv="DomainObject.Predmet.ProtustrankaIDrugi_1">DOBRO-PETRIĆ d.o.o. za proizvodnju i preradu poljoprivrednih proizvoda</derivirana_varijabla>
  </DomainObject.Predmet.ProtustrankaIDrugi>
  <DomainObject.Predmet.StrankaIDrugiAdressOIB>
    <izvorni_sadrzaj>DOBRO-PETRIĆ d.o.o. za proizvodnju i preradu poljoprivrednih proizvoda, OIB 77873810792, Gornja Trebinja 29, 47000 Karlovac</izvorni_sadrzaj>
    <derivirana_varijabla naziv="DomainObject.Predmet.StrankaIDrugiAdressOIB_1">DOBRO-PETRIĆ d.o.o. za proizvodnju i preradu poljoprivrednih proizvoda, OIB 77873810792, Gornja Trebinja 29, 47000 Karlovac</derivirana_varijabla>
  </DomainObject.Predmet.StrankaIDrugiAdressOIB>
  <DomainObject.Predmet.ProtustrankaIDrugiAdressOIB>
    <izvorni_sadrzaj>DOBRO-PETRIĆ d.o.o. za proizvodnju i preradu poljoprivrednih proizvoda, OIB 77873810792, Gornja Trebinja 29, 47000 Karlovac</izvorni_sadrzaj>
    <derivirana_varijabla naziv="DomainObject.Predmet.ProtustrankaIDrugiAdressOIB_1">DOBRO-PETRIĆ d.o.o. za proizvodnju i preradu poljoprivrednih proizvoda, OIB 77873810792, Gornja Trebinja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DOBRO-PETRIĆ d.o.o. za proizvodnju i preradu poljoprivrednih proizvoda</item>
      <item>DOBRO-PETRIĆ d.o.o. za proizvodnju i preradu poljoprivrednih proizvoda</item>
    </izvorni_sadrzaj>
    <derivirana_varijabla naziv="DomainObject.Predmet.SudioniciListNaziv_1">
      <item>DOBRO-PETRIĆ d.o.o. za proizvodnju i preradu poljoprivrednih proizvoda</item>
      <item>DOBRO-PETRIĆ d.o.o. za proizvodnju i preradu poljoprivrednih proizvoda</item>
    </derivirana_varijabla>
  </DomainObject.Predmet.SudioniciListNaziv>
  <DomainObject.Predmet.SudioniciListAdressOIB>
    <izvorni_sadrzaj>
      <item>DOBRO-PETRIĆ d.o.o. za proizvodnju i preradu poljoprivrednih proizvoda, OIB 77873810792, Gornja Trebinja 29,47000 Karlovac</item>
      <item>DOBRO-PETRIĆ d.o.o. za proizvodnju i preradu poljoprivrednih proizvoda, OIB 77873810792, Gornja Trebinja 29,47000 Karlovac</item>
    </izvorni_sadrzaj>
    <derivirana_varijabla naziv="DomainObject.Predmet.SudioniciListAdressOIB_1">
      <item>DOBRO-PETRIĆ d.o.o. za proizvodnju i preradu poljoprivrednih proizvoda, OIB 77873810792, Gornja Trebinja 29,47000 Karlovac</item>
      <item>DOBRO-PETRIĆ d.o.o. za proizvodnju i preradu poljoprivrednih proizvoda, OIB 77873810792, Gornja Trebinja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77873810792</item>
      <item>, OIB 77873810792</item>
    </izvorni_sadrzaj>
    <derivirana_varijabla naziv="DomainObject.Predmet.SudioniciListNazivOIB_1">
      <item>, OIB 77873810792</item>
      <item>, OIB 77873810792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E6791-BC04-4375-8481-70D0DCFA2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4</properties:Pages>
  <properties:Words>1553</properties:Words>
  <properties:Characters>8734</properties:Characters>
  <properties:Lines>163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10285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2016-10-06T12:14:00Z</dcterms:created>
  <dc:creator>mikson12</dc:creator>
  <cp:lastModifiedBy>Ivana Stampf</cp:lastModifiedBy>
  <cp:lastPrinted>2015-07-24T11:46:00Z</cp:lastPrinted>
  <dcterms:modified xmlns:xsi="http://www.w3.org/2001/XMLSchema-instance" xsi:type="dcterms:W3CDTF">2016-10-07T09:16:00Z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