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2b9e" w14:paraId="8b52b9e" w:rsidRDefault="002C527A" w:rsidP="00910611" w:rsidR="002C527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527A" w:rsidP="00910611" w:rsidR="002C527A">
      <w:r>
        <w:rPr>
          <w:rFonts w:eastAsia="MS Mincho"/>
        </w:rPr>
        <w:t xml:space="preserve">   REPUBLIKA HRVATSKA</w:t>
      </w:r>
    </w:p>
    <w:p w:rsidRDefault="002C527A" w:rsidP="00910611" w:rsidR="002C527A">
      <w:r>
        <w:rPr>
          <w:rFonts w:eastAsia="MS Mincho"/>
        </w:rPr>
        <w:t>TRGOVAČKI SUD U RIJECI</w:t>
      </w:r>
    </w:p>
    <w:p w:rsidRDefault="002C527A" w:rsidP="002C527A" w:rsidR="00270CAB" w:rsidRPr="002C527A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3FF9" w:rsidP="00134E2B" w:rsidR="00270CAB" w:rsidRPr="00134E2B">
      <w:pPr>
        <w:pStyle w:val="Zaglavlje"/>
        <w:jc w:val="right"/>
      </w:pPr>
      <w:r>
        <w:t>Poslovni broj</w:t>
      </w:r>
      <w:r w:rsidR="00134E2B" w:rsidRPr="00DA66D5">
        <w:t xml:space="preserve"> 15 St-</w:t>
      </w:r>
      <w:r w:rsidR="00BE4B48">
        <w:t>222</w:t>
      </w:r>
      <w:r w:rsidR="00805F8A">
        <w:t>/18-3</w:t>
      </w:r>
    </w:p>
    <w:p w:rsidRDefault="00270CAB" w:rsidP="00DA66D5" w:rsidR="00270CAB" w:rsidRPr="00A83FF9">
      <w:pPr>
        <w:jc w:val="center"/>
      </w:pPr>
    </w:p>
    <w:p w:rsidRDefault="00270CAB" w:rsidP="00DA66D5" w:rsidR="00270CAB" w:rsidRPr="00A83FF9">
      <w:pPr>
        <w:jc w:val="center"/>
      </w:pPr>
    </w:p>
    <w:p w:rsidRDefault="00DA66D5" w:rsidP="00DA66D5" w:rsidR="00D62065" w:rsidRPr="00A83FF9">
      <w:pPr>
        <w:jc w:val="center"/>
      </w:pPr>
      <w:r w:rsidRPr="00A83FF9">
        <w:t xml:space="preserve">R E P U B L I K </w:t>
      </w:r>
      <w:r w:rsidR="004C57B3" w:rsidRPr="00A83FF9">
        <w:t>A</w:t>
      </w:r>
      <w:r w:rsidRPr="00A83FF9">
        <w:t xml:space="preserve">   H R V A T S K </w:t>
      </w:r>
      <w:r w:rsidR="004C57B3" w:rsidRPr="00A83FF9">
        <w:t>A</w:t>
      </w:r>
    </w:p>
    <w:p w:rsidRDefault="00722C92" w:rsidR="00722C92" w:rsidRPr="00A83FF9">
      <w:pPr>
        <w:jc w:val="both"/>
      </w:pP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</w:p>
    <w:p w:rsidRDefault="00722C92" w:rsidR="00367E18" w:rsidRPr="00A83FF9">
      <w:pPr>
        <w:jc w:val="center"/>
        <w:rPr>
          <w:bCs/>
        </w:rPr>
      </w:pPr>
      <w:r w:rsidRPr="00A83FF9">
        <w:rPr>
          <w:bCs/>
        </w:rPr>
        <w:t>R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Š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N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>po sucu pojedincu Danieli Korlević, odlučujući o prijedlogu Financijske agencije, Regionalni centar Rijeka, F. K</w:t>
      </w:r>
      <w:r w:rsidR="00134E2B">
        <w:rPr>
          <w:rFonts w:cs="Arial"/>
        </w:rPr>
        <w:t xml:space="preserve">urelca 8 za otvaranje stečajnog </w:t>
      </w:r>
      <w:r w:rsidRPr="00B65459">
        <w:rPr>
          <w:rFonts w:cs="Arial"/>
        </w:rPr>
        <w:t>postupka n</w:t>
      </w:r>
      <w:r w:rsidR="00134E2B">
        <w:rPr>
          <w:rFonts w:cs="Arial"/>
        </w:rPr>
        <w:t xml:space="preserve">ad dužnikom </w:t>
      </w:r>
      <w:r w:rsidR="00BE4B48">
        <w:rPr>
          <w:rFonts w:cs="Arial"/>
        </w:rPr>
        <w:t>udrugom</w:t>
      </w:r>
      <w:r w:rsidR="00B20466">
        <w:rPr>
          <w:rFonts w:cs="Arial"/>
        </w:rPr>
        <w:t xml:space="preserve"> </w:t>
      </w:r>
      <w:r w:rsidR="00BE4B48">
        <w:rPr>
          <w:rFonts w:cs="Arial"/>
          <w:b/>
        </w:rPr>
        <w:t>KULTURNO UMJETNIČKA UDRUGA "ARTEL" Rijeka, Žrtava fašizma 2</w:t>
      </w:r>
      <w:r w:rsidR="00134E2B">
        <w:rPr>
          <w:rFonts w:cs="Arial"/>
          <w:b/>
        </w:rPr>
        <w:t xml:space="preserve">, OIB </w:t>
      </w:r>
      <w:r w:rsidR="00BE4B48">
        <w:rPr>
          <w:rFonts w:cs="Arial"/>
          <w:b/>
        </w:rPr>
        <w:t>56774445796</w:t>
      </w:r>
      <w:r w:rsidRPr="00B65459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 w:rsidR="00BE4B48">
        <w:rPr>
          <w:rFonts w:cs="Arial"/>
        </w:rPr>
        <w:t>6</w:t>
      </w:r>
      <w:r w:rsidR="00805F8A">
        <w:rPr>
          <w:rFonts w:cs="Arial"/>
        </w:rPr>
        <w:t>. travnja</w:t>
      </w:r>
      <w:r w:rsidR="00134E2B">
        <w:rPr>
          <w:rFonts w:cs="Arial"/>
        </w:rPr>
        <w:t xml:space="preserve"> 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BE4B48">
        <w:rPr>
          <w:rFonts w:cs="Arial"/>
          <w:b/>
        </w:rPr>
        <w:t>KULTURNO UMJETNIČKA UDRUGA "ARTEL" Rijeka, Žrtava fašizma 2, OIB 56774445796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>Za privremenog stečajnog upravitelja imenuje se</w:t>
      </w:r>
      <w:r w:rsidR="00805F8A">
        <w:t xml:space="preserve"> </w:t>
      </w:r>
      <w:r w:rsidR="00BE4B48" w:rsidRPr="00BE4B48">
        <w:rPr>
          <w:b/>
        </w:rPr>
        <w:t>Milena Veljović, Pula, Dobrilina 9, OIB 90523902370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D32640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30</w:t>
      </w:r>
      <w:r w:rsidR="00CC7D0C">
        <w:rPr>
          <w:b/>
          <w:bCs/>
        </w:rPr>
        <w:t>. svibanj</w:t>
      </w:r>
      <w:r w:rsidR="00134E2B">
        <w:rPr>
          <w:b/>
          <w:bCs/>
        </w:rPr>
        <w:t xml:space="preserve"> 2018.</w:t>
      </w:r>
      <w:r w:rsidR="00367E18">
        <w:rPr>
          <w:b/>
          <w:bCs/>
        </w:rPr>
        <w:t xml:space="preserve"> u </w:t>
      </w:r>
      <w:r w:rsidR="003D6D77"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3D6D77">
        <w:rPr>
          <w:b/>
          <w:bCs/>
        </w:rPr>
        <w:t>3</w:t>
      </w:r>
      <w:r w:rsidR="005867FD">
        <w:rPr>
          <w:b/>
          <w:bCs/>
        </w:rPr>
        <w:t>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CC7D0C" w:rsidP="00BF24A6" w:rsidR="00CC7D0C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lastRenderedPageBreak/>
        <w:t>- privremeni stečajni upravitelj.</w:t>
      </w:r>
    </w:p>
    <w:p w:rsidRDefault="00677DB1" w:rsidP="00BF24A6" w:rsidR="00677DB1">
      <w:pPr>
        <w:jc w:val="both"/>
      </w:pPr>
    </w:p>
    <w:p w:rsidRDefault="003D6D77" w:rsidP="00BF24A6" w:rsidR="00BF24A6" w:rsidRPr="00BF24A6">
      <w:pPr>
        <w:jc w:val="both"/>
      </w:pPr>
      <w:r>
        <w:tab/>
      </w:r>
      <w:r w:rsidR="00BF24A6" w:rsidRPr="00BF24A6">
        <w:t xml:space="preserve">Na ročištu </w:t>
      </w:r>
      <w:r w:rsidR="002A6B0C">
        <w:t xml:space="preserve">iz točke VI. izreke </w:t>
      </w:r>
      <w:r w:rsidR="00BF24A6" w:rsidRPr="00BF24A6">
        <w:t xml:space="preserve">pozvane osobe </w:t>
      </w:r>
      <w:r w:rsidR="002A6B0C">
        <w:t xml:space="preserve">očitovat će se </w:t>
      </w:r>
      <w:r w:rsidR="00BF24A6" w:rsidRPr="00BF24A6">
        <w:t xml:space="preserve">o prijedlogu za otvaranje stečajnog postupka. One se o prijedlogu mogu </w:t>
      </w:r>
      <w:r w:rsidR="002052BD">
        <w:t xml:space="preserve">očitovati </w:t>
      </w:r>
      <w:r w:rsidR="00BF24A6" w:rsidRPr="00BF24A6">
        <w:t>i pisano (čl.</w:t>
      </w:r>
      <w:r w:rsidR="002A6B0C">
        <w:t>123</w:t>
      </w:r>
      <w:r w:rsidR="00BF24A6"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A83FF9">
      <w:pPr>
        <w:jc w:val="center"/>
        <w:rPr>
          <w:bCs/>
        </w:rPr>
      </w:pPr>
      <w:r w:rsidRPr="00A83FF9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3D6D77">
        <w:t>20</w:t>
      </w:r>
      <w:r w:rsidR="00D32640">
        <w:t>. ožujka 2018.</w:t>
      </w:r>
      <w:r w:rsidR="003D6D77">
        <w:t xml:space="preserve"> </w:t>
      </w:r>
      <w:r>
        <w:t xml:space="preserve">prijedlog za otvaranje stečajnog postupka nad dužnikom </w:t>
      </w:r>
      <w:r w:rsidR="003D6D77">
        <w:rPr>
          <w:rFonts w:cs="Arial"/>
          <w:b/>
        </w:rPr>
        <w:t xml:space="preserve">KULTURNO UMJETNIČKA UDRUGA "ARTEL" Rijeka, Žrtava fašizma 2,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3D6D77">
        <w:t>15. ožujka</w:t>
      </w:r>
      <w:r w:rsidR="00D32640">
        <w:t xml:space="preserve"> 2018</w:t>
      </w:r>
      <w:r>
        <w:t xml:space="preserve">. u Očevidniku redoslijeda osnova za plaćanje ima evidentirane neizvršene osnove za plaćanje u neprekinutom razdoblju od 120 dana u ukupnom iznosu od </w:t>
      </w:r>
      <w:r w:rsidR="003D6D77">
        <w:t>103.819,91</w:t>
      </w:r>
      <w:r>
        <w:t xml:space="preserve"> kn u koji iznos je uračunata i kamata i naknada Financijske agencije za provedbe ovrhe, </w:t>
      </w:r>
      <w:r w:rsidR="00134E2B">
        <w:t xml:space="preserve">i </w:t>
      </w:r>
      <w:r>
        <w:t>da dužnik ima</w:t>
      </w:r>
      <w:r w:rsidR="00B64195">
        <w:t xml:space="preserve"> </w:t>
      </w:r>
      <w:r w:rsidR="00D32640">
        <w:t xml:space="preserve">jednog </w:t>
      </w:r>
      <w:r w:rsidR="00134E2B">
        <w:t xml:space="preserve">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851399">
        <w:t>6</w:t>
      </w:r>
      <w:r w:rsidR="00D32640">
        <w:t>. travnja</w:t>
      </w:r>
      <w:r>
        <w:t xml:space="preserve"> 2018. utvrđeno je da su na računu dužnika evidentirane neizvršene osnove za plaćanje u razdoblju dužem od 60 dana, a iznos nepodmirenih obveza iznosi </w:t>
      </w:r>
      <w:r w:rsidR="00851399">
        <w:t>103.055,72</w:t>
      </w:r>
      <w:r>
        <w:t xml:space="preserve"> 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</w:t>
      </w:r>
      <w:r w:rsidR="00B05FBF">
        <w:t>ika, valjalo je, temeljem čl.119</w:t>
      </w:r>
      <w:r>
        <w:t xml:space="preserve">. st. 2. </w:t>
      </w:r>
      <w:r w:rsidR="00B05FBF">
        <w:t xml:space="preserve">i 3. </w:t>
      </w:r>
      <w:r>
        <w:t xml:space="preserve">SZ-a odlučiti kao u </w:t>
      </w:r>
      <w:r w:rsidR="00B05FBF">
        <w:t>izreci</w:t>
      </w:r>
      <w:r>
        <w:t>.</w:t>
      </w:r>
      <w:r w:rsidR="00722C92" w:rsidRPr="00DA66D5">
        <w:tab/>
      </w:r>
    </w:p>
    <w:p w:rsidRDefault="00B05FBF" w:rsidP="00B65459" w:rsidR="00B05FBF">
      <w:pPr>
        <w:jc w:val="both"/>
      </w:pPr>
      <w:r>
        <w:tab/>
        <w:t>Privremeni stečajni upravitelj imenovan je temeljem čl. 85. st. 1. SZ-a.</w:t>
      </w:r>
    </w:p>
    <w:p w:rsidRDefault="00B65459" w:rsidP="00B65459" w:rsidR="00B65459">
      <w:pPr>
        <w:jc w:val="both"/>
      </w:pPr>
    </w:p>
    <w:p w:rsidRDefault="001704C1" w:rsidR="00722C92" w:rsidRPr="00134E2B">
      <w:pPr>
        <w:jc w:val="center"/>
      </w:pPr>
      <w:r w:rsidRPr="00134E2B">
        <w:t>U Rijeci,</w:t>
      </w:r>
      <w:r w:rsidR="00016072" w:rsidRPr="00134E2B">
        <w:t xml:space="preserve"> </w:t>
      </w:r>
      <w:r w:rsidR="003D6D77">
        <w:t>6</w:t>
      </w:r>
      <w:r w:rsidR="00D32640">
        <w:t>. travnja</w:t>
      </w:r>
      <w:r w:rsidR="00134E2B">
        <w:t xml:space="preserve"> 2018.</w:t>
      </w:r>
    </w:p>
    <w:p w:rsidRDefault="00681744" w:rsidP="00681744" w:rsidR="00722C92" w:rsidRPr="00134E2B">
      <w:pPr>
        <w:ind w:left="2160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681744" w:rsidP="00851399" w:rsidR="00681744" w:rsidRPr="00575D26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722C92" w:rsidRPr="00134E2B">
        <w:t>Daniela Korlević</w:t>
      </w:r>
      <w:r>
        <w:t xml:space="preserve"> </w:t>
      </w:r>
    </w:p>
    <w:p w:rsidRDefault="00575D26" w:rsidP="00681744" w:rsidR="00575D26" w:rsidRPr="00575D26">
      <w:pPr>
        <w:ind w:firstLine="708" w:left="1416"/>
        <w:jc w:val="center"/>
      </w:pPr>
    </w:p>
    <w:p w:rsidRDefault="00CC7D0C" w:rsidP="00E50421" w:rsidR="00CC7D0C" w:rsidRPr="004E613C">
      <w:pPr>
        <w:ind w:firstLine="708" w:left="1416"/>
        <w:jc w:val="right"/>
        <w:rPr>
          <w:sz w:val="32"/>
        </w:rPr>
      </w:pPr>
    </w:p>
    <w:p w:rsidRDefault="00F9757A" w:rsidP="001A5F3A" w:rsidR="00F9757A">
      <w:pPr>
        <w:ind w:firstLine="708" w:left="1416"/>
        <w:jc w:val="right"/>
      </w:pPr>
    </w:p>
    <w:p w:rsidRDefault="00722C92" w:rsidR="00722C92" w:rsidRPr="00851399">
      <w:pPr>
        <w:jc w:val="both"/>
      </w:pPr>
      <w:r w:rsidRPr="00851399">
        <w:t>UPUTA O PRAVNOM LIJEKU: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722C92" w:rsidP="005436EC" w:rsidR="00722C92" w:rsidRPr="00DA66D5">
      <w:pPr>
        <w:jc w:val="both"/>
      </w:pPr>
    </w:p>
    <w:sectPr w:rsidSect="002F5D3C"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52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FF9" w:rsidP="00A83FF9" w:rsidR="002F5D3C" w:rsidRPr="00A83FF9">
    <w:pPr>
      <w:pStyle w:val="Zaglavlje"/>
      <w:jc w:val="right"/>
    </w:pPr>
    <w:r>
      <w:t>Poslovni broj</w:t>
    </w:r>
    <w:r w:rsidRPr="00DA66D5">
      <w:t xml:space="preserve"> 15 St-</w:t>
    </w:r>
    <w:r w:rsidR="003D6D77">
      <w:t>222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34E2B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2C527A"/>
    <w:rsid w:val="002F5D3C"/>
    <w:rsid w:val="00321827"/>
    <w:rsid w:val="00344D37"/>
    <w:rsid w:val="0036495B"/>
    <w:rsid w:val="00367E18"/>
    <w:rsid w:val="00384432"/>
    <w:rsid w:val="003859A7"/>
    <w:rsid w:val="003A60E3"/>
    <w:rsid w:val="003B2388"/>
    <w:rsid w:val="003D43CB"/>
    <w:rsid w:val="003D6D77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75D26"/>
    <w:rsid w:val="005867FD"/>
    <w:rsid w:val="0061436B"/>
    <w:rsid w:val="0064379B"/>
    <w:rsid w:val="00652A84"/>
    <w:rsid w:val="0066796C"/>
    <w:rsid w:val="00677DB1"/>
    <w:rsid w:val="00681744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05F8A"/>
    <w:rsid w:val="00821538"/>
    <w:rsid w:val="00837722"/>
    <w:rsid w:val="00851399"/>
    <w:rsid w:val="00856C6D"/>
    <w:rsid w:val="00871E20"/>
    <w:rsid w:val="00885ECD"/>
    <w:rsid w:val="008E181E"/>
    <w:rsid w:val="00902968"/>
    <w:rsid w:val="00945219"/>
    <w:rsid w:val="009B219F"/>
    <w:rsid w:val="009B744A"/>
    <w:rsid w:val="00A46343"/>
    <w:rsid w:val="00A5297B"/>
    <w:rsid w:val="00A61CD8"/>
    <w:rsid w:val="00A63D14"/>
    <w:rsid w:val="00A71F87"/>
    <w:rsid w:val="00A83FF9"/>
    <w:rsid w:val="00AA2E5E"/>
    <w:rsid w:val="00AB559F"/>
    <w:rsid w:val="00AD0E3C"/>
    <w:rsid w:val="00B05FB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E4B48"/>
    <w:rsid w:val="00BF0D80"/>
    <w:rsid w:val="00BF24A6"/>
    <w:rsid w:val="00BF631C"/>
    <w:rsid w:val="00BF7669"/>
    <w:rsid w:val="00C06CE1"/>
    <w:rsid w:val="00C37971"/>
    <w:rsid w:val="00C5250F"/>
    <w:rsid w:val="00C528AD"/>
    <w:rsid w:val="00C616C1"/>
    <w:rsid w:val="00C86CBE"/>
    <w:rsid w:val="00C87349"/>
    <w:rsid w:val="00CB53EC"/>
    <w:rsid w:val="00CC7D0C"/>
    <w:rsid w:val="00CD53BB"/>
    <w:rsid w:val="00D32640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774C8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74703"/>
    <w:rsid w:val="00F80AC3"/>
    <w:rsid w:val="00F96CC6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5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27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27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27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27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5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27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27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27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27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Kulturno umjetnička udruga ARTEL</izvorni_sadrzaj>
    <derivirana_varijabla naziv="DomainObject.Predmet.ProtustrankaFormated_1">  Kulturno umjetnička udruga ARTEL</derivirana_varijabla>
  </DomainObject.Predmet.ProtustrankaFormated>
  <DomainObject.Predmet.ProtustrankaFormatedOIB>
    <izvorni_sadrzaj>  Kulturno umjetnička udruga ARTEL, OIB 56774445796</izvorni_sadrzaj>
    <derivirana_varijabla naziv="DomainObject.Predmet.ProtustrankaFormatedOIB_1">  Kulturno umjetnička udruga ARTEL, OIB 56774445796</derivirana_varijabla>
  </DomainObject.Predmet.ProtustrankaFormatedOIB>
  <DomainObject.Predmet.ProtustrankaFormatedWithAdress>
    <izvorni_sadrzaj> Kulturno umjetnička udruga ARTEL, Žrtava fašizma 2, 51000 Rijeka</izvorni_sadrzaj>
    <derivirana_varijabla naziv="DomainObject.Predmet.ProtustrankaFormatedWithAdress_1"> Kulturno umjetnička udruga ARTEL, Žrtava fašizma 2, 51000 Rijeka</derivirana_varijabla>
  </DomainObject.Predmet.ProtustrankaFormatedWithAdress>
  <DomainObject.Predmet.ProtustrankaFormatedWithAdressOIB>
    <izvorni_sadrzaj> Kulturno umjetnička udruga ARTEL, OIB 56774445796, Žrtava fašizma 2, 51000 Rijeka</izvorni_sadrzaj>
    <derivirana_varijabla naziv="DomainObject.Predmet.ProtustrankaFormatedWithAdressOIB_1"> Kulturno umjetnička udruga ARTEL, OIB 56774445796, Žrtava fašizma 2, 51000 Rijeka</derivirana_varijabla>
  </DomainObject.Predmet.ProtustrankaFormatedWithAdressOIB>
  <DomainObject.Predmet.ProtustrankaWithAdress>
    <izvorni_sadrzaj>Kulturno umjetnička udruga ARTEL Žrtava fašizma 2, 51000 Rijeka</izvorni_sadrzaj>
    <derivirana_varijabla naziv="DomainObject.Predmet.ProtustrankaWithAdress_1">Kulturno umjetnička udruga ARTEL Žrtava fašizma 2, 51000 Rijeka</derivirana_varijabla>
  </DomainObject.Predmet.ProtustrankaWithAdress>
  <DomainObject.Predmet.ProtustrankaWithAdressOIB>
    <izvorni_sadrzaj>Kulturno umjetnička udruga ARTEL, OIB 56774445796, Žrtava fašizma 2, 51000 Rijeka</izvorni_sadrzaj>
    <derivirana_varijabla naziv="DomainObject.Predmet.ProtustrankaWithAdressOIB_1">Kulturno umjetnička udruga ARTEL, OIB 56774445796, Žrtava fašizma 2, 51000 Rijeka</derivirana_varijabla>
  </DomainObject.Predmet.ProtustrankaWithAdressOIB>
  <DomainObject.Predmet.ProtustrankaNazivFormated>
    <izvorni_sadrzaj>Kulturno umjetnička udruga ARTEL</izvorni_sadrzaj>
    <derivirana_varijabla naziv="DomainObject.Predmet.ProtustrankaNazivFormated_1">Kulturno umjetnička udruga ARTEL</derivirana_varijabla>
  </DomainObject.Predmet.ProtustrankaNazivFormated>
  <DomainObject.Predmet.ProtustrankaNazivFormatedOIB>
    <izvorni_sadrzaj>Kulturno umjetnička udruga ARTEL, OIB 56774445796</izvorni_sadrzaj>
    <derivirana_varijabla naziv="DomainObject.Predmet.ProtustrankaNazivFormatedOIB_1">Kulturno umjetnička udruga ARTEL, OIB 56774445796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Kulturno umjetnička udruga ARTEL</item>
    </izvorni_sadrzaj>
    <derivirana_varijabla naziv="DomainObject.Predmet.ProtuStrankaListFormated_1">
      <item>Kulturno umjetnička udruga ARTEL</item>
    </derivirana_varijabla>
  </DomainObject.Predmet.ProtuStrankaListFormated>
  <DomainObject.Predmet.ProtuStrankaListFormatedOIB>
    <izvorni_sadrzaj>
      <item>Kulturno umjetnička udruga ARTEL, OIB 56774445796</item>
    </izvorni_sadrzaj>
    <derivirana_varijabla naziv="DomainObject.Predmet.ProtuStrankaListFormatedOIB_1">
      <item>Kulturno umjetnička udruga ARTEL, OIB 56774445796</item>
    </derivirana_varijabla>
  </DomainObject.Predmet.ProtuStrankaListFormatedOIB>
  <DomainObject.Predmet.ProtuStrankaListFormatedWithAdress>
    <izvorni_sadrzaj>
      <item>Kulturno umjetnička udruga ARTEL, Žrtava fašizma 2, 51000 Rijeka</item>
    </izvorni_sadrzaj>
    <derivirana_varijabla naziv="DomainObject.Predmet.ProtuStrankaListFormatedWithAdress_1">
      <item>Kulturno umjetnička udruga ARTEL, Žrtava fašizma 2, 51000 Rijeka</item>
    </derivirana_varijabla>
  </DomainObject.Predmet.ProtuStrankaListFormatedWithAdress>
  <DomainObject.Predmet.ProtuStrankaListFormatedWithAdressOIB>
    <izvorni_sadrzaj>
      <item>Kulturno umjetnička udruga ARTEL, OIB 56774445796, Žrtava fašizma 2, 51000 Rijeka</item>
    </izvorni_sadrzaj>
    <derivirana_varijabla naziv="DomainObject.Predmet.ProtuStrankaListFormatedWithAdressOIB_1">
      <item>Kulturno umjetnička udruga ARTEL, OIB 56774445796, Žrtava fašizma 2, 51000 Rijeka</item>
    </derivirana_varijabla>
  </DomainObject.Predmet.ProtuStrankaListFormatedWithAdressOIB>
  <DomainObject.Predmet.ProtuStrankaListNazivFormated>
    <izvorni_sadrzaj>
      <item>Kulturno umjetnička udruga ARTEL</item>
    </izvorni_sadrzaj>
    <derivirana_varijabla naziv="DomainObject.Predmet.ProtuStrankaListNazivFormated_1">
      <item>Kulturno umjetnička udruga ARTEL</item>
    </derivirana_varijabla>
  </DomainObject.Predmet.ProtuStrankaListNazivFormated>
  <DomainObject.Predmet.ProtuStrankaListNazivFormatedOIB>
    <izvorni_sadrzaj>
      <item>Kulturno umjetnička udruga ARTEL, OIB 56774445796</item>
    </izvorni_sadrzaj>
    <derivirana_varijabla naziv="DomainObject.Predmet.ProtuStrankaListNazivFormatedOIB_1">
      <item>Kulturno umjetnička udruga ARTEL, OIB 56774445796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Kulturno umjetnička udruga ARTEL</izvorni_sadrzaj>
    <derivirana_varijabla naziv="DomainObject.Predmet.ProtustrankaIDrugi_1">Kulturno umjetnička udruga ARTEL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Kulturno umjetnička udruga ARTEL, OIB 56774445796, Žrtava fašizma 2, 51000 Rijeka</izvorni_sadrzaj>
    <derivirana_varijabla naziv="DomainObject.Predmet.ProtustrankaIDrugiAdressOIB_1">Kulturno umjetnička udruga ARTEL, OIB 56774445796, Žrtava fašizma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Kulturno umjetnička udruga ARTEL</item>
    </izvorni_sadrzaj>
    <derivirana_varijabla naziv="DomainObject.Predmet.SudioniciListNaziv_1">
      <item>FINA  Rijeka</item>
      <item>Kulturno umjetnička udruga ARTEL</item>
    </derivirana_varijabla>
  </DomainObject.Predmet.SudioniciListNaziv>
  <DomainObject.Predmet.SudioniciListAdressOIB>
    <izvorni_sadrzaj>
      <item>FINA  Rijeka, OIB 85821130368, Frana Kurelca 8,51000 Rijeka</item>
      <item>Kulturno umjetnička udruga ARTEL, OIB 56774445796, Žrtava fašizma 2,51000 Rijeka</item>
    </izvorni_sadrzaj>
    <derivirana_varijabla naziv="DomainObject.Predmet.SudioniciListAdressOIB_1">
      <item>FINA  Rijeka, OIB 85821130368, Frana Kurelca 8,51000 Rijeka</item>
      <item>Kulturno umjetnička udruga ARTEL, OIB 56774445796, Žrtava fašizma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56774445796</item>
    </izvorni_sadrzaj>
    <derivirana_varijabla naziv="DomainObject.Predmet.SudioniciListNazivOIB_1">
      <item>, OIB 85821130368</item>
      <item>, OIB 56774445796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4BE187-50E4-498A-AA79-4D740D3414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617</properties:Words>
  <properties:Characters>3407</properties:Characters>
  <properties:Lines>91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2018-04-06T08:58:00Z</dcterms:created>
  <dc:creator>stecaj</dc:creator>
  <cp:lastModifiedBy>Jasna Radulović</cp:lastModifiedBy>
  <cp:lastPrinted>2018-04-04T07:27:00Z</cp:lastPrinted>
  <dcterms:modified xmlns:xsi="http://www.w3.org/2001/XMLSchema-instance" xsi:type="dcterms:W3CDTF">2018-04-06T09:10:00Z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(222-18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