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983c" w14:paraId="b4a983c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B922AF">
        <w:t>723</w:t>
      </w:r>
      <w:r w:rsidR="0070050D">
        <w:t>/201</w:t>
      </w:r>
      <w:r w:rsidR="005C0589">
        <w:t>6</w:t>
      </w:r>
      <w:r w:rsidR="00385531">
        <w:t>-</w:t>
      </w:r>
      <w:r w:rsidR="00BC61E1">
        <w:t>88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4078A6">
        <w:t>ZLATNA UVALA</w:t>
      </w:r>
      <w:r w:rsidR="00B922AF" w:rsidRPr="00CA2A74">
        <w:t xml:space="preserve"> d.o.o.</w:t>
      </w:r>
      <w:r w:rsidR="004078A6">
        <w:t xml:space="preserve"> u stečaju</w:t>
      </w:r>
      <w:r w:rsidR="00B922AF" w:rsidRPr="00CA2A74">
        <w:t xml:space="preserve">, Zadar, </w:t>
      </w:r>
      <w:r w:rsidR="004078A6">
        <w:t>Ljudevita Posavskog 6</w:t>
      </w:r>
      <w:r w:rsidR="00B922AF" w:rsidRPr="00CA2A74">
        <w:t xml:space="preserve">, OIB: </w:t>
      </w:r>
      <w:r w:rsidR="004078A6">
        <w:t>94668976506</w:t>
      </w:r>
      <w:r w:rsidR="00E06C95">
        <w:t xml:space="preserve">, </w:t>
      </w:r>
      <w:r w:rsidR="00D61D5D">
        <w:t xml:space="preserve"> koga zastupa stečajna</w:t>
      </w:r>
      <w:r w:rsidR="00E06C95" w:rsidRPr="002C2297">
        <w:t xml:space="preserve"> upravitelj</w:t>
      </w:r>
      <w:r w:rsidR="00D61D5D">
        <w:t>ica</w:t>
      </w:r>
      <w:r w:rsidR="00E06C95" w:rsidRPr="002C2297">
        <w:t xml:space="preserve"> </w:t>
      </w:r>
      <w:r w:rsidR="004078A6">
        <w:t>Edita Đurkin</w:t>
      </w:r>
      <w:r w:rsidR="000809A8">
        <w:t xml:space="preserve">, dana </w:t>
      </w:r>
      <w:r w:rsidR="00597CFE">
        <w:t>11</w:t>
      </w:r>
      <w:r w:rsidR="003C4FE0">
        <w:t xml:space="preserve">. </w:t>
      </w:r>
      <w:r w:rsidR="004078A6">
        <w:t>rujna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597CFE" w:rsidP="00930CEE" w:rsidR="00D61D5D">
      <w:pPr>
        <w:jc w:val="both"/>
      </w:pPr>
      <w:r>
        <w:t>suvlasnički</w:t>
      </w:r>
      <w:r w:rsidR="004078A6">
        <w:t xml:space="preserve"> udjel stečajnog dužnika od 1/3 dijela oznake kat. čest- zem- broj 6910, pašnjak površine 3269 m2, upisana u zk. ul. 3466 k.o. 335070 Sukošan</w:t>
      </w:r>
    </w:p>
    <w:p w:rsidRDefault="00D61D5D" w:rsidP="00930CEE" w:rsidR="00D61D5D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E15A29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r w:rsidR="00B922AF">
        <w:t>listopada</w:t>
      </w:r>
      <w:r w:rsidR="00E06C95">
        <w:t xml:space="preserve"> 2018</w:t>
      </w:r>
      <w:r w:rsidR="004D05CD" w:rsidRPr="002F799A">
        <w:t xml:space="preserve">. godine u </w:t>
      </w:r>
      <w:r>
        <w:t>8</w:t>
      </w:r>
      <w:r w:rsidR="003C4FE0">
        <w:t>,</w:t>
      </w:r>
      <w:r w:rsidR="004078A6">
        <w:t>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>U Zadru, 11</w:t>
      </w:r>
      <w:r w:rsidR="00BD6152">
        <w:t xml:space="preserve">. </w:t>
      </w:r>
      <w:r w:rsidR="004078A6">
        <w:t>rujna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306B78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306B78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06B78"/>
    <w:rsid w:val="00385531"/>
    <w:rsid w:val="003A08B9"/>
    <w:rsid w:val="003C4FE0"/>
    <w:rsid w:val="003D0AD2"/>
    <w:rsid w:val="003F745A"/>
    <w:rsid w:val="00403E10"/>
    <w:rsid w:val="004078A6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9F189A"/>
    <w:rsid w:val="00A25457"/>
    <w:rsid w:val="00A65C4E"/>
    <w:rsid w:val="00AB6B83"/>
    <w:rsid w:val="00AC1A48"/>
    <w:rsid w:val="00B35AD9"/>
    <w:rsid w:val="00B66981"/>
    <w:rsid w:val="00B72BD8"/>
    <w:rsid w:val="00B8647E"/>
    <w:rsid w:val="00B922AF"/>
    <w:rsid w:val="00BC61E1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E0101B"/>
    <w:rsid w:val="00E06C95"/>
    <w:rsid w:val="00E15A29"/>
    <w:rsid w:val="00E94D30"/>
    <w:rsid w:val="00EA46B8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772</properties:Characters>
  <properties:Lines>39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2018-09-05T13:20:00Z</dcterms:created>
  <dc:creator>Ardena Bajlo</dc:creator>
  <cp:lastModifiedBy>Ante Rubelj</cp:lastModifiedBy>
  <cp:lastPrinted>2017-09-29T08:57:00Z</cp:lastPrinted>
  <dcterms:modified xmlns:xsi="http://www.w3.org/2001/XMLSchema-instance" xsi:type="dcterms:W3CDTF">2018-09-11T12:19:00Z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(1St-573-16-88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