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eaf6" w14:paraId="f82eaf6" w:rsidRDefault="000D4C18" w:rsidP="00910611" w:rsidR="000D4C1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4C18" w:rsidP="00910611" w:rsidR="000D4C18">
      <w:r>
        <w:rPr>
          <w:rFonts w:eastAsia="MS Mincho"/>
        </w:rPr>
        <w:t>REPUBLIKA HRVATSKA</w:t>
      </w:r>
    </w:p>
    <w:p w:rsidRDefault="000D4C18" w:rsidP="00910611" w:rsidR="000D4C18">
      <w:r>
        <w:rPr>
          <w:rFonts w:eastAsia="MS Mincho"/>
        </w:rPr>
        <w:t>TRGOVAČKI SUD U RIJECI</w:t>
      </w:r>
    </w:p>
    <w:p w:rsidRDefault="000D4C18" w:rsidR="000D4C1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D4C18" w:rsidP="00910611" w:rsidR="000D4C18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St-123/15,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2740E5">
        <w:rPr>
          <w:bCs/>
        </w:rPr>
        <w:t xml:space="preserve">Za dužnika </w:t>
      </w:r>
      <w:r w:rsidR="002740E5">
        <w:rPr>
          <w:b/>
          <w:bCs/>
        </w:rPr>
        <w:t>KRALJEVSKI RUBIN društvo s ograničenom odgovornošću za usluge, Moščenićka Draga, Potoška cesta 2/B, OIB 87438215605 MBS 040306327.</w:t>
      </w:r>
    </w:p>
    <w:p w:rsidRDefault="002740E5" w:rsidP="002740E5" w:rsidR="002740E5" w:rsidRPr="002740E5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2740E5">
        <w:t>7</w:t>
      </w:r>
      <w:r w:rsidR="00446F8B">
        <w:t xml:space="preserve">. rujna </w:t>
      </w:r>
      <w:r>
        <w:t xml:space="preserve">2015. godine iznosi </w:t>
      </w:r>
      <w:r w:rsidR="002740E5">
        <w:rPr>
          <w:b/>
        </w:rPr>
        <w:t xml:space="preserve">33 857,71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0D4C18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4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50ABE">
      <w:t>1</w:t>
    </w:r>
    <w:r w:rsidR="00E214B8">
      <w:t>24</w:t>
    </w:r>
    <w:r w:rsidR="00750ABE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4C18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C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C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C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C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C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C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C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C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St-124/2015</izvorni_sadrzaj>
    <derivirana_varijabla naziv="DomainObject.Predmet.OznakaBroj_1">St-124/2015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KRALJEVSKI RUBIN d.o.o.  Mošćenička Draga</izvorni_sadrzaj>
    <derivirana_varijabla naziv="DomainObject.Predmet.ProtustrankaFormated_1">  KRALJEVSKI RUBIN d.o.o.  Mošćenička Draga</derivirana_varijabla>
  </DomainObject.Predmet.ProtustrankaFormated>
  <DomainObject.Predmet.ProtustrankaFormatedOIB>
    <izvorni_sadrzaj>  KRALJEVSKI RUBIN d.o.o.  Mošćenička Draga, OIB 87438215605</izvorni_sadrzaj>
    <derivirana_varijabla naziv="DomainObject.Predmet.ProtustrankaFormatedOIB_1">  KRALJEVSKI RUBIN d.o.o.  Mošćenička Draga, OIB 87438215605</derivirana_varijabla>
  </DomainObject.Predmet.ProtustrankaFormatedOIB>
  <DomainObject.Predmet.ProtustrankaFormatedWithAdress>
    <izvorni_sadrzaj> KRALJEVSKI RUBIN d.o.o.  Mošćenička Draga, Potoška 2b, 51417 Mošćenička Draga</izvorni_sadrzaj>
    <derivirana_varijabla naziv="DomainObject.Predmet.ProtustrankaFormatedWithAdress_1"> KRALJEVSKI RUBIN d.o.o.  Mošćenička Draga, Potoška 2b, 51417 Mošćenička Draga</derivirana_varijabla>
  </DomainObject.Predmet.ProtustrankaFormatedWithAdress>
  <DomainObject.Predmet.ProtustrankaFormatedWithAdressOIB>
    <izvorni_sadrzaj> KRALJEVSKI RUBIN d.o.o.  Mošćenička Draga, OIB 87438215605, Potoška 2b, 51417 Mošćenička Draga</izvorni_sadrzaj>
    <derivirana_varijabla naziv="DomainObject.Predmet.ProtustrankaFormatedWithAdressOIB_1"> KRALJEVSKI RUBIN d.o.o.  Mošćenička Draga, OIB 87438215605, Potoška 2b, 51417 Mošćenička Draga</derivirana_varijabla>
  </DomainObject.Predmet.ProtustrankaFormatedWithAdressOIB>
  <DomainObject.Predmet.ProtustrankaWithAdress>
    <izvorni_sadrzaj>KRALJEVSKI RUBIN d.o.o.  Mošćenička Draga Potoška 2b, 51417 Mošćenička Draga</izvorni_sadrzaj>
    <derivirana_varijabla naziv="DomainObject.Predmet.ProtustrankaWithAdress_1">KRALJEVSKI RUBIN d.o.o.  Mošćenička Draga Potoška 2b, 51417 Mošćenička Draga</derivirana_varijabla>
  </DomainObject.Predmet.ProtustrankaWithAdress>
  <DomainObject.Predmet.ProtustrankaWithAdressOIB>
    <izvorni_sadrzaj>KRALJEVSKI RUBIN d.o.o.  Mošćenička Draga, OIB 87438215605, Potoška 2b, 51417 Mošćenička Draga</izvorni_sadrzaj>
    <derivirana_varijabla naziv="DomainObject.Predmet.ProtustrankaWithAdressOIB_1">KRALJEVSKI RUBIN d.o.o.  Mošćenička Draga, OIB 87438215605, Potoška 2b, 51417 Mošćenička Draga</derivirana_varijabla>
  </DomainObject.Predmet.ProtustrankaWithAdressOIB>
  <DomainObject.Predmet.ProtustrankaNazivFormated>
    <izvorni_sadrzaj>KRALJEVSKI RUBIN d.o.o.  Mošćenička Draga</izvorni_sadrzaj>
    <derivirana_varijabla naziv="DomainObject.Predmet.ProtustrankaNazivFormated_1">KRALJEVSKI RUBIN d.o.o.  Mošćenička Draga</derivirana_varijabla>
  </DomainObject.Predmet.ProtustrankaNazivFormated>
  <DomainObject.Predmet.ProtustrankaNazivFormatedOIB>
    <izvorni_sadrzaj>KRALJEVSKI RUBIN d.o.o.  Mošćenička Draga, OIB 87438215605</izvorni_sadrzaj>
    <derivirana_varijabla naziv="DomainObject.Predmet.ProtustrankaNazivFormatedOIB_1">KRALJEVSKI RUBIN d.o.o.  Mošćenička Draga, OIB 87438215605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KRALJEVSKI RUBIN d.o.o.  Mošćenička Draga</item>
    </izvorni_sadrzaj>
    <derivirana_varijabla naziv="DomainObject.Predmet.ProtuStrankaListFormated_1">
      <item>KRALJEVSKI RUBIN d.o.o.  Mošćenička Draga</item>
    </derivirana_varijabla>
  </DomainObject.Predmet.ProtuStrankaListFormated>
  <DomainObject.Predmet.ProtuStrankaListFormatedOIB>
    <izvorni_sadrzaj>
      <item>KRALJEVSKI RUBIN d.o.o.  Mošćenička Draga, OIB 87438215605</item>
    </izvorni_sadrzaj>
    <derivirana_varijabla naziv="DomainObject.Predmet.ProtuStrankaListFormatedOIB_1">
      <item>KRALJEVSKI RUBIN d.o.o.  Mošćenička Draga, OIB 87438215605</item>
    </derivirana_varijabla>
  </DomainObject.Predmet.ProtuStrankaListFormatedOIB>
  <DomainObject.Predmet.ProtuStrankaListFormatedWithAdress>
    <izvorni_sadrzaj>
      <item>KRALJEVSKI RUBIN d.o.o.  Mošćenička Draga, Potoška 2b, 51417 Mošćenička Draga</item>
    </izvorni_sadrzaj>
    <derivirana_varijabla naziv="DomainObject.Predmet.ProtuStrankaListFormatedWithAdress_1">
      <item>KRALJEVSKI RUBIN d.o.o.  Mošćenička Draga, Potoška 2b, 51417 Mošćenička Draga</item>
    </derivirana_varijabla>
  </DomainObject.Predmet.ProtuStrankaListFormatedWithAdress>
  <DomainObject.Predmet.ProtuStrankaListFormatedWithAdressOIB>
    <izvorni_sadrzaj>
      <item>KRALJEVSKI RUBIN d.o.o.  Mošćenička Draga, OIB 87438215605, Potoška 2b, 51417 Mošćenička Draga</item>
    </izvorni_sadrzaj>
    <derivirana_varijabla naziv="DomainObject.Predmet.ProtuStrankaListFormatedWithAdressOIB_1">
      <item>KRALJEVSKI RUBIN d.o.o.  Mošćenička Draga, OIB 87438215605, Potoška 2b, 51417 Mošćenička Draga</item>
    </derivirana_varijabla>
  </DomainObject.Predmet.ProtuStrankaListFormatedWithAdressOIB>
  <DomainObject.Predmet.ProtuStrankaListNazivFormated>
    <izvorni_sadrzaj>
      <item>KRALJEVSKI RUBIN d.o.o.  Mošćenička Draga</item>
    </izvorni_sadrzaj>
    <derivirana_varijabla naziv="DomainObject.Predmet.ProtuStrankaListNazivFormated_1">
      <item>KRALJEVSKI RUBIN d.o.o.  Mošćenička Draga</item>
    </derivirana_varijabla>
  </DomainObject.Predmet.ProtuStrankaListNazivFormated>
  <DomainObject.Predmet.ProtuStrankaListNazivFormatedOIB>
    <izvorni_sadrzaj>
      <item>KRALJEVSKI RUBIN d.o.o.  Mošćenička Draga, OIB 87438215605</item>
    </izvorni_sadrzaj>
    <derivirana_varijabla naziv="DomainObject.Predmet.ProtuStrankaListNazivFormatedOIB_1">
      <item>KRALJEVSKI RUBIN d.o.o.  Mošćenička Draga, OIB 87438215605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KRALJEVSKI RUBIN d.o.o.  Mošćenička Draga</izvorni_sadrzaj>
    <derivirana_varijabla naziv="DomainObject.Predmet.ProtustrankaIDrugi_1">KRALJEVSKI RUBIN d.o.o.  Mošćenička Draga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KRALJEVSKI RUBIN d.o.o.  Mošćenička Draga, OIB 87438215605, Potoška 2b, 51417 Mošćenička Draga</izvorni_sadrzaj>
    <derivirana_varijabla naziv="DomainObject.Predmet.ProtustrankaIDrugiAdressOIB_1">KRALJEVSKI RUBIN d.o.o.  Mošćenička Draga, OIB 87438215605, Potoška 2b,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KRALJEVSKI RUBIN d.o.o.  Mošćenička Draga</item>
    </izvorni_sadrzaj>
    <derivirana_varijabla naziv="DomainObject.Predmet.SudioniciListNaziv_1">
      <item>FINA  Rijeka</item>
      <item>KRALJEVSKI RUBIN d.o.o.  Mošćenička Draga</item>
    </derivirana_varijabla>
  </DomainObject.Predmet.SudioniciListNaziv>
  <DomainObject.Predmet.SudioniciListAdressOIB>
    <izvorni_sadrzaj>
      <item>FINA  Rijeka, OIB 85821130368, Frana Kurelca 8,51000 Rijeka</item>
      <item>KRALJEVSKI RUBIN d.o.o.  Mošćenička Draga, OIB 87438215605, Potoška 2b,51417 Mošćenička Draga</item>
    </izvorni_sadrzaj>
    <derivirana_varijabla naziv="DomainObject.Predmet.SudioniciListAdressOIB_1">
      <item>FINA  Rijeka, OIB 85821130368, Frana Kurelca 8,51000 Rijeka</item>
      <item>KRALJEVSKI RUBIN d.o.o.  Mošćenička Draga, OIB 87438215605, Potoška 2b,51417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87438215605</item>
    </izvorni_sadrzaj>
    <derivirana_varijabla naziv="DomainObject.Predmet.SudioniciListNazivOIB_1">
      <item>, OIB 85821130368</item>
      <item>, OIB 87438215605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E4F2C-0A1C-47E5-8FB2-160F9A7CE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1451</properties:Characters>
  <properties:Lines>60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2015-11-20T11:45:00Z</dcterms:created>
  <dc:creator>ksarlija</dc:creator>
  <cp:lastModifiedBy>Jasna Radulović</cp:lastModifiedBy>
  <cp:lastPrinted>2015-11-20T10:49:00Z</cp:lastPrinted>
  <dcterms:modified xmlns:xsi="http://www.w3.org/2001/XMLSchema-instance" xsi:type="dcterms:W3CDTF">2015-11-23T10:02:00Z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