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b7fe" w14:paraId="c37b7fe" w:rsidRDefault="00302EF3" w:rsidP="00302EF3" w:rsidR="00302EF3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302EF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2EF3" w:rsidP="00302EF3" w:rsidR="00302EF3">
      <w:pPr>
        <w:tabs>
          <w:tab w:pos="6660" w:val="left"/>
        </w:tabs>
        <w:spacing w:after="0"/>
        <w:jc w:val="both"/>
      </w:pPr>
      <w:r>
        <w:t xml:space="preserve">REPUBLIKA HRVATSKA </w:t>
      </w:r>
      <w:r>
        <w:tab/>
        <w:t xml:space="preserve">            4 St-3235/16-</w:t>
      </w:r>
      <w:proofErr w:type="spellStart"/>
      <w:r>
        <w:t>16</w:t>
      </w:r>
      <w:proofErr w:type="spellEnd"/>
    </w:p>
    <w:p w:rsidRDefault="00302EF3" w:rsidP="00302EF3" w:rsidR="00302EF3">
      <w:pPr>
        <w:spacing w:after="0"/>
      </w:pPr>
      <w:r>
        <w:t xml:space="preserve">TRGOVAČKI SUD U ZAGREBU </w:t>
      </w:r>
    </w:p>
    <w:p w:rsidRDefault="00302EF3" w:rsidP="00302EF3" w:rsidR="00302EF3">
      <w:pPr>
        <w:spacing w:after="0"/>
      </w:pPr>
      <w:r>
        <w:t xml:space="preserve">STALNA SLUŽBA </w:t>
      </w:r>
    </w:p>
    <w:p w:rsidRDefault="00302EF3" w:rsidP="00302EF3" w:rsidR="00302EF3">
      <w:pPr>
        <w:spacing w:after="0"/>
      </w:pPr>
      <w:r>
        <w:t>Karlovac, Trg hrvatskih branitelja 1</w:t>
      </w:r>
    </w:p>
    <w:p w:rsidRDefault="00302EF3" w:rsidP="00302EF3" w:rsidR="00302EF3">
      <w:pPr>
        <w:spacing w:after="0"/>
      </w:pPr>
      <w:r>
        <w:t xml:space="preserve"> </w:t>
      </w:r>
    </w:p>
    <w:p w:rsidRDefault="00302EF3" w:rsidP="00302EF3" w:rsidR="00302EF3">
      <w:pPr>
        <w:spacing w:after="0"/>
      </w:pPr>
    </w:p>
    <w:p w:rsidRDefault="00302EF3" w:rsidP="00302EF3" w:rsidR="00302EF3">
      <w:pPr>
        <w:spacing w:after="0"/>
      </w:pPr>
    </w:p>
    <w:p w:rsidRDefault="00302EF3" w:rsidP="00302EF3" w:rsidR="00302EF3">
      <w:pPr>
        <w:spacing w:after="0"/>
        <w:jc w:val="right"/>
      </w:pPr>
    </w:p>
    <w:p w:rsidRDefault="00302EF3" w:rsidP="00302EF3" w:rsidR="00302EF3">
      <w:pPr>
        <w:spacing w:after="0"/>
        <w:jc w:val="right"/>
      </w:pPr>
      <w:r>
        <w:t>ŠESTI PLANET j.d.o.o.</w:t>
      </w:r>
    </w:p>
    <w:p w:rsidRDefault="00302EF3" w:rsidP="00302EF3" w:rsidR="00302EF3">
      <w:pPr>
        <w:spacing w:after="0"/>
        <w:jc w:val="right"/>
      </w:pPr>
      <w:r>
        <w:t>Hrvatska Kostajnica, Ante Starčevića 89</w:t>
      </w:r>
    </w:p>
    <w:p w:rsidRDefault="00302EF3" w:rsidP="00302EF3" w:rsidR="00302EF3">
      <w:pPr>
        <w:spacing w:after="0"/>
        <w:jc w:val="right"/>
      </w:pPr>
    </w:p>
    <w:p w:rsidRDefault="00302EF3" w:rsidP="00302EF3" w:rsidR="00302EF3">
      <w:pPr>
        <w:spacing w:after="0"/>
        <w:jc w:val="right"/>
      </w:pPr>
      <w:r>
        <w:t>Zakonski zastupnik dužnika</w:t>
      </w:r>
    </w:p>
    <w:p w:rsidRDefault="00302EF3" w:rsidP="00302EF3" w:rsidR="00302EF3">
      <w:pPr>
        <w:spacing w:after="0"/>
        <w:jc w:val="right"/>
      </w:pPr>
      <w:r>
        <w:t>Nenad Stipanović</w:t>
      </w:r>
    </w:p>
    <w:p w:rsidRDefault="00302EF3" w:rsidP="00302EF3" w:rsidR="00302EF3">
      <w:pPr>
        <w:spacing w:after="0"/>
        <w:jc w:val="right"/>
      </w:pPr>
      <w:r>
        <w:t>Hrvatska Kostajnica, Ulica 6.kolovoza 1995. 6</w:t>
      </w:r>
    </w:p>
    <w:p w:rsidRDefault="00302EF3" w:rsidP="00302EF3" w:rsidR="00302EF3">
      <w:pPr>
        <w:spacing w:after="0"/>
        <w:jc w:val="right"/>
      </w:pPr>
    </w:p>
    <w:p w:rsidRDefault="00302EF3" w:rsidP="00302EF3" w:rsidR="00302EF3">
      <w:pPr>
        <w:spacing w:after="0"/>
        <w:jc w:val="right"/>
      </w:pPr>
      <w:r>
        <w:t>FINANCIJSKA AGENCIJA ZAGREB</w:t>
      </w:r>
    </w:p>
    <w:p w:rsidRDefault="00302EF3" w:rsidP="00302EF3" w:rsidR="00302EF3">
      <w:pPr>
        <w:spacing w:after="0"/>
        <w:jc w:val="right"/>
      </w:pPr>
      <w:r>
        <w:t>Zagreb, Ulica grada Vukovara 70.</w:t>
      </w:r>
    </w:p>
    <w:p w:rsidRDefault="00302EF3" w:rsidP="00302EF3" w:rsidR="00302EF3">
      <w:pPr>
        <w:spacing w:after="0"/>
        <w:jc w:val="right"/>
      </w:pPr>
    </w:p>
    <w:p w:rsidRDefault="00302EF3" w:rsidP="00302EF3" w:rsidR="00302EF3">
      <w:pPr>
        <w:spacing w:after="0"/>
      </w:pPr>
    </w:p>
    <w:p w:rsidRDefault="00302EF3" w:rsidP="00302EF3" w:rsidR="00302EF3">
      <w:pPr>
        <w:spacing w:after="0"/>
        <w:jc w:val="both"/>
      </w:pPr>
      <w:r>
        <w:t xml:space="preserve">DUŽNIK: ŠESTI PLANET j.d.o.o., Hrvatska Kostajnica, Ante Starčevića 89, </w:t>
      </w:r>
    </w:p>
    <w:p w:rsidRDefault="00302EF3" w:rsidP="00302EF3" w:rsidR="00302EF3">
      <w:pPr>
        <w:spacing w:after="0"/>
        <w:jc w:val="both"/>
      </w:pPr>
      <w:r>
        <w:t xml:space="preserve">                  OIB 62703232154</w:t>
      </w:r>
    </w:p>
    <w:p w:rsidRDefault="00302EF3" w:rsidP="00302EF3" w:rsidR="00302EF3">
      <w:pPr>
        <w:spacing w:after="0"/>
        <w:jc w:val="both"/>
      </w:pPr>
    </w:p>
    <w:p w:rsidRDefault="00302EF3" w:rsidP="00302EF3" w:rsidR="00302EF3">
      <w:pPr>
        <w:spacing w:after="0"/>
        <w:jc w:val="both"/>
      </w:pPr>
      <w:r>
        <w:tab/>
        <w:t xml:space="preserve">Pozivate se na ročište radi rasprave o pretpostavkama za otvaranje stečajnog postupka nad dužnikom zakazano za </w:t>
      </w:r>
      <w:r>
        <w:rPr>
          <w:b/>
          <w:u w:val="single"/>
        </w:rPr>
        <w:t>dan 13. veljače 2018. godine u 10,30 sati, u ovaj sud u Karlovcu, Trg hrvatskih branitelja 1, II kat, soba broj 204</w:t>
      </w:r>
      <w:r>
        <w:t xml:space="preserve">. </w:t>
      </w:r>
    </w:p>
    <w:p w:rsidRDefault="00302EF3" w:rsidP="00302EF3" w:rsidR="00302EF3">
      <w:pPr>
        <w:spacing w:after="0"/>
        <w:jc w:val="both"/>
      </w:pPr>
    </w:p>
    <w:p w:rsidRDefault="00302EF3" w:rsidP="00302EF3" w:rsidR="00302EF3">
      <w:pPr>
        <w:spacing w:after="0"/>
        <w:jc w:val="center"/>
      </w:pPr>
      <w:r>
        <w:t>U Karlovcu, 23. studenog 2017. godine</w:t>
      </w:r>
    </w:p>
    <w:p w:rsidRDefault="00302EF3" w:rsidP="00302EF3" w:rsidR="00302EF3">
      <w:pPr>
        <w:spacing w:after="0"/>
        <w:jc w:val="center"/>
      </w:pPr>
    </w:p>
    <w:p w:rsidRDefault="00302EF3" w:rsidP="00302EF3" w:rsidR="00302EF3">
      <w:pPr>
        <w:spacing w:after="0"/>
        <w:jc w:val="both"/>
      </w:pPr>
      <w:r>
        <w:t xml:space="preserve">                                                                                                             Stečajni sudac:</w:t>
      </w:r>
    </w:p>
    <w:p w:rsidRDefault="00302EF3" w:rsidP="00302EF3" w:rsidR="00302EF3">
      <w:pPr>
        <w:spacing w:after="0"/>
        <w:jc w:val="both"/>
      </w:pPr>
      <w:r>
        <w:t xml:space="preserve">                                                                                                             Goranka Boljkovac,v.r.</w:t>
      </w:r>
    </w:p>
    <w:p w:rsidRDefault="00302EF3" w:rsidP="00302EF3" w:rsidR="00302EF3">
      <w:pPr>
        <w:spacing w:after="0"/>
        <w:jc w:val="both"/>
      </w:pPr>
    </w:p>
    <w:p w:rsidRDefault="00302EF3" w:rsidP="00302EF3" w:rsidR="00302EF3">
      <w:pPr>
        <w:spacing w:after="0"/>
        <w:jc w:val="both"/>
      </w:pPr>
      <w:r>
        <w:t xml:space="preserve">          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-</w:t>
      </w:r>
    </w:p>
    <w:p w:rsidRDefault="00302EF3" w:rsidP="00302EF3" w:rsidR="00302EF3">
      <w:pPr>
        <w:spacing w:after="0"/>
        <w:jc w:val="both"/>
      </w:pPr>
      <w:r>
        <w:t xml:space="preserve">                                                                                                             ovlašteni službenik:</w:t>
      </w:r>
    </w:p>
    <w:p w:rsidRDefault="00302EF3" w:rsidP="00302EF3" w:rsidR="00302EF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Marina </w:t>
      </w:r>
      <w:proofErr w:type="spellStart"/>
      <w:r>
        <w:t>Markić</w:t>
      </w:r>
      <w:proofErr w:type="spellEnd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2EF3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2B4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746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St-3235/2016-16</izvorni_sadrzaj>
    <derivirana_varijabla naziv="DomainObject.Oznaka_1">St-3235/2016-16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3235</izvorni_sadrzaj>
    <derivirana_varijabla naziv="DomainObject.Predmet.Broj_1">3235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St-3235/2016</izvorni_sadrzaj>
    <derivirana_varijabla naziv="DomainObject.Predmet.OznakaBroj_1">St-3235/2016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ŠESTI PLANET jednostavno društvo s ograničenom odgovornošću za ugostiteljstvo zastupanog po punomoćniku Nenad Stipanović</izvorni_sadrzaj>
    <derivirana_varijabla naziv="DomainObject.Predmet.ProtustrankaFormated_1">  ŠESTI PLANET jednostavno društvo s ograničenom odgovornošću za ugostiteljstvo zastupanog po punomoćniku Nenad Stipanović</derivirana_varijabla>
  </DomainObject.Predmet.ProtustrankaFormated>
  <DomainObject.Predmet.ProtustrankaFormatedOIB>
    <izvorni_sadrzaj>  ŠESTI PLANET jednostavno društvo s ograničenom odgovornošću za ugostiteljstvo, OIB 62703232154 zastupanog po punomoćniku Nenad Stipanović</izvorni_sadrzaj>
    <derivirana_varijabla naziv="DomainObject.Predmet.ProtustrankaFormatedOIB_1">  ŠESTI PLANET jednostavno društvo s ograničenom odgovornošću za ugostiteljstvo, OIB 62703232154 zastupanog po punomoćniku Nenad Stipanović</derivirana_varijabla>
  </DomainObject.Predmet.ProtustrankaFormatedOIB>
  <DomainObject.Predmet.ProtustrankaFormatedWithAdress>
    <izvorni_sadrzaj> ŠESTI PLANET jednostavno društvo s ograničenom odgovornošću za ugostiteljstvo, Ante Starčevića 89, 44430 Hrvatska Kostajnica zastupanog po punomoćniku Nenad Stipanović</izvorni_sadrzaj>
    <derivirana_varijabla naziv="DomainObject.Predmet.ProtustrankaFormatedWithAdress_1"> ŠESTI PLANET jednostavno društvo s ograničenom odgovornošću za ugostiteljstvo, Ante Starčevića 89, 44430 Hrvatska Kostajnica zastupanog po punomoćniku Nenad Stipanović</derivirana_varijabla>
  </DomainObject.Predmet.ProtustrankaFormatedWithAdress>
  <DomainObject.Predmet.ProtustrankaFormatedWithAdressOIB>
    <izvorni_sadrzaj> ŠESTI PLANET jednostavno društvo s ograničenom odgovornošću za ugostiteljstvo, OIB 62703232154, Ante Starčevića 89, 44430 Hrvatska Kostajnica zastupanog po punomoćniku Nenad Stipanović</izvorni_sadrzaj>
    <derivirana_varijabla naziv="DomainObject.Predmet.ProtustrankaFormatedWithAdressOIB_1"> ŠESTI PLANET jednostavno društvo s ograničenom odgovornošću za ugostiteljstvo, OIB 62703232154, Ante Starčevića 89, 44430 Hrvatska Kostajnica zastupanog po punomoćniku Nenad Stipanović</derivirana_varijabla>
  </DomainObject.Predmet.ProtustrankaFormatedWithAdressOIB>
  <DomainObject.Predmet.ProtustrankaWithAdress>
    <izvorni_sadrzaj>ŠESTI PLANET jednostavno društvo s ograničenom odgovornošću za ugostiteljstvo Ante Starčevića 89, 44430 Hrvatska Kostajnica</izvorni_sadrzaj>
    <derivirana_varijabla naziv="DomainObject.Predmet.ProtustrankaWithAdress_1">ŠESTI PLANET jednostavno društvo s ograničenom odgovornošću za ugostiteljstvo Ante Starčevića 89, 44430 Hrvatska Kostajnica</derivirana_varijabla>
  </DomainObject.Predmet.ProtustrankaWithAdress>
  <DomainObject.Predmet.ProtustrankaWithAdressOIB>
    <izvorni_sadrzaj>ŠESTI PLANET jednostavno društvo s ograničenom odgovornošću za ugostiteljstvo, OIB 62703232154, Ante Starčevića 89, 44430 Hrvatska Kostajnica</izvorni_sadrzaj>
    <derivirana_varijabla naziv="DomainObject.Predmet.ProtustrankaWithAdressOIB_1">ŠESTI PLANET jednostavno društvo s ograničenom odgovornošću za ugostiteljstvo, OIB 62703232154, Ante Starčevića 89, 44430 Hrvatska Kostajnica</derivirana_varijabla>
  </DomainObject.Predmet.ProtustrankaWithAdressOIB>
  <DomainObject.Predmet.ProtustrankaNazivFormated>
    <izvorni_sadrzaj>ŠESTI PLANET jednostavno društvo s ograničenom odgovornošću za ugostiteljstvo</izvorni_sadrzaj>
    <derivirana_varijabla naziv="DomainObject.Predmet.ProtustrankaNazivFormated_1">ŠESTI PLANET jednostavno društvo s ograničenom odgovornošću za ugostiteljstvo</derivirana_varijabla>
  </DomainObject.Predmet.ProtustrankaNazivFormated>
  <DomainObject.Predmet.ProtustrankaNazivFormatedOIB>
    <izvorni_sadrzaj>ŠESTI PLANET jednostavno društvo s ograničenom odgovornošću za ugostiteljstvo, OIB 62703232154</izvorni_sadrzaj>
    <derivirana_varijabla naziv="DomainObject.Predmet.ProtustrankaNazivFormatedOIB_1">ŠESTI PLANET jednostavno društvo s ograničenom odgovornošću za ugostiteljstvo, OIB 62703232154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ŠESTI PLANET jednostavno društvo s ograničenom odgovornošću za ugostiteljstvo zastupanog po punomoćniku Nenad Stipanović</item>
    </izvorni_sadrzaj>
    <derivirana_varijabla naziv="DomainObject.Predmet.ProtuStrankaListFormated_1">
      <item>ŠESTI PLANET jednostavno društvo s ograničenom odgovornošću za ugostiteljstvo zastupanog po punomoćniku Nenad Stipanović</item>
    </derivirana_varijabla>
  </DomainObject.Predmet.ProtuStrankaListFormated>
  <DomainObject.Predmet.ProtuStrankaListFormatedOIB>
    <izvorni_sadrzaj>
      <item>ŠESTI PLANET jednostavno društvo s ograničenom odgovornošću za ugostiteljstvo, OIB 62703232154 zastupanog po punomoćniku Nenad Stipanović</item>
    </izvorni_sadrzaj>
    <derivirana_varijabla naziv="DomainObject.Predmet.ProtuStrankaListFormatedOIB_1">
      <item>ŠESTI PLANET jednostavno društvo s ograničenom odgovornošću za ugostiteljstvo, OIB 62703232154 zastupanog po punomoćniku Nenad Stipanović</item>
    </derivirana_varijabla>
  </DomainObject.Predmet.ProtuStrankaListFormatedOIB>
  <DomainObject.Predmet.ProtuStrankaListFormatedWithAdress>
    <izvorni_sadrzaj>
      <item>ŠESTI PLANET jednostavno društvo s ograničenom odgovornošću za ugostiteljstvo, Ante Starčevića 89, 44430 Hrvatska Kostajnica zastupanog po punomoćniku Nenad Stipanović</item>
    </izvorni_sadrzaj>
    <derivirana_varijabla naziv="DomainObject.Predmet.ProtuStrankaListFormatedWithAdress_1">
      <item>ŠESTI PLANET jednostavno društvo s ograničenom odgovornošću za ugostiteljstvo, Ante Starčevića 89, 44430 Hrvatska Kostajnica zastupanog po punomoćniku Nenad Stipanović</item>
    </derivirana_varijabla>
  </DomainObject.Predmet.ProtuStrankaListFormatedWithAdress>
  <DomainObject.Predmet.ProtuStrankaListFormatedWithAdressOIB>
    <izvorni_sadrzaj>
      <item>ŠESTI PLANET jednostavno društvo s ograničenom odgovornošću za ugostiteljstvo, OIB 62703232154, Ante Starčevića 89, 44430 Hrvatska Kostajnica zastupanog po punomoćniku Nenad Stipanović</item>
    </izvorni_sadrzaj>
    <derivirana_varijabla naziv="DomainObject.Predmet.ProtuStrankaListFormatedWithAdressOIB_1">
      <item>ŠESTI PLANET jednostavno društvo s ograničenom odgovornošću za ugostiteljstvo, OIB 62703232154, Ante Starčevića 89, 44430 Hrvatska Kostajnica zastupanog po punomoćniku Nenad Stipanović</item>
    </derivirana_varijabla>
  </DomainObject.Predmet.ProtuStrankaListFormatedWithAdressOIB>
  <DomainObject.Predmet.ProtuStrankaListNazivFormated>
    <izvorni_sadrzaj>
      <item>ŠESTI PLANET jednostavno društvo s ograničenom odgovornošću za ugostiteljstvo</item>
    </izvorni_sadrzaj>
    <derivirana_varijabla naziv="DomainObject.Predmet.ProtuStrankaListNazivFormated_1">
      <item>ŠESTI PLANET jednostavno društvo s ograničenom odgovornošću za ugostiteljstvo</item>
    </derivirana_varijabla>
  </DomainObject.Predmet.ProtuStrankaListNazivFormated>
  <DomainObject.Predmet.ProtuStrankaListNazivFormatedOIB>
    <izvorni_sadrzaj>
      <item>ŠESTI PLANET jednostavno društvo s ograničenom odgovornošću za ugostiteljstvo, OIB 62703232154</item>
    </izvorni_sadrzaj>
    <derivirana_varijabla naziv="DomainObject.Predmet.ProtuStrankaListNazivFormatedOIB_1">
      <item>ŠESTI PLANET jednostavno društvo s ograničenom odgovornošću za ugostiteljstvo, OIB 62703232154</item>
    </derivirana_varijabla>
  </DomainObject.Predmet.ProtuStrankaListNazivFormatedOIB>
  <DomainObject.Predmet.OstaliListFormated>
    <izvorni_sadrzaj>
      <item>Nenad Stipanović punomoćnik sudionika u postupku ŠESTI PLANET jednostavno društvo s ograničenom odgovornošću za ugostiteljstvo</item>
    </izvorni_sadrzaj>
    <derivirana_varijabla naziv="DomainObject.Predmet.OstaliListFormated_1">
      <item>Nenad Stipanović punomoćnik sudionika u postupku ŠESTI PLANET jednostavno društvo s ograničenom odgovornošću za ugostiteljstvo</item>
    </derivirana_varijabla>
  </DomainObject.Predmet.OstaliListFormated>
  <DomainObject.Predmet.OstaliListFormatedOIB>
    <izvorni_sadrzaj>
      <item>Nenad Stipanović, OIB 34263792947 punomoćnik sudionika u postupku ŠESTI PLANET jednostavno društvo s ograničenom odgovornošću za ugostiteljstvo</item>
    </izvorni_sadrzaj>
    <derivirana_varijabla naziv="DomainObject.Predmet.OstaliListFormatedOIB_1">
      <item>Nenad Stipanović, OIB 34263792947 punomoćnik sudionika u postupku ŠESTI PLANET jednostavno društvo s ograničenom odgovornošću za ugostiteljstvo</item>
    </derivirana_varijabla>
  </DomainObject.Predmet.OstaliListFormatedOIB>
  <DomainObject.Predmet.OstaliListFormatedWithAdress>
    <izvorni_sadrzaj>
      <item>Nenad Stipanović, Vitunj 2, 47300 Vitunj punomoćnik sudionika u postupku ŠESTI PLANET jednostavno društvo s ograničenom odgovornošću za ugostiteljstvo</item>
    </izvorni_sadrzaj>
    <derivirana_varijabla naziv="DomainObject.Predmet.OstaliListFormatedWithAdress_1">
      <item>Nenad Stipanović, Vitunj 2, 47300 Vitunj punomoćnik sudionika u postupku ŠESTI PLANET jednostavno društvo s ograničenom odgovornošću za ugostiteljstvo</item>
    </derivirana_varijabla>
  </DomainObject.Predmet.OstaliListFormatedWithAdress>
  <DomainObject.Predmet.OstaliListFormatedWithAdressOIB>
    <izvorni_sadrzaj>
      <item>Nenad Stipanović, OIB 34263792947, Vitunj 2, 47300 Vitunj punomoćnik sudionika u postupku ŠESTI PLANET jednostavno društvo s ograničenom odgovornošću za ugostiteljstvo</item>
    </izvorni_sadrzaj>
    <derivirana_varijabla naziv="DomainObject.Predmet.OstaliListFormatedWithAdressOIB_1">
      <item>Nenad Stipanović, OIB 34263792947, Vitunj 2, 47300 Vitunj punomoćnik sudionika u postupku ŠESTI PLANET jednostavno društvo s ograničenom odgovornošću za ugostiteljstvo</item>
    </derivirana_varijabla>
  </DomainObject.Predmet.OstaliListFormatedWithAdressOIB>
  <DomainObject.Predmet.OstaliListNazivFormated>
    <izvorni_sadrzaj>
      <item>Nenad Stipanović</item>
    </izvorni_sadrzaj>
    <derivirana_varijabla naziv="DomainObject.Predmet.OstaliListNazivFormated_1">
      <item>Nenad Stipanović</item>
    </derivirana_varijabla>
  </DomainObject.Predmet.OstaliListNazivFormated>
  <DomainObject.Predmet.OstaliListNazivFormatedOIB>
    <izvorni_sadrzaj>
      <item>Nenad Stipanović, OIB 34263792947</item>
    </izvorni_sadrzaj>
    <derivirana_varijabla naziv="DomainObject.Predmet.OstaliListNazivFormatedOIB_1">
      <item>Nenad Stipanović, OIB 34263792947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>St-3235/2016-16</izvorni_sadrzaj>
    <derivirana_varijabla naziv="DomainObject.PoslovniBrojDokumenta_1">St-3235/2016-16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ŠESTI PLANET jednostavno društvo s ograničenom odgovornošću za ugostiteljstvo</izvorni_sadrzaj>
    <derivirana_varijabla naziv="DomainObject.Predmet.ProtustrankaIDrugi_1">ŠESTI PLANET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ŠESTI PLANET jednostavno društvo s ograničenom odgovornošću za ugostiteljstvo, OIB 62703232154, Ante Starčevića 89, 44430 Hrvatska Kostajnica</izvorni_sadrzaj>
    <derivirana_varijabla naziv="DomainObject.Predmet.ProtustrankaIDrugiAdressOIB_1">ŠESTI PLANET jednostavno društvo s ograničenom odgovornošću za ugostiteljstvo, OIB 62703232154,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ŠESTI PLANET jednostavno društvo s ograničenom odgovornošću za ugostiteljstvo</item>
      <item>Nenad Stipanović</item>
    </izvorni_sadrzaj>
    <derivirana_varijabla naziv="DomainObject.Predmet.SudioniciListNaziv_1">
      <item>FINA Regionalni centar Zagreb</item>
      <item>ŠESTI PLANET jednostavno društvo s ograničenom odgovornošću za ugostiteljstvo</item>
      <item>Nenad Stipanović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ŠESTI PLANET jednostavno društvo s ograničenom odgovornošću za ugostiteljstvo, OIB 62703232154, Ante Starčevića 89,44430 Hrvatska Kostajnica</item>
      <item>Nenad Stipanović, OIB 34263792947, Vitunj 2,47300 Vitunj</item>
    </izvorni_sadrzaj>
    <derivirana_varijabla naziv="DomainObject.Predmet.SudioniciListAdressOIB_1">
      <item>FINA Regionalni centar Zagreb, OIB 85821130368, Trg svibanjskih žrtava 1995. br. 1,10000 Zagreb</item>
      <item>ŠESTI PLANET jednostavno društvo s ograničenom odgovornošću za ugostiteljstvo, OIB 62703232154, Ante Starčevića 89,44430 Hrvatska Kostajnica</item>
      <item>Nenad Stipanović, OIB 34263792947, Vitunj 2,47300 Vitunj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CBEED8-D397-4A2C-8A2D-472DDE7956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108</properties:Words>
  <properties:Characters>664</properties:Characters>
  <properties:Lines>36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2017-11-23T07:35:00Z</cp:lastPrinted>
  <dcterms:modified xmlns:xsi="http://www.w3.org/2001/XMLSchema-instance" xsi:type="dcterms:W3CDTF">2017-11-23T07:36:00Z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St-3235/2016-16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