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2024f" w14:paraId="bc2024f" w:rsidRDefault="00E8595B" w:rsidP="00E8595B" w:rsidR="00E8595B" w:rsidRPr="003D63C1">
      <w:pPr>
        <w15:collapsed w:val="false"/>
      </w:pPr>
      <w:bookmarkStart w:name="_GoBack" w:id="0"/>
      <w:bookmarkEnd w:id="0"/>
    </w:p>
    <w:p w:rsidRDefault="005C6E12" w:rsidP="00E8595B" w:rsidR="005C6E12" w:rsidRPr="003D63C1"/>
    <w:p w:rsidRDefault="00EC558E" w:rsidP="00067DCF" w:rsidR="005C6E12">
      <w:pPr>
        <w:jc w:val="right"/>
      </w:pPr>
      <w:r>
        <w:t>Poslovni broj:</w:t>
      </w:r>
      <w:r w:rsidR="007D0017">
        <w:t xml:space="preserve"> 9</w:t>
      </w:r>
      <w:r>
        <w:t xml:space="preserve"> St-</w:t>
      </w:r>
      <w:r w:rsidR="00FF1371">
        <w:t>71</w:t>
      </w:r>
      <w:r w:rsidR="00F94566">
        <w:t>/</w:t>
      </w:r>
      <w:r w:rsidR="007D0017">
        <w:t>20</w:t>
      </w:r>
      <w:r w:rsidR="00F94566">
        <w:t>1</w:t>
      </w:r>
      <w:r w:rsidR="00FF1371">
        <w:t>5</w:t>
      </w:r>
      <w:r w:rsidR="005C6E12" w:rsidRPr="003D63C1">
        <w:t>-</w:t>
      </w:r>
      <w:r w:rsidR="00BF6CA9">
        <w:t>77</w:t>
      </w:r>
    </w:p>
    <w:p w:rsidRDefault="00BF6CA9" w:rsidP="00AA4DDA" w:rsidR="00BF6CA9" w:rsidRPr="006F44C4">
      <w:pPr>
        <w:jc w:val="both"/>
      </w:pPr>
      <w:r w:rsidRPr="006F44C4">
        <w:rPr>
          <w:bCs/>
        </w:rPr>
        <w:t xml:space="preserve">                     </w:t>
      </w:r>
      <w:r w:rsidRPr="006F44C4">
        <w:rPr>
          <w:noProof/>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F44C4">
        <w:rPr>
          <w:bCs/>
        </w:rPr>
        <w:tab/>
      </w:r>
      <w:r w:rsidRPr="006F44C4">
        <w:rPr>
          <w:bCs/>
        </w:rPr>
        <w:tab/>
        <w:t xml:space="preserve">                             </w:t>
      </w:r>
    </w:p>
    <w:p w:rsidRDefault="00BF6CA9" w:rsidP="00AA4DDA" w:rsidR="00BF6CA9" w:rsidRPr="006F44C4">
      <w:pPr>
        <w:jc w:val="both"/>
      </w:pPr>
      <w:r w:rsidRPr="006F44C4">
        <w:t xml:space="preserve">       REPUBLIKA HRVATSKA</w:t>
      </w:r>
    </w:p>
    <w:p w:rsidRDefault="00BF6CA9" w:rsidP="00AA4DDA" w:rsidR="00BF6CA9" w:rsidRPr="006F44C4">
      <w:pPr>
        <w:jc w:val="both"/>
      </w:pPr>
      <w:r w:rsidRPr="006F44C4">
        <w:t>TRGOVAČKI SUD U VARAŽDINU</w:t>
      </w:r>
    </w:p>
    <w:p w:rsidRDefault="00BF6CA9" w:rsidP="00AA4DDA" w:rsidR="00BF6CA9" w:rsidRPr="006F44C4">
      <w:pPr>
        <w:rPr>
          <w:bCs/>
        </w:rPr>
      </w:pPr>
      <w:r w:rsidRPr="006F44C4">
        <w:t xml:space="preserve">                  B. Radić 2</w:t>
      </w:r>
      <w:r w:rsidRPr="006F44C4">
        <w:rPr>
          <w:bCs/>
        </w:rPr>
        <w:t xml:space="preserve">                   </w:t>
      </w:r>
      <w:r w:rsidRPr="006F44C4">
        <w:rPr>
          <w:bCs/>
        </w:rPr>
        <w:tab/>
      </w:r>
      <w:r w:rsidRPr="006F44C4">
        <w:rPr>
          <w:bCs/>
        </w:rPr>
        <w:tab/>
      </w:r>
      <w:r w:rsidRPr="006F44C4">
        <w:rPr>
          <w:bCs/>
        </w:rPr>
        <w:tab/>
      </w:r>
    </w:p>
    <w:p w:rsidRDefault="005C6E12" w:rsidP="00E8595B" w:rsidR="005C6E12" w:rsidRPr="003D63C1"/>
    <w:p w:rsidRDefault="00E8595B" w:rsidP="00E8595B" w:rsidR="00E8595B" w:rsidRPr="003D63C1"/>
    <w:p w:rsidRDefault="00E8595B" w:rsidP="00E8595B" w:rsidR="00E8595B">
      <w:pPr>
        <w:jc w:val="center"/>
      </w:pPr>
      <w:r w:rsidRPr="003D63C1">
        <w:t>ZAKLJUČAK O PRODAJI</w:t>
      </w:r>
    </w:p>
    <w:p w:rsidRDefault="00EC558E" w:rsidP="00E8595B" w:rsidR="00EC558E" w:rsidRPr="003D63C1">
      <w:pPr>
        <w:jc w:val="center"/>
      </w:pPr>
    </w:p>
    <w:p w:rsidRDefault="00F94566" w:rsidP="00FF1371" w:rsidR="00FF1371" w:rsidRPr="00FF1371">
      <w:pPr>
        <w:jc w:val="both"/>
        <w:rPr>
          <w:rFonts w:eastAsia="Calibri"/>
          <w:lang w:eastAsia="en-US"/>
        </w:rPr>
      </w:pPr>
      <w:r>
        <w:tab/>
      </w:r>
      <w:r w:rsidR="00FF1371" w:rsidRPr="00FF1371">
        <w:rPr>
          <w:rFonts w:eastAsia="Calibri"/>
          <w:lang w:eastAsia="en-US"/>
        </w:rPr>
        <w:t>Trgovački sud u Varaždinu po sucu toga suda Maji Valušnig, kao stečajnom sucu, u stečajnom predmetu, povodom prijedloga predl</w:t>
      </w:r>
      <w:r w:rsidR="00FF1371">
        <w:rPr>
          <w:rFonts w:eastAsia="Calibri"/>
          <w:lang w:eastAsia="en-US"/>
        </w:rPr>
        <w:t xml:space="preserve">agatelja FINANCIJSKE AGENCIJE, </w:t>
      </w:r>
      <w:r w:rsidR="00FF1371" w:rsidRPr="00FF1371">
        <w:rPr>
          <w:rFonts w:eastAsia="Calibri"/>
          <w:lang w:eastAsia="en-US"/>
        </w:rPr>
        <w:t>Regionalni centar Zagreb, Ilica 307, za otvaranje stečajnog postupka nad dužnikom ELKOM d.o.o. u stečaju, Ivanec, Ivanečko naselje 1/D, OIB:32820563204, zastupanog po stečajnom upravitelju Želimiru Uršulinu, Ivanec, Trg hrvatskih Ivanovaca 9, dana 1</w:t>
      </w:r>
      <w:r w:rsidR="00CF5E20">
        <w:rPr>
          <w:rFonts w:eastAsia="Calibri"/>
          <w:lang w:eastAsia="en-US"/>
        </w:rPr>
        <w:t>7</w:t>
      </w:r>
      <w:r w:rsidR="00FF1371" w:rsidRPr="00FF1371">
        <w:rPr>
          <w:rFonts w:eastAsia="Calibri"/>
          <w:lang w:eastAsia="en-US"/>
        </w:rPr>
        <w:t xml:space="preserve">. </w:t>
      </w:r>
      <w:r w:rsidR="00FF1371">
        <w:rPr>
          <w:rFonts w:eastAsia="Calibri"/>
          <w:lang w:eastAsia="en-US"/>
        </w:rPr>
        <w:t>veljače</w:t>
      </w:r>
      <w:r w:rsidR="00FF1371" w:rsidRPr="00FF1371">
        <w:rPr>
          <w:rFonts w:eastAsia="Calibri"/>
          <w:lang w:eastAsia="en-US"/>
        </w:rPr>
        <w:t xml:space="preserve"> 2016.</w:t>
      </w:r>
    </w:p>
    <w:p w:rsidRDefault="00FF1371" w:rsidP="00FF1371" w:rsidR="00FF1371" w:rsidRPr="00FF1371">
      <w:pPr>
        <w:jc w:val="both"/>
        <w:rPr>
          <w:rFonts w:eastAsia="Calibri"/>
          <w:lang w:eastAsia="en-US"/>
        </w:rPr>
      </w:pPr>
    </w:p>
    <w:p w:rsidRDefault="00F94566" w:rsidP="00E8595B" w:rsidR="00E8595B" w:rsidRPr="003D63C1">
      <w:pPr>
        <w:jc w:val="center"/>
      </w:pPr>
      <w:r>
        <w:t>z a k lj u č i o  j e</w:t>
      </w:r>
    </w:p>
    <w:p w:rsidRDefault="00E8595B" w:rsidP="00E8595B" w:rsidR="00E8595B" w:rsidRPr="003D63C1">
      <w:pPr>
        <w:jc w:val="center"/>
      </w:pPr>
    </w:p>
    <w:p w:rsidRDefault="00E8595B" w:rsidP="00E8595B" w:rsidR="00E8595B" w:rsidRPr="003D63C1">
      <w:pPr>
        <w:jc w:val="center"/>
      </w:pPr>
      <w:r w:rsidRPr="003D63C1">
        <w:t>određuje se</w:t>
      </w:r>
    </w:p>
    <w:p w:rsidRDefault="00F94566" w:rsidP="00E8595B" w:rsidR="00E8595B" w:rsidRPr="003D63C1">
      <w:pPr>
        <w:jc w:val="center"/>
      </w:pPr>
      <w:r>
        <w:t xml:space="preserve">PRVA  </w:t>
      </w:r>
      <w:r w:rsidR="00E8595B" w:rsidRPr="003D63C1">
        <w:t>JAVNA  DRAŽBA</w:t>
      </w:r>
    </w:p>
    <w:p w:rsidRDefault="00E8595B" w:rsidP="00CF5E20" w:rsidR="004F2823" w:rsidRPr="003D63C1">
      <w:pPr>
        <w:jc w:val="center"/>
      </w:pPr>
      <w:r w:rsidRPr="003D63C1">
        <w:t>za prodaju nekretnina u vlasništvu stečajnog dužnika</w:t>
      </w:r>
    </w:p>
    <w:p w:rsidRDefault="00570D7C" w:rsidP="00570D7C" w:rsidR="00570D7C" w:rsidRPr="003D63C1"/>
    <w:p w:rsidRDefault="00FF1371" w:rsidP="00FF1371" w:rsidR="00F94566">
      <w:pPr>
        <w:jc w:val="both"/>
        <w:rPr>
          <w:rFonts w:eastAsia="Calibri"/>
          <w:lang w:eastAsia="en-US"/>
        </w:rPr>
      </w:pPr>
      <w:r w:rsidRPr="00FF1371">
        <w:rPr>
          <w:bCs/>
        </w:rPr>
        <w:t>1.</w:t>
      </w:r>
      <w:r>
        <w:rPr>
          <w:bCs/>
        </w:rPr>
        <w:t xml:space="preserve">) </w:t>
      </w:r>
      <w:r w:rsidR="00B43F3B" w:rsidRPr="003D63C1">
        <w:rPr>
          <w:bCs/>
        </w:rPr>
        <w:t>Određuje se prodaj</w:t>
      </w:r>
      <w:r w:rsidR="00F94566">
        <w:rPr>
          <w:bCs/>
        </w:rPr>
        <w:t>a</w:t>
      </w:r>
      <w:r w:rsidR="00B43F3B" w:rsidRPr="003D63C1">
        <w:rPr>
          <w:bCs/>
        </w:rPr>
        <w:t xml:space="preserve"> u stečajnom postupku nekretnina u vlasništvu </w:t>
      </w:r>
      <w:r w:rsidR="00570D7C" w:rsidRPr="003D63C1">
        <w:t>stečajnog dužnika</w:t>
      </w:r>
      <w:r w:rsidR="00570D7C" w:rsidRPr="003D63C1">
        <w:rPr>
          <w:bCs/>
        </w:rPr>
        <w:t xml:space="preserve"> </w:t>
      </w:r>
      <w:r w:rsidR="00B43F3B" w:rsidRPr="003D63C1">
        <w:t>u stečaju, uz odgovarajuću primjenu pravila o ovrsi na nekretninama</w:t>
      </w:r>
      <w:r w:rsidR="003D63C1">
        <w:t>,</w:t>
      </w:r>
      <w:r w:rsidR="00B43F3B" w:rsidRPr="003D63C1">
        <w:t xml:space="preserve"> </w:t>
      </w:r>
      <w:r w:rsidR="00F94566" w:rsidRPr="00F94566">
        <w:rPr>
          <w:rFonts w:eastAsia="Calibri"/>
          <w:lang w:eastAsia="en-US"/>
        </w:rPr>
        <w:t>i</w:t>
      </w:r>
      <w:r>
        <w:rPr>
          <w:rFonts w:eastAsia="Calibri"/>
          <w:lang w:eastAsia="en-US"/>
        </w:rPr>
        <w:t xml:space="preserve"> to</w:t>
      </w:r>
      <w:r w:rsidR="00F94566" w:rsidRPr="00F94566">
        <w:rPr>
          <w:rFonts w:eastAsia="Calibri"/>
          <w:lang w:eastAsia="en-US"/>
        </w:rPr>
        <w:t>:</w:t>
      </w:r>
    </w:p>
    <w:p w:rsidRDefault="00FF1371" w:rsidP="00FF1371" w:rsidR="00FF1371">
      <w:pPr>
        <w:jc w:val="both"/>
        <w:rPr>
          <w:rFonts w:eastAsia="Calibri"/>
          <w:lang w:eastAsia="en-US"/>
        </w:rPr>
      </w:pPr>
    </w:p>
    <w:p w:rsidRDefault="00FF1371" w:rsidP="00FF1371" w:rsidR="00FF1371" w:rsidRPr="00FF1371">
      <w:pPr>
        <w:jc w:val="both"/>
        <w:rPr>
          <w:rFonts w:eastAsia="Calibri"/>
          <w:lang w:eastAsia="en-US"/>
        </w:rPr>
      </w:pPr>
      <w:r w:rsidRPr="00FF1371">
        <w:rPr>
          <w:rFonts w:eastAsia="Calibri"/>
          <w:lang w:eastAsia="en-US"/>
        </w:rPr>
        <w:t>a)</w:t>
      </w:r>
      <w:r w:rsidRPr="00FF1371">
        <w:rPr>
          <w:rFonts w:eastAsia="Calibri"/>
          <w:lang w:eastAsia="en-US"/>
        </w:rPr>
        <w:tab/>
        <w:t>nekretnine upisane u Zemljišnoknjižnom odjelu Buje, Općinskog suda u Puli,</w:t>
      </w:r>
    </w:p>
    <w:p w:rsidRDefault="00FF1371" w:rsidP="00FF1371" w:rsidR="00FF1371" w:rsidRPr="00FF1371">
      <w:pPr>
        <w:jc w:val="both"/>
        <w:rPr>
          <w:rFonts w:eastAsia="Calibri"/>
          <w:lang w:eastAsia="en-US"/>
        </w:rPr>
      </w:pPr>
    </w:p>
    <w:p w:rsidRDefault="00FF1371" w:rsidP="00FF1371" w:rsidR="00FF1371" w:rsidRPr="00FF1371">
      <w:pPr>
        <w:jc w:val="both"/>
        <w:rPr>
          <w:rFonts w:eastAsia="Calibri"/>
          <w:lang w:eastAsia="en-US"/>
        </w:rPr>
      </w:pPr>
      <w:r w:rsidRPr="00FF1371">
        <w:rPr>
          <w:rFonts w:eastAsia="Calibri"/>
          <w:lang w:eastAsia="en-US"/>
        </w:rPr>
        <w:t>-u zk. ul. br. 1756 k. o. Savudrija, 1/100 dijela suvlasničkog dijela kuće sagrađene na pravu građenja na zkčbr. 185/483 upisane u zk. ul. 1380 ove k.o., povezano sa vlasništvom posebnog dijela 10. etaža s kojim je povezano pravo vlasništva u suvlasništvu cijele nekretnine posebnog dijela zgrade: jedinica 10 obojana zeleno točkasto - parkirno mjesto 23. parkirno mjesto u suterenu 16,39 m2 ukupno: 16,39 m2,</w:t>
      </w:r>
    </w:p>
    <w:p w:rsidRDefault="00FF1371" w:rsidP="00FF1371" w:rsidR="00FF1371" w:rsidRPr="00FF1371">
      <w:pPr>
        <w:jc w:val="both"/>
        <w:rPr>
          <w:rFonts w:eastAsia="Calibri"/>
          <w:lang w:eastAsia="en-US"/>
        </w:rPr>
      </w:pPr>
    </w:p>
    <w:p w:rsidRDefault="00FF1371" w:rsidP="00FF1371" w:rsidR="00FF1371" w:rsidRPr="000327B1">
      <w:pPr>
        <w:jc w:val="both"/>
        <w:rPr>
          <w:rFonts w:eastAsia="Calibri"/>
          <w:b/>
          <w:lang w:eastAsia="en-US"/>
        </w:rPr>
      </w:pPr>
      <w:r w:rsidRPr="00FF1371">
        <w:rPr>
          <w:rFonts w:eastAsia="Calibri"/>
          <w:lang w:eastAsia="en-US"/>
        </w:rPr>
        <w:t>- u zk. ul. br. 1756 k. o. Savudrija, 9/100 dijela suvlasničkog dijela kuće sagrađene na pravu građenja na zkčbr. 185/483 upisane u zk. ul. 1380 ove k.o., povezano sa vlasništvom posebnog dijela 21. etaža s kojim je povezano pravo vlasništva u suvlasništvu cijele nekretnine posebnog dijela zgrade: Jedinica 432 obojana žutozeleno - zapadni stan na drugom katu 3 spremište u suterenu sa 9,95 m2 82 hodnik II. kat sa 3,09 m2 83 wc II. kat sa 2,22 m2 84 kupatilo II. kat sa 7,19 m2 85 soba II. kat sa 17,88 m2 86 soba II. kat sa 12,34 m2 87 kupatilo II. kat sa 4,98 m2 88 dn. bor. i kuh. II. kat sa 42,79 m2 89 terasa II. ka</w:t>
      </w:r>
      <w:r>
        <w:rPr>
          <w:rFonts w:eastAsia="Calibri"/>
          <w:lang w:eastAsia="en-US"/>
        </w:rPr>
        <w:t xml:space="preserve">t sa 15,56 m2 ukupno: 116,00 m2, </w:t>
      </w:r>
      <w:r w:rsidRPr="000327B1">
        <w:rPr>
          <w:rFonts w:eastAsia="Calibri"/>
          <w:b/>
          <w:lang w:eastAsia="en-US"/>
        </w:rPr>
        <w:t>čija se vrijednost utvrđuje u iznosu od 1.960.000,00 kn.</w:t>
      </w:r>
    </w:p>
    <w:p w:rsidRDefault="00FF1371" w:rsidP="00FF1371" w:rsidR="00FF1371" w:rsidRPr="00FF1371">
      <w:pPr>
        <w:jc w:val="both"/>
        <w:rPr>
          <w:rFonts w:eastAsia="Calibri"/>
          <w:lang w:eastAsia="en-US"/>
        </w:rPr>
      </w:pPr>
    </w:p>
    <w:p w:rsidRDefault="00FF1371" w:rsidP="00FF1371" w:rsidR="00FF1371" w:rsidRPr="00FF1371">
      <w:pPr>
        <w:jc w:val="both"/>
        <w:rPr>
          <w:rFonts w:eastAsia="Calibri"/>
          <w:lang w:eastAsia="en-US"/>
        </w:rPr>
      </w:pPr>
      <w:r w:rsidRPr="00FF1371">
        <w:rPr>
          <w:rFonts w:eastAsia="Calibri"/>
          <w:lang w:eastAsia="en-US"/>
        </w:rPr>
        <w:t>b)</w:t>
      </w:r>
      <w:r w:rsidRPr="00FF1371">
        <w:rPr>
          <w:rFonts w:eastAsia="Calibri"/>
          <w:lang w:eastAsia="en-US"/>
        </w:rPr>
        <w:tab/>
        <w:t>nekretnine upisane u Zemljišno-knjižnom odjelu Ivanec, Općinskog suda u Varaždinu:</w:t>
      </w:r>
    </w:p>
    <w:p w:rsidRDefault="00FF1371" w:rsidP="00FF1371" w:rsidR="00FF1371" w:rsidRPr="00FF1371">
      <w:pPr>
        <w:jc w:val="both"/>
        <w:rPr>
          <w:rFonts w:eastAsia="Calibri"/>
          <w:lang w:eastAsia="en-US"/>
        </w:rPr>
      </w:pPr>
    </w:p>
    <w:p w:rsidRDefault="00FF1371" w:rsidP="00FF1371" w:rsidR="00FF1371" w:rsidRPr="00CF5E20">
      <w:pPr>
        <w:jc w:val="both"/>
        <w:rPr>
          <w:rFonts w:eastAsia="Calibri"/>
          <w:b/>
          <w:lang w:eastAsia="en-US"/>
        </w:rPr>
      </w:pPr>
      <w:r w:rsidRPr="00FF1371">
        <w:rPr>
          <w:rFonts w:eastAsia="Calibri"/>
          <w:lang w:eastAsia="en-US"/>
        </w:rPr>
        <w:t xml:space="preserve">- u zk. ul. br. 7746 k. o. Ivanec, zkčbr. 4860, poslovna zgrada broj 1 D u Ivanečkom naselju i dvorište, površine 5790 m2, dvorište, površine 4527 m2, poslovna zgrada broj 1D, površine 1263 m2, zkčbr. 4861, oranica Polanjka, površine 939 m2, zkčbr. 4862, oranica Polanjka, </w:t>
      </w:r>
      <w:r w:rsidRPr="00FF1371">
        <w:rPr>
          <w:rFonts w:eastAsia="Calibri"/>
          <w:lang w:eastAsia="en-US"/>
        </w:rPr>
        <w:lastRenderedPageBreak/>
        <w:t>površine 967 m2, zkčbr. 4863, oranica Polanjka, površine 1011 m2</w:t>
      </w:r>
      <w:r w:rsidR="00023377" w:rsidRPr="00023377">
        <w:rPr>
          <w:rFonts w:eastAsia="Calibri"/>
          <w:lang w:eastAsia="en-US"/>
        </w:rPr>
        <w:t xml:space="preserve"> </w:t>
      </w:r>
      <w:r w:rsidR="00023377" w:rsidRPr="000327B1">
        <w:rPr>
          <w:rFonts w:eastAsia="Calibri"/>
          <w:b/>
          <w:lang w:eastAsia="en-US"/>
        </w:rPr>
        <w:t>čija se vrijednost utvrđuje u iznosu od 6.940.000,00 kn</w:t>
      </w:r>
      <w:r w:rsidRPr="00FF1371">
        <w:rPr>
          <w:rFonts w:eastAsia="Calibri"/>
          <w:lang w:eastAsia="en-US"/>
        </w:rPr>
        <w:t>,</w:t>
      </w:r>
    </w:p>
    <w:p w:rsidRDefault="00FF1371" w:rsidP="00FF1371" w:rsidR="00FF1371" w:rsidRPr="00FF1371">
      <w:pPr>
        <w:jc w:val="both"/>
        <w:rPr>
          <w:rFonts w:eastAsia="Calibri"/>
          <w:lang w:eastAsia="en-US"/>
        </w:rPr>
      </w:pPr>
    </w:p>
    <w:p w:rsidRDefault="00023377" w:rsidP="00FF1371" w:rsidR="00FF1371" w:rsidRPr="000327B1">
      <w:pPr>
        <w:jc w:val="both"/>
        <w:rPr>
          <w:rFonts w:eastAsia="Calibri"/>
          <w:b/>
          <w:lang w:eastAsia="en-US"/>
        </w:rPr>
      </w:pPr>
      <w:r>
        <w:rPr>
          <w:rFonts w:eastAsia="Calibri"/>
          <w:lang w:eastAsia="en-US"/>
        </w:rPr>
        <w:t>-</w:t>
      </w:r>
      <w:r w:rsidR="00FF1371" w:rsidRPr="00FF1371">
        <w:rPr>
          <w:rFonts w:eastAsia="Calibri"/>
          <w:lang w:eastAsia="en-US"/>
        </w:rPr>
        <w:t>u zk. ul. br. 13471 k. o. Ivanec, 843/10664 suvlasničkog dijela zkčbr. 613, zgrada mješovite uporabe kbr. 28,30,30/1 i 30/B i dvorište Akademika Mirka Maleza, površine 884 m2, povezanog s vlasništvom posebnog dijela 8. etaža broj 8., koja se sastoji od poslovnog prostora koji je na građevnom planu zgrade označen oznakom 8. a nalazi se u prizemlju predmetne zgrade a sastoji se od poslovnog prostora u prizemlju i to trijem 1 korisne površine od 4,20 m2, poslovne prostorije 1 korisne površine od 9,90 m2, poslovne prostrije 2 korisne površine od 19,40 m2, poslovne prostorije 3, korisne površine od 12,10 m2, poslovne prostorije 4 korisne površine od 12,10 m2 hodnika 2 korisne površine od 11,90 m2, sanitarnog čvora 1 korisne površine od 2,40 m2, kupaone 1 korisne površine od 2,80 m2, kupaone 2 korisne površine od 3,30 m2 i spremišta 8 korisne površine od 2,</w:t>
      </w:r>
      <w:r w:rsidR="00FF1371">
        <w:rPr>
          <w:rFonts w:eastAsia="Calibri"/>
          <w:lang w:eastAsia="en-US"/>
        </w:rPr>
        <w:t xml:space="preserve">10 m2, ukupne površine 80,20 m2, </w:t>
      </w:r>
      <w:r w:rsidR="00FF1371" w:rsidRPr="000327B1">
        <w:rPr>
          <w:rFonts w:eastAsia="Calibri"/>
          <w:b/>
          <w:lang w:eastAsia="en-US"/>
        </w:rPr>
        <w:t>čija se vrijednost utvrđuje u iznosu od 522.000,00 kn</w:t>
      </w:r>
      <w:r w:rsidR="000327B1">
        <w:rPr>
          <w:rFonts w:eastAsia="Calibri"/>
          <w:b/>
          <w:lang w:eastAsia="en-US"/>
        </w:rPr>
        <w:t>.</w:t>
      </w:r>
    </w:p>
    <w:p w:rsidRDefault="00FF1371" w:rsidP="00FF1371" w:rsidR="00FF1371" w:rsidRPr="000327B1">
      <w:pPr>
        <w:jc w:val="both"/>
        <w:rPr>
          <w:rFonts w:eastAsia="Calibri"/>
          <w:b/>
          <w:lang w:eastAsia="en-US"/>
        </w:rPr>
      </w:pPr>
    </w:p>
    <w:p w:rsidRDefault="00FF1371" w:rsidP="00FF1371" w:rsidR="00FF1371" w:rsidRPr="00FF1371">
      <w:pPr>
        <w:jc w:val="both"/>
        <w:rPr>
          <w:rFonts w:eastAsia="Calibri"/>
          <w:lang w:eastAsia="en-US"/>
        </w:rPr>
      </w:pPr>
      <w:r w:rsidRPr="00FF1371">
        <w:rPr>
          <w:rFonts w:eastAsia="Calibri"/>
          <w:lang w:eastAsia="en-US"/>
        </w:rPr>
        <w:t>c)</w:t>
      </w:r>
      <w:r w:rsidRPr="00FF1371">
        <w:rPr>
          <w:rFonts w:eastAsia="Calibri"/>
          <w:lang w:eastAsia="en-US"/>
        </w:rPr>
        <w:tab/>
        <w:t>nekretnine upisane u Zemljišno-knjižnom odjelu Zagreb, Općinskog građanskog suda u Zagrebu:</w:t>
      </w:r>
    </w:p>
    <w:p w:rsidRDefault="00FF1371" w:rsidP="00FF1371" w:rsidR="00FF1371" w:rsidRPr="00FF1371">
      <w:pPr>
        <w:jc w:val="both"/>
        <w:rPr>
          <w:rFonts w:eastAsia="Calibri"/>
          <w:lang w:eastAsia="en-US"/>
        </w:rPr>
      </w:pPr>
    </w:p>
    <w:p w:rsidRDefault="00FF1371" w:rsidP="00023377" w:rsidR="00023377" w:rsidRPr="000327B1">
      <w:pPr>
        <w:jc w:val="both"/>
        <w:rPr>
          <w:rFonts w:eastAsia="Calibri"/>
          <w:b/>
          <w:lang w:eastAsia="en-US"/>
        </w:rPr>
      </w:pPr>
      <w:r w:rsidRPr="00FF1371">
        <w:rPr>
          <w:rFonts w:eastAsia="Calibri"/>
          <w:lang w:eastAsia="en-US"/>
        </w:rPr>
        <w:t>-u zk.ul. 24126 k.o. Grad Zagreb, zkčbr. 5023/4 stambeno poslovna zgrada na uglu ulice Kate Dumbović i Badalićeve popisni br. 13812, površine 650 m2 ili 180.7 čhv, 5. ETAŽA 0/0, poslovni prostor br. 1 u podrumu u površini od 320,09 m2, ulaz Kate Dumbović 19,</w:t>
      </w:r>
      <w:r w:rsidR="00023377" w:rsidRPr="00023377">
        <w:rPr>
          <w:rFonts w:eastAsia="Calibri"/>
          <w:lang w:eastAsia="en-US"/>
        </w:rPr>
        <w:t xml:space="preserve"> </w:t>
      </w:r>
      <w:r w:rsidR="00023377" w:rsidRPr="000327B1">
        <w:rPr>
          <w:rFonts w:eastAsia="Calibri"/>
          <w:b/>
          <w:lang w:eastAsia="en-US"/>
        </w:rPr>
        <w:t>čija se vrijednost utvrđuje u iznosu od 1.380.000,00 kn</w:t>
      </w:r>
      <w:r w:rsidR="000327B1">
        <w:rPr>
          <w:rFonts w:eastAsia="Calibri"/>
          <w:b/>
          <w:lang w:eastAsia="en-US"/>
        </w:rPr>
        <w:t>,</w:t>
      </w:r>
    </w:p>
    <w:p w:rsidRDefault="00FF1371" w:rsidP="00FF1371" w:rsidR="00FF1371" w:rsidRPr="000327B1">
      <w:pPr>
        <w:jc w:val="both"/>
        <w:rPr>
          <w:rFonts w:eastAsia="Calibri"/>
          <w:b/>
          <w:lang w:eastAsia="en-US"/>
        </w:rPr>
      </w:pPr>
    </w:p>
    <w:p w:rsidRDefault="00FF1371" w:rsidP="00023377" w:rsidR="00023377" w:rsidRPr="000327B1">
      <w:pPr>
        <w:jc w:val="both"/>
        <w:rPr>
          <w:rFonts w:eastAsia="Calibri"/>
          <w:b/>
          <w:lang w:eastAsia="en-US"/>
        </w:rPr>
      </w:pPr>
      <w:r w:rsidRPr="00FF1371">
        <w:rPr>
          <w:rFonts w:eastAsia="Calibri"/>
          <w:lang w:eastAsia="en-US"/>
        </w:rPr>
        <w:t>-u zk.ul. 24126 k.o. Grad Zagreb, zkčbr. 5023/4 stambeno poslovna zgrada na uglu ulice Kate Dumbović i Badalićeve popisni br. 13812, površine 650 m2 ili 180.7 čhv, 6. ETAŽA 0/0, poslovni prostor br. 4 u prizemlju u površini od 323,88 čm, ulaz Kate Dumbović 19,</w:t>
      </w:r>
      <w:r w:rsidR="00023377" w:rsidRPr="00023377">
        <w:rPr>
          <w:rFonts w:eastAsia="Calibri"/>
          <w:lang w:eastAsia="en-US"/>
        </w:rPr>
        <w:t xml:space="preserve"> </w:t>
      </w:r>
      <w:r w:rsidR="00023377" w:rsidRPr="000327B1">
        <w:rPr>
          <w:rFonts w:eastAsia="Calibri"/>
          <w:b/>
          <w:lang w:eastAsia="en-US"/>
        </w:rPr>
        <w:t>čija se vrijednost utvrđuje u iznosu od 1.770.000,00 kn</w:t>
      </w:r>
      <w:r w:rsidR="000327B1">
        <w:rPr>
          <w:rFonts w:eastAsia="Calibri"/>
          <w:b/>
          <w:lang w:eastAsia="en-US"/>
        </w:rPr>
        <w:t>,</w:t>
      </w:r>
    </w:p>
    <w:p w:rsidRDefault="00FF1371" w:rsidP="00FF1371" w:rsidR="00FF1371" w:rsidRPr="00FF1371">
      <w:pPr>
        <w:jc w:val="both"/>
        <w:rPr>
          <w:rFonts w:eastAsia="Calibri"/>
          <w:lang w:eastAsia="en-US"/>
        </w:rPr>
      </w:pPr>
    </w:p>
    <w:p w:rsidRDefault="00FF1371" w:rsidP="00FF1371" w:rsidR="00FF1371" w:rsidRPr="000327B1">
      <w:pPr>
        <w:jc w:val="both"/>
        <w:rPr>
          <w:rFonts w:eastAsia="Calibri"/>
          <w:b/>
          <w:lang w:eastAsia="en-US"/>
        </w:rPr>
      </w:pPr>
      <w:r w:rsidRPr="00FF1371">
        <w:rPr>
          <w:rFonts w:eastAsia="Calibri"/>
          <w:lang w:eastAsia="en-US"/>
        </w:rPr>
        <w:t>-u zk.ul. 24126 k.o. Grad Zagreb, zkčbr. 5023/4 stambeno poslovna zgrada na uglu ulice Kate Dumbović i Badalićeve popisni br. 13812, površine 650 m2 ili 180.7 čhv, 7. ETAŽA 0/0, poslovni prostor br. 5 u galeriji u površini od 166,25 čm, ulaz Kate Dumbović 19</w:t>
      </w:r>
      <w:r w:rsidR="00023377">
        <w:rPr>
          <w:rFonts w:eastAsia="Calibri"/>
          <w:lang w:eastAsia="en-US"/>
        </w:rPr>
        <w:t>,</w:t>
      </w:r>
      <w:r w:rsidR="00023377" w:rsidRPr="00023377">
        <w:rPr>
          <w:rFonts w:eastAsia="Calibri"/>
          <w:lang w:eastAsia="en-US"/>
        </w:rPr>
        <w:t xml:space="preserve"> </w:t>
      </w:r>
      <w:r w:rsidR="00023377" w:rsidRPr="000327B1">
        <w:rPr>
          <w:rFonts w:eastAsia="Calibri"/>
          <w:b/>
          <w:lang w:eastAsia="en-US"/>
        </w:rPr>
        <w:t>čija se vrijednost utvrđuje u iznosu od 927.000,00 kn.</w:t>
      </w:r>
    </w:p>
    <w:p w:rsidRDefault="00FF1371" w:rsidP="00FF1371" w:rsidR="00FF1371" w:rsidRPr="00FF1371">
      <w:pPr>
        <w:jc w:val="both"/>
        <w:rPr>
          <w:rFonts w:eastAsia="Calibri"/>
          <w:lang w:eastAsia="en-US"/>
        </w:rPr>
      </w:pPr>
    </w:p>
    <w:p w:rsidRDefault="000C1111" w:rsidP="00FF1371" w:rsidR="00FF1371" w:rsidRPr="00FF1371">
      <w:pPr>
        <w:jc w:val="both"/>
        <w:rPr>
          <w:rFonts w:eastAsia="Calibri"/>
          <w:lang w:eastAsia="en-US"/>
        </w:rPr>
      </w:pPr>
      <w:r>
        <w:rPr>
          <w:rFonts w:eastAsia="Calibri"/>
          <w:lang w:eastAsia="en-US"/>
        </w:rPr>
        <w:t>d)</w:t>
      </w:r>
      <w:r>
        <w:rPr>
          <w:rFonts w:eastAsia="Calibri"/>
          <w:lang w:eastAsia="en-US"/>
        </w:rPr>
        <w:tab/>
        <w:t xml:space="preserve">nekretnina upisana  u </w:t>
      </w:r>
      <w:r w:rsidR="00FF1371" w:rsidRPr="00FF1371">
        <w:rPr>
          <w:rFonts w:eastAsia="Calibri"/>
          <w:lang w:eastAsia="en-US"/>
        </w:rPr>
        <w:t>Zemljišno-knjižnom odjelu Zadar, Općinskog suda u Zadru:</w:t>
      </w:r>
    </w:p>
    <w:p w:rsidRDefault="00FF1371" w:rsidP="00FF1371" w:rsidR="00FF1371" w:rsidRPr="00FF1371">
      <w:pPr>
        <w:jc w:val="both"/>
        <w:rPr>
          <w:rFonts w:eastAsia="Calibri"/>
          <w:lang w:eastAsia="en-US"/>
        </w:rPr>
      </w:pPr>
    </w:p>
    <w:p w:rsidRDefault="00FF1371" w:rsidP="00023377" w:rsidR="00023377" w:rsidRPr="000327B1">
      <w:pPr>
        <w:jc w:val="both"/>
        <w:rPr>
          <w:rFonts w:eastAsia="Calibri"/>
          <w:b/>
          <w:lang w:eastAsia="en-US"/>
        </w:rPr>
      </w:pPr>
      <w:r w:rsidRPr="00FF1371">
        <w:rPr>
          <w:rFonts w:eastAsia="Calibri"/>
          <w:lang w:eastAsia="en-US"/>
        </w:rPr>
        <w:t>-u zk. ul. 13198 k.o. Zadar, suvlasnički dio 67/10000 zkčbr.</w:t>
      </w:r>
      <w:r w:rsidR="000327B1">
        <w:rPr>
          <w:rFonts w:eastAsia="Calibri"/>
          <w:lang w:eastAsia="en-US"/>
        </w:rPr>
        <w:t xml:space="preserve"> 5212/16,</w:t>
      </w:r>
      <w:r w:rsidRPr="00FF1371">
        <w:rPr>
          <w:rFonts w:eastAsia="Calibri"/>
          <w:lang w:eastAsia="en-US"/>
        </w:rPr>
        <w:t xml:space="preserve"> stambena zg</w:t>
      </w:r>
      <w:r w:rsidR="000327B1">
        <w:rPr>
          <w:rFonts w:eastAsia="Calibri"/>
          <w:lang w:eastAsia="en-US"/>
        </w:rPr>
        <w:t>rada</w:t>
      </w:r>
      <w:r w:rsidRPr="00FF1371">
        <w:rPr>
          <w:rFonts w:eastAsia="Calibri"/>
          <w:lang w:eastAsia="en-US"/>
        </w:rPr>
        <w:t>, dvor, površine 1194 m2, povezano s vlasništvom posebnog dijela 53. etaža, poslovni prostor PP-7 u suterenu i prizemlju, ukupne korisne površine 26,22 m2</w:t>
      </w:r>
      <w:r w:rsidR="00023377">
        <w:rPr>
          <w:rFonts w:eastAsia="Calibri"/>
          <w:lang w:eastAsia="en-US"/>
        </w:rPr>
        <w:t>,</w:t>
      </w:r>
      <w:r w:rsidR="00023377" w:rsidRPr="00023377">
        <w:rPr>
          <w:rFonts w:eastAsia="Calibri"/>
          <w:lang w:eastAsia="en-US"/>
        </w:rPr>
        <w:t xml:space="preserve"> </w:t>
      </w:r>
      <w:r w:rsidR="00023377" w:rsidRPr="000327B1">
        <w:rPr>
          <w:rFonts w:eastAsia="Calibri"/>
          <w:b/>
          <w:lang w:eastAsia="en-US"/>
        </w:rPr>
        <w:t>čija se vrijednost utvrđuje u iznosu od 215.000,00 kn.</w:t>
      </w:r>
    </w:p>
    <w:p w:rsidRDefault="00023377" w:rsidP="00023377" w:rsidR="00023377">
      <w:pPr>
        <w:jc w:val="both"/>
      </w:pPr>
    </w:p>
    <w:p w:rsidRDefault="009E298D" w:rsidP="00F66C5B" w:rsidR="00F66C5B">
      <w:pPr>
        <w:jc w:val="both"/>
        <w:rPr>
          <w:rFonts w:eastAsia="Calibri"/>
          <w:lang w:eastAsia="en-US"/>
        </w:rPr>
      </w:pPr>
      <w:r>
        <w:t>2.)</w:t>
      </w:r>
      <w:r w:rsidR="007D0017">
        <w:t xml:space="preserve"> </w:t>
      </w:r>
      <w:r w:rsidR="00F66C5B" w:rsidRPr="005568C9">
        <w:t xml:space="preserve">Na nekretninama </w:t>
      </w:r>
      <w:r w:rsidR="00F66C5B">
        <w:t>u vlasništvu dužnika</w:t>
      </w:r>
      <w:r w:rsidR="00F66C5B" w:rsidRPr="005568C9">
        <w:t xml:space="preserve"> </w:t>
      </w:r>
      <w:r w:rsidR="00F66C5B">
        <w:t xml:space="preserve">je upisano založno pravo u korist </w:t>
      </w:r>
      <w:r w:rsidR="00F66C5B" w:rsidRPr="005568C9">
        <w:t>razlučn</w:t>
      </w:r>
      <w:r w:rsidR="007D0017">
        <w:t>og</w:t>
      </w:r>
      <w:r w:rsidR="00F66C5B">
        <w:t xml:space="preserve"> vjerovnika </w:t>
      </w:r>
      <w:r w:rsidR="000327B1" w:rsidRPr="000327B1">
        <w:t>Zagrebačka banka d.d., Trg bana Josipa Jelačića 10</w:t>
      </w:r>
      <w:r w:rsidR="000327B1">
        <w:t xml:space="preserve">, </w:t>
      </w:r>
      <w:r w:rsidR="000327B1" w:rsidRPr="000327B1">
        <w:t>Zagreb</w:t>
      </w:r>
      <w:r w:rsidR="000327B1">
        <w:t xml:space="preserve"> (zkčbr. 4860, 4861, 4862, 4863 k.o. Ivanec, zkčbr. 5023/4 k.o. </w:t>
      </w:r>
      <w:r w:rsidR="006279BF">
        <w:t>Grad Zagreb</w:t>
      </w:r>
      <w:r w:rsidR="000327B1">
        <w:t>, zk. ul. 1756 k.o. Savudrija</w:t>
      </w:r>
      <w:r w:rsidR="006279BF">
        <w:t>, zkčbr. 613 k.o. Ivanec</w:t>
      </w:r>
      <w:r w:rsidR="000327B1">
        <w:t xml:space="preserve">), i Erste &amp; Steiermärkische bank d.d., Rijeka Jadranski trg 3a (zkčbr. 4860, 4861, 4862, 4863 k.o. Ivanec i zkčbr. 5023/4 k.o. </w:t>
      </w:r>
      <w:r w:rsidR="006279BF">
        <w:t>Grad Zagreb</w:t>
      </w:r>
      <w:r w:rsidR="000327B1">
        <w:t>),</w:t>
      </w:r>
      <w:r w:rsidR="006279BF" w:rsidRPr="006279BF">
        <w:t xml:space="preserve"> Elektrometal d.d., Ferde Rusana 21</w:t>
      </w:r>
      <w:r w:rsidR="006279BF">
        <w:t>,</w:t>
      </w:r>
      <w:r w:rsidR="006279BF" w:rsidRPr="006279BF">
        <w:t xml:space="preserve"> Bjelovar </w:t>
      </w:r>
      <w:r w:rsidR="006279BF">
        <w:t>(zk. ul. 1756 k.o. Savudrija),</w:t>
      </w:r>
      <w:r w:rsidR="006279BF" w:rsidRPr="006279BF">
        <w:t xml:space="preserve"> </w:t>
      </w:r>
      <w:r w:rsidR="006279BF">
        <w:rPr>
          <w:rFonts w:eastAsia="Calibri"/>
          <w:lang w:eastAsia="en-US"/>
        </w:rPr>
        <w:t>Štefulj-MS d.o.o., N</w:t>
      </w:r>
      <w:r w:rsidR="006279BF" w:rsidRPr="006279BF">
        <w:rPr>
          <w:rFonts w:eastAsia="Calibri"/>
          <w:lang w:eastAsia="en-US"/>
        </w:rPr>
        <w:t>edelišće, Pušćine, Školska 19</w:t>
      </w:r>
      <w:r w:rsidR="006279BF">
        <w:rPr>
          <w:rFonts w:eastAsia="Calibri"/>
          <w:lang w:eastAsia="en-US"/>
        </w:rPr>
        <w:t xml:space="preserve"> i</w:t>
      </w:r>
      <w:r w:rsidR="006279BF" w:rsidRPr="006279BF">
        <w:t xml:space="preserve"> </w:t>
      </w:r>
      <w:r w:rsidR="006279BF" w:rsidRPr="006279BF">
        <w:rPr>
          <w:rFonts w:eastAsia="Calibri"/>
          <w:lang w:eastAsia="en-US"/>
        </w:rPr>
        <w:t>Lim-mont d.o.o., Donji Miholjac, Vrbanovec, Brigada Braće Radića 8</w:t>
      </w:r>
      <w:r w:rsidR="006279BF">
        <w:rPr>
          <w:rFonts w:eastAsia="Calibri"/>
          <w:lang w:eastAsia="en-US"/>
        </w:rPr>
        <w:t xml:space="preserve"> (zkčbr.5212/16 k.o. Zadar)</w:t>
      </w:r>
      <w:r w:rsidR="00CF5E20">
        <w:rPr>
          <w:rFonts w:eastAsia="Calibri"/>
          <w:lang w:eastAsia="en-US"/>
        </w:rPr>
        <w:t>.</w:t>
      </w:r>
    </w:p>
    <w:p w:rsidRDefault="00CF5E20" w:rsidP="00F66C5B" w:rsidR="00CF5E20">
      <w:pPr>
        <w:jc w:val="both"/>
      </w:pPr>
    </w:p>
    <w:p w:rsidRDefault="009E298D" w:rsidP="009E298D" w:rsidR="007773D5" w:rsidRPr="003D63C1">
      <w:pPr>
        <w:jc w:val="both"/>
      </w:pPr>
      <w:r>
        <w:t xml:space="preserve">3.) </w:t>
      </w:r>
      <w:r w:rsidR="007773D5" w:rsidRPr="003D63C1">
        <w:t xml:space="preserve">Početna cijena za nekretnine dužnika na prvom ročištu za dražbu jednaka je </w:t>
      </w:r>
      <w:r w:rsidR="00CC4F27" w:rsidRPr="003D63C1">
        <w:t>utvrđenoj</w:t>
      </w:r>
      <w:r w:rsidR="007773D5" w:rsidRPr="003D63C1">
        <w:t xml:space="preserve"> vrijednosti nekretnina.</w:t>
      </w:r>
    </w:p>
    <w:p w:rsidRDefault="009E298D" w:rsidP="009E298D" w:rsidR="002B0B02" w:rsidRPr="003D63C1">
      <w:pPr>
        <w:jc w:val="both"/>
      </w:pPr>
      <w:r>
        <w:lastRenderedPageBreak/>
        <w:t xml:space="preserve">4.)     </w:t>
      </w:r>
      <w:r w:rsidR="00B62934" w:rsidRPr="003D63C1">
        <w:t>NAČIN PRO</w:t>
      </w:r>
      <w:r w:rsidR="00E8595B" w:rsidRPr="003D63C1">
        <w:t>DAJE:</w:t>
      </w:r>
    </w:p>
    <w:p w:rsidRDefault="00E8595B" w:rsidP="00E8595B" w:rsidR="00E8595B" w:rsidRPr="003D63C1">
      <w:pPr>
        <w:ind w:left="360"/>
        <w:jc w:val="both"/>
      </w:pPr>
    </w:p>
    <w:p w:rsidRDefault="00B43F3B" w:rsidP="00570D7C" w:rsidR="00B43F3B" w:rsidRPr="003D63C1">
      <w:pPr>
        <w:jc w:val="both"/>
        <w:rPr>
          <w:bCs/>
        </w:rPr>
      </w:pPr>
      <w:r w:rsidRPr="003D63C1">
        <w:rPr>
          <w:bCs/>
        </w:rPr>
        <w:tab/>
        <w:t>Ročište za prodaju prvom usmenom javnom dražbom održat će se u zgradi Trgovačkog suda u Varaždinu, Ul. braće Radića 2,</w:t>
      </w:r>
      <w:r w:rsidR="00343A63" w:rsidRPr="003D63C1">
        <w:rPr>
          <w:bCs/>
        </w:rPr>
        <w:t xml:space="preserve"> </w:t>
      </w:r>
      <w:r w:rsidRPr="003D63C1">
        <w:rPr>
          <w:bCs/>
        </w:rPr>
        <w:t xml:space="preserve">soba br. </w:t>
      </w:r>
      <w:r w:rsidR="00F94566">
        <w:rPr>
          <w:bCs/>
        </w:rPr>
        <w:t>221</w:t>
      </w:r>
      <w:r w:rsidRPr="003D63C1">
        <w:rPr>
          <w:bCs/>
        </w:rPr>
        <w:t xml:space="preserve">, dana: </w:t>
      </w:r>
    </w:p>
    <w:p w:rsidRDefault="00B43F3B" w:rsidP="00570D7C" w:rsidR="00B43F3B" w:rsidRPr="003D63C1">
      <w:pPr>
        <w:jc w:val="both"/>
        <w:rPr>
          <w:bCs/>
        </w:rPr>
      </w:pPr>
    </w:p>
    <w:p w:rsidRDefault="00A51D60" w:rsidP="00B43F3B" w:rsidR="00B43F3B" w:rsidRPr="007D0017">
      <w:pPr>
        <w:jc w:val="center"/>
        <w:rPr>
          <w:b/>
          <w:bCs/>
          <w:u w:val="single"/>
        </w:rPr>
      </w:pPr>
      <w:r>
        <w:rPr>
          <w:b/>
          <w:bCs/>
          <w:u w:val="single"/>
        </w:rPr>
        <w:t>1</w:t>
      </w:r>
      <w:r w:rsidR="006279BF">
        <w:rPr>
          <w:b/>
          <w:bCs/>
          <w:u w:val="single"/>
        </w:rPr>
        <w:t>1</w:t>
      </w:r>
      <w:r w:rsidR="00C9726D" w:rsidRPr="007D0017">
        <w:rPr>
          <w:b/>
          <w:bCs/>
          <w:u w:val="single"/>
        </w:rPr>
        <w:t xml:space="preserve">. </w:t>
      </w:r>
      <w:r w:rsidR="006279BF">
        <w:rPr>
          <w:b/>
          <w:bCs/>
          <w:u w:val="single"/>
        </w:rPr>
        <w:t>ožujka</w:t>
      </w:r>
      <w:r w:rsidR="00AD5C9D" w:rsidRPr="007D0017">
        <w:rPr>
          <w:b/>
          <w:bCs/>
          <w:u w:val="single"/>
        </w:rPr>
        <w:t xml:space="preserve"> 201</w:t>
      </w:r>
      <w:r>
        <w:rPr>
          <w:b/>
          <w:bCs/>
          <w:u w:val="single"/>
        </w:rPr>
        <w:t>6</w:t>
      </w:r>
      <w:r w:rsidR="007773D5" w:rsidRPr="007D0017">
        <w:rPr>
          <w:b/>
          <w:bCs/>
          <w:u w:val="single"/>
        </w:rPr>
        <w:t>. godine</w:t>
      </w:r>
      <w:r w:rsidR="00B43F3B" w:rsidRPr="007D0017">
        <w:rPr>
          <w:b/>
          <w:bCs/>
          <w:u w:val="single"/>
        </w:rPr>
        <w:t xml:space="preserve"> u </w:t>
      </w:r>
      <w:r w:rsidR="00C9726D" w:rsidRPr="007D0017">
        <w:rPr>
          <w:b/>
          <w:bCs/>
          <w:u w:val="single"/>
        </w:rPr>
        <w:t>1</w:t>
      </w:r>
      <w:r w:rsidR="00F94566" w:rsidRPr="007D0017">
        <w:rPr>
          <w:b/>
          <w:bCs/>
          <w:u w:val="single"/>
        </w:rPr>
        <w:t>2</w:t>
      </w:r>
      <w:r w:rsidR="007773D5" w:rsidRPr="007D0017">
        <w:rPr>
          <w:b/>
          <w:bCs/>
          <w:u w:val="single"/>
        </w:rPr>
        <w:t xml:space="preserve">,00 </w:t>
      </w:r>
      <w:r w:rsidR="00B43F3B" w:rsidRPr="007D0017">
        <w:rPr>
          <w:b/>
          <w:bCs/>
          <w:u w:val="single"/>
        </w:rPr>
        <w:t>sati.</w:t>
      </w:r>
    </w:p>
    <w:p w:rsidRDefault="00B43F3B" w:rsidP="00570D7C" w:rsidR="00B43F3B" w:rsidRPr="007D0017">
      <w:pPr>
        <w:jc w:val="both"/>
        <w:rPr>
          <w:bCs/>
        </w:rPr>
      </w:pPr>
    </w:p>
    <w:p w:rsidRDefault="00B62934" w:rsidP="009E298D" w:rsidR="00B62934" w:rsidRPr="003D63C1">
      <w:pPr>
        <w:jc w:val="both"/>
      </w:pPr>
      <w:r w:rsidRPr="003D63C1">
        <w:t xml:space="preserve">Ovaj zaključak objavit će se na stečajnoj </w:t>
      </w:r>
      <w:r w:rsidR="007D0017">
        <w:t xml:space="preserve">e </w:t>
      </w:r>
      <w:r w:rsidRPr="003D63C1">
        <w:t>oglasnoj ploči ovoga suda.</w:t>
      </w:r>
    </w:p>
    <w:p w:rsidRDefault="00B43F3B" w:rsidP="00B62934" w:rsidR="00B43F3B" w:rsidRPr="003D63C1">
      <w:pPr>
        <w:jc w:val="both"/>
      </w:pPr>
    </w:p>
    <w:p w:rsidRDefault="00B62934" w:rsidP="009E298D" w:rsidR="00B62934" w:rsidRPr="003D63C1">
      <w:pPr>
        <w:jc w:val="both"/>
      </w:pPr>
      <w:r w:rsidRPr="003D63C1">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B62934" w:rsidP="00B62934" w:rsidR="00B62934" w:rsidRPr="003D63C1">
      <w:pPr>
        <w:jc w:val="both"/>
      </w:pPr>
    </w:p>
    <w:p w:rsidRDefault="009E298D" w:rsidP="009E298D" w:rsidR="00B62934" w:rsidRPr="003D63C1">
      <w:pPr>
        <w:jc w:val="both"/>
      </w:pPr>
      <w:r>
        <w:t xml:space="preserve">5.)      </w:t>
      </w:r>
      <w:r w:rsidR="00B62934" w:rsidRPr="003D63C1">
        <w:t xml:space="preserve">UVJETI </w:t>
      </w:r>
      <w:r>
        <w:t xml:space="preserve"> </w:t>
      </w:r>
      <w:r w:rsidR="00B62934" w:rsidRPr="003D63C1">
        <w:t>PRODAJE:</w:t>
      </w:r>
    </w:p>
    <w:p w:rsidRDefault="00DD612E" w:rsidP="00DD612E" w:rsidR="00DD612E">
      <w:pPr>
        <w:jc w:val="both"/>
        <w:rPr>
          <w:color w:val="FF0000"/>
        </w:rPr>
      </w:pPr>
    </w:p>
    <w:p w:rsidRDefault="00F66C5B" w:rsidP="006279BF" w:rsidR="00F94566">
      <w:pPr>
        <w:jc w:val="both"/>
        <w:rPr>
          <w:color w:val="000000"/>
        </w:rPr>
      </w:pPr>
      <w:r w:rsidRPr="00DD612E">
        <w:rPr>
          <w:color w:val="000000"/>
        </w:rPr>
        <w:t>Utvrđena vrijednost nekretnina</w:t>
      </w:r>
      <w:r w:rsidR="00F94566">
        <w:rPr>
          <w:color w:val="000000"/>
        </w:rPr>
        <w:t xml:space="preserve">: </w:t>
      </w:r>
    </w:p>
    <w:p w:rsidRDefault="00BF6CA9" w:rsidP="006279BF" w:rsidR="00BF6CA9" w:rsidRPr="00F94566">
      <w:pPr>
        <w:jc w:val="both"/>
        <w:rPr>
          <w:color w:val="FF0000"/>
        </w:rPr>
      </w:pPr>
    </w:p>
    <w:p w:rsidRDefault="000C1111" w:rsidP="006279BF" w:rsidR="006279BF" w:rsidRPr="006279BF">
      <w:pPr>
        <w:jc w:val="both"/>
        <w:rPr>
          <w:color w:val="000000"/>
        </w:rPr>
      </w:pPr>
      <w:r>
        <w:rPr>
          <w:color w:val="000000"/>
        </w:rPr>
        <w:t>-</w:t>
      </w:r>
      <w:r w:rsidR="006279BF" w:rsidRPr="006279BF">
        <w:rPr>
          <w:color w:val="000000"/>
        </w:rPr>
        <w:t>nekretnine upisane u Zemljišnoknjižnom odjelu Buje, Općinskog suda u Puli,</w:t>
      </w:r>
    </w:p>
    <w:p w:rsidRDefault="006279BF" w:rsidP="006279BF" w:rsidR="006279BF" w:rsidRPr="006279BF">
      <w:pPr>
        <w:jc w:val="both"/>
        <w:rPr>
          <w:color w:val="000000"/>
        </w:rPr>
      </w:pPr>
    </w:p>
    <w:p w:rsidRDefault="006279BF" w:rsidP="006279BF" w:rsidR="006279BF">
      <w:pPr>
        <w:jc w:val="both"/>
        <w:rPr>
          <w:color w:val="000000"/>
        </w:rPr>
      </w:pPr>
      <w:r w:rsidRPr="006279BF">
        <w:rPr>
          <w:color w:val="000000"/>
        </w:rPr>
        <w:t>-u zk. ul. br. 1756 k. o. Savudrija, 1/100 dijela suvlasničkog dijela kuće sagrađene na pravu građenja na zkčbr. 185/483 upisane u zk. ul. 1380 ove k.o., povezano sa vlasništvom posebnog dijela 10. etaža s kojim je povezano pravo vlasništva u suvlasništvu cijele nekretnine posebnog dijela zgrade: jedinica 10 obojana zeleno točkasto - parkirno mjesto 23. parkirno mjesto u suterenu 16,39 m2 ukupno: 16,39 m2,</w:t>
      </w:r>
    </w:p>
    <w:p w:rsidRDefault="00BF6CA9" w:rsidP="006279BF" w:rsidR="00BF6CA9" w:rsidRPr="006279BF">
      <w:pPr>
        <w:jc w:val="both"/>
        <w:rPr>
          <w:color w:val="000000"/>
        </w:rPr>
      </w:pPr>
    </w:p>
    <w:p w:rsidRDefault="006279BF" w:rsidP="006279BF" w:rsidR="006279BF" w:rsidRPr="006279BF">
      <w:pPr>
        <w:jc w:val="both"/>
        <w:rPr>
          <w:b/>
          <w:color w:val="000000"/>
        </w:rPr>
      </w:pPr>
      <w:r w:rsidRPr="006279BF">
        <w:rPr>
          <w:color w:val="000000"/>
        </w:rPr>
        <w:t xml:space="preserve">- u zk. ul. br. 1756 k. o. Savudrija, 9/100 dijela suvlasničkog dijela kuće sagrađene na pravu građenja na zkčbr. 185/483 upisane u zk. ul. 1380 ove k.o., povezano sa vlasništvom posebnog dijela 21. etaža s kojim je povezano pravo vlasništva u suvlasništvu cijele nekretnine posebnog dijela zgrade: Jedinica 432 obojana žutozeleno - zapadni stan na drugom katu 3 spremište u suterenu sa 9,95 m2 82 hodnik II. kat sa 3,09 m2 83 wc II. kat sa 2,22 m2 84 kupatilo II. kat sa 7,19 m2 85 soba II. kat sa 17,88 m2 86 soba II. kat sa 12,34 m2 87 kupatilo II. kat sa 4,98 m2 88 dn. bor. i kuh. II. kat sa 42,79 m2 89 terasa II. kat sa 15,56 m2 ukupno: 116,00 m2, </w:t>
      </w:r>
      <w:r w:rsidRPr="006279BF">
        <w:rPr>
          <w:b/>
          <w:color w:val="000000"/>
        </w:rPr>
        <w:t>čija se vrijednost utvrđuje u iznosu od 1.960.000,00 kn.</w:t>
      </w:r>
    </w:p>
    <w:p w:rsidRDefault="006279BF" w:rsidP="006279BF" w:rsidR="006279BF" w:rsidRPr="006279BF">
      <w:pPr>
        <w:jc w:val="both"/>
        <w:rPr>
          <w:color w:val="000000"/>
        </w:rPr>
      </w:pPr>
    </w:p>
    <w:p w:rsidRDefault="000C1111" w:rsidP="006279BF" w:rsidR="006279BF" w:rsidRPr="006279BF">
      <w:pPr>
        <w:jc w:val="both"/>
        <w:rPr>
          <w:color w:val="000000"/>
        </w:rPr>
      </w:pPr>
      <w:r>
        <w:rPr>
          <w:color w:val="000000"/>
        </w:rPr>
        <w:t>-</w:t>
      </w:r>
      <w:r w:rsidR="006279BF" w:rsidRPr="006279BF">
        <w:rPr>
          <w:color w:val="000000"/>
        </w:rPr>
        <w:t>nekretnine upisane u Zemljišno-knjižnom odjelu Ivanec, Općinskog suda u Varaždinu:</w:t>
      </w:r>
    </w:p>
    <w:p w:rsidRDefault="006279BF" w:rsidP="006279BF" w:rsidR="006279BF" w:rsidRPr="006279BF">
      <w:pPr>
        <w:jc w:val="both"/>
        <w:rPr>
          <w:color w:val="000000"/>
        </w:rPr>
      </w:pPr>
    </w:p>
    <w:p w:rsidRDefault="006279BF" w:rsidP="006279BF" w:rsidR="006279BF">
      <w:pPr>
        <w:jc w:val="both"/>
        <w:rPr>
          <w:b/>
          <w:color w:val="000000"/>
        </w:rPr>
      </w:pPr>
      <w:r w:rsidRPr="006279BF">
        <w:rPr>
          <w:color w:val="000000"/>
        </w:rPr>
        <w:t xml:space="preserve">- u zk. ul. br. 7746 k. o. Ivanec, zkčbr. 4860, poslovna zgrada broj 1 D u Ivanečkom naselju i dvorište, površine 5790 m2, dvorište, površine 4527 m2, poslovna zgrada broj 1D, površine 1263 m2, zkčbr. 4861, oranica Polanjka, površine 939 m2, zkčbr. 4862, oranica Polanjka, površine 967 m2, zkčbr. 4863, oranica Polanjka, površine 1011 m2 </w:t>
      </w:r>
      <w:r w:rsidRPr="006279BF">
        <w:rPr>
          <w:b/>
          <w:color w:val="000000"/>
        </w:rPr>
        <w:t>čija se vrijednost utvrđuje u iznosu od 6.940.000,00 kn,</w:t>
      </w:r>
    </w:p>
    <w:p w:rsidRDefault="00BF6CA9" w:rsidP="006279BF" w:rsidR="00BF6CA9" w:rsidRPr="00CF5E20">
      <w:pPr>
        <w:jc w:val="both"/>
        <w:rPr>
          <w:b/>
          <w:color w:val="000000"/>
        </w:rPr>
      </w:pPr>
    </w:p>
    <w:p w:rsidRDefault="006279BF" w:rsidP="006279BF" w:rsidR="006279BF">
      <w:pPr>
        <w:jc w:val="both"/>
        <w:rPr>
          <w:b/>
          <w:color w:val="000000"/>
        </w:rPr>
      </w:pPr>
      <w:r w:rsidRPr="006279BF">
        <w:rPr>
          <w:color w:val="000000"/>
        </w:rPr>
        <w:t xml:space="preserve">-u zk. ul. br. 13471 k. o. Ivanec, 843/10664 suvlasničkog dijela zkčbr. 613, zgrada mješovite uporabe kbr. 28,30,30/1 i 30/B i dvorište Akademika Mirka Maleza, površine 884 m2, povezanog s vlasništvom posebnog dijela 8. etaža broj 8., koja se sastoji od poslovnog prostora koji je na građevnom planu zgrade označen oznakom 8. a nalazi se u prizemlju predmetne zgrade a sastoji se od poslovnog prostora u prizemlju i to trijem 1 korisne površine od 4,20 m2, poslovne prostorije 1 korisne površine od 9,90 m2, poslovne prostrije 2 korisne površine od 19,40 m2, poslovne prostorije 3, korisne površine od 12,10 m2, poslovne prostorije 4 korisne površine od 12,10 m2 hodnika 2 korisne površine od 11,90 m2, </w:t>
      </w:r>
      <w:r w:rsidRPr="006279BF">
        <w:rPr>
          <w:color w:val="000000"/>
        </w:rPr>
        <w:lastRenderedPageBreak/>
        <w:t xml:space="preserve">sanitarnog čvora 1 korisne površine od 2,40 m2, kupaone 1 korisne površine od 2,80 m2, kupaone 2 korisne površine od 3,30 m2 i spremišta 8 korisne površine od 2,10 m2, ukupne površine 80,20 m2, </w:t>
      </w:r>
      <w:r w:rsidRPr="006279BF">
        <w:rPr>
          <w:b/>
          <w:color w:val="000000"/>
        </w:rPr>
        <w:t>čija se vrijednost utvrđuje u iznosu od 522.000,00 kn.</w:t>
      </w:r>
    </w:p>
    <w:p w:rsidRDefault="00BF6CA9" w:rsidP="006279BF" w:rsidR="00BF6CA9" w:rsidRPr="006279BF">
      <w:pPr>
        <w:jc w:val="both"/>
        <w:rPr>
          <w:b/>
          <w:color w:val="000000"/>
        </w:rPr>
      </w:pPr>
    </w:p>
    <w:p w:rsidRDefault="000C1111" w:rsidP="006279BF" w:rsidR="006279BF" w:rsidRPr="006279BF">
      <w:pPr>
        <w:jc w:val="both"/>
        <w:rPr>
          <w:color w:val="000000"/>
        </w:rPr>
      </w:pPr>
      <w:r>
        <w:rPr>
          <w:color w:val="000000"/>
        </w:rPr>
        <w:t>-</w:t>
      </w:r>
      <w:r w:rsidR="006279BF" w:rsidRPr="006279BF">
        <w:rPr>
          <w:color w:val="000000"/>
        </w:rPr>
        <w:t>nekretnine upisane u Zemljišno-knjižnom odjelu Zagreb, Općinskog građanskog suda u Zagrebu:</w:t>
      </w:r>
    </w:p>
    <w:p w:rsidRDefault="006279BF" w:rsidP="006279BF" w:rsidR="006279BF" w:rsidRPr="006279BF">
      <w:pPr>
        <w:jc w:val="both"/>
        <w:rPr>
          <w:color w:val="000000"/>
        </w:rPr>
      </w:pPr>
    </w:p>
    <w:p w:rsidRDefault="006279BF" w:rsidP="006279BF" w:rsidR="006279BF">
      <w:pPr>
        <w:jc w:val="both"/>
        <w:rPr>
          <w:b/>
          <w:color w:val="000000"/>
        </w:rPr>
      </w:pPr>
      <w:r w:rsidRPr="006279BF">
        <w:rPr>
          <w:color w:val="000000"/>
        </w:rPr>
        <w:t xml:space="preserve">-u zk.ul. 24126 k.o. Grad Zagreb, zkčbr. 5023/4 stambeno poslovna zgrada na uglu ulice Kate Dumbović i Badalićeve popisni br. 13812, površine 650 m2 ili 180.7 čhv, 5. ETAŽA 0/0, poslovni prostor br. 1 u podrumu u površini od 320,09 m2, ulaz Kate Dumbović 19, </w:t>
      </w:r>
      <w:r w:rsidRPr="006279BF">
        <w:rPr>
          <w:b/>
          <w:color w:val="000000"/>
        </w:rPr>
        <w:t>čija se vrijednost utvrđuje u iznosu od 1.380.000,00 kn,</w:t>
      </w:r>
    </w:p>
    <w:p w:rsidRDefault="00BF6CA9" w:rsidP="006279BF" w:rsidR="00BF6CA9" w:rsidRPr="006279BF">
      <w:pPr>
        <w:jc w:val="both"/>
        <w:rPr>
          <w:b/>
          <w:color w:val="000000"/>
        </w:rPr>
      </w:pPr>
    </w:p>
    <w:p w:rsidRDefault="006279BF" w:rsidP="006279BF" w:rsidR="006279BF">
      <w:pPr>
        <w:jc w:val="both"/>
        <w:rPr>
          <w:b/>
          <w:color w:val="000000"/>
        </w:rPr>
      </w:pPr>
      <w:r w:rsidRPr="006279BF">
        <w:rPr>
          <w:color w:val="000000"/>
        </w:rPr>
        <w:t xml:space="preserve">-u zk.ul. 24126 k.o. Grad Zagreb, zkčbr. 5023/4 stambeno poslovna zgrada na uglu ulice Kate Dumbović i Badalićeve popisni br. 13812, površine 650 m2 ili 180.7 čhv, 6. ETAŽA 0/0, poslovni prostor br. 4 u prizemlju u površini od 323,88 čm, ulaz Kate Dumbović 19, </w:t>
      </w:r>
      <w:r w:rsidRPr="006279BF">
        <w:rPr>
          <w:b/>
          <w:color w:val="000000"/>
        </w:rPr>
        <w:t>čija se vrijednost utvrđuje u iznosu od 1.770.000,00 kn,</w:t>
      </w:r>
    </w:p>
    <w:p w:rsidRDefault="00BF6CA9" w:rsidP="006279BF" w:rsidR="00BF6CA9" w:rsidRPr="006279BF">
      <w:pPr>
        <w:jc w:val="both"/>
        <w:rPr>
          <w:b/>
          <w:color w:val="000000"/>
        </w:rPr>
      </w:pPr>
    </w:p>
    <w:p w:rsidRDefault="006279BF" w:rsidP="006279BF" w:rsidR="006279BF" w:rsidRPr="006279BF">
      <w:pPr>
        <w:jc w:val="both"/>
        <w:rPr>
          <w:b/>
          <w:color w:val="000000"/>
        </w:rPr>
      </w:pPr>
      <w:r w:rsidRPr="006279BF">
        <w:rPr>
          <w:color w:val="000000"/>
        </w:rPr>
        <w:t xml:space="preserve">-u zk.ul. 24126 k.o. Grad Zagreb, zkčbr. 5023/4 stambeno poslovna zgrada na uglu ulice Kate Dumbović i Badalićeve popisni br. 13812, površine 650 m2 ili 180.7 čhv, 7. ETAŽA 0/0, poslovni prostor br. 5 u galeriji u površini od 166,25 čm, ulaz Kate Dumbović 19, </w:t>
      </w:r>
      <w:r w:rsidRPr="006279BF">
        <w:rPr>
          <w:b/>
          <w:color w:val="000000"/>
        </w:rPr>
        <w:t>čija se vrijednost utvrđuje u iznosu od 927.000,00 kn.</w:t>
      </w:r>
    </w:p>
    <w:p w:rsidRDefault="006279BF" w:rsidP="006279BF" w:rsidR="006279BF" w:rsidRPr="006279BF">
      <w:pPr>
        <w:jc w:val="both"/>
        <w:rPr>
          <w:color w:val="000000"/>
        </w:rPr>
      </w:pPr>
    </w:p>
    <w:p w:rsidRDefault="000C1111" w:rsidP="006279BF" w:rsidR="006279BF" w:rsidRPr="006279BF">
      <w:pPr>
        <w:jc w:val="both"/>
        <w:rPr>
          <w:color w:val="000000"/>
        </w:rPr>
      </w:pPr>
      <w:r>
        <w:rPr>
          <w:color w:val="000000"/>
        </w:rPr>
        <w:t xml:space="preserve">nekretnina upisana u </w:t>
      </w:r>
      <w:r w:rsidR="006279BF" w:rsidRPr="006279BF">
        <w:rPr>
          <w:color w:val="000000"/>
        </w:rPr>
        <w:t>Zemljišno-knjižnom odjelu Zadar, Općinskog suda u Zadru:</w:t>
      </w:r>
    </w:p>
    <w:p w:rsidRDefault="006279BF" w:rsidP="006279BF" w:rsidR="006279BF" w:rsidRPr="006279BF">
      <w:pPr>
        <w:jc w:val="both"/>
        <w:rPr>
          <w:color w:val="000000"/>
        </w:rPr>
      </w:pPr>
    </w:p>
    <w:p w:rsidRDefault="006279BF" w:rsidP="006279BF" w:rsidR="007D0017">
      <w:pPr>
        <w:jc w:val="both"/>
        <w:rPr>
          <w:b/>
          <w:color w:val="000000"/>
        </w:rPr>
      </w:pPr>
      <w:r w:rsidRPr="006279BF">
        <w:rPr>
          <w:color w:val="000000"/>
        </w:rPr>
        <w:t xml:space="preserve">-u zk. ul. 13198 k.o. Zadar, suvlasnički dio 67/10000 zkčbr. 5212/16, stambena zgrada, dvor, površine 1194 m2, povezano s vlasništvom posebnog dijela 53. etaža, poslovni prostor PP-7 u suterenu i prizemlju, ukupne korisne površine 26,22 m2, </w:t>
      </w:r>
      <w:r w:rsidRPr="006279BF">
        <w:rPr>
          <w:b/>
          <w:color w:val="000000"/>
        </w:rPr>
        <w:t>čija se vrijednost utvrđuje u iznosu od 215.000,00 kn.</w:t>
      </w:r>
    </w:p>
    <w:p w:rsidRDefault="006279BF" w:rsidP="006279BF" w:rsidR="006279BF" w:rsidRPr="006279BF">
      <w:pPr>
        <w:jc w:val="both"/>
        <w:rPr>
          <w:b/>
          <w:color w:val="FF0000"/>
        </w:rPr>
      </w:pPr>
    </w:p>
    <w:p w:rsidRDefault="007B70EF" w:rsidP="003E54A8" w:rsidR="009E298D" w:rsidRPr="009E298D">
      <w:pPr>
        <w:numPr>
          <w:ilvl w:val="0"/>
          <w:numId w:val="6"/>
        </w:numPr>
        <w:tabs>
          <w:tab w:pos="1065" w:val="clear"/>
          <w:tab w:pos="0" w:val="num"/>
        </w:tabs>
        <w:ind w:firstLine="0" w:left="0"/>
        <w:jc w:val="both"/>
      </w:pPr>
      <w:r>
        <w:rPr>
          <w:color w:val="000000"/>
        </w:rPr>
        <w:t xml:space="preserve"> </w:t>
      </w:r>
      <w:r w:rsidR="009E298D">
        <w:rPr>
          <w:color w:val="000000"/>
        </w:rPr>
        <w:t>N</w:t>
      </w:r>
      <w:r w:rsidR="00F66C5B">
        <w:rPr>
          <w:color w:val="000000"/>
        </w:rPr>
        <w:t>ekretnine</w:t>
      </w:r>
      <w:r w:rsidR="00024FE0" w:rsidRPr="004258CD">
        <w:rPr>
          <w:color w:val="000000"/>
        </w:rPr>
        <w:t xml:space="preserve"> se na I.</w:t>
      </w:r>
      <w:r w:rsidR="00F66C5B">
        <w:rPr>
          <w:color w:val="000000"/>
        </w:rPr>
        <w:t xml:space="preserve"> dražbi ne mogu</w:t>
      </w:r>
      <w:r w:rsidR="003E54A8" w:rsidRPr="004258CD">
        <w:rPr>
          <w:color w:val="000000"/>
        </w:rPr>
        <w:t xml:space="preserve"> prodati ispod </w:t>
      </w:r>
      <w:r w:rsidR="00CC4F27" w:rsidRPr="004258CD">
        <w:rPr>
          <w:color w:val="000000"/>
        </w:rPr>
        <w:t xml:space="preserve">utvrđene </w:t>
      </w:r>
      <w:r w:rsidR="003E54A8" w:rsidRPr="004258CD">
        <w:rPr>
          <w:color w:val="000000"/>
        </w:rPr>
        <w:t>vrijednosti</w:t>
      </w:r>
      <w:r w:rsidR="004258CD" w:rsidRPr="004258CD">
        <w:rPr>
          <w:color w:val="000000"/>
        </w:rPr>
        <w:t>.</w:t>
      </w:r>
      <w:r>
        <w:rPr>
          <w:color w:val="000000"/>
        </w:rPr>
        <w:t xml:space="preserve"> Sve poreze i pristojbe u svezi s prodajom snosi kupac.</w:t>
      </w:r>
    </w:p>
    <w:p w:rsidRDefault="009E298D" w:rsidP="009E298D" w:rsidR="009E298D">
      <w:pPr>
        <w:pStyle w:val="Odlomakpopisa"/>
        <w:rPr>
          <w:color w:val="000000"/>
        </w:rPr>
      </w:pPr>
    </w:p>
    <w:p w:rsidRDefault="003E54A8" w:rsidP="009E298D" w:rsidR="00B62934">
      <w:pPr>
        <w:numPr>
          <w:ilvl w:val="0"/>
          <w:numId w:val="6"/>
        </w:numPr>
        <w:tabs>
          <w:tab w:pos="1065" w:val="clear"/>
          <w:tab w:pos="0" w:val="num"/>
        </w:tabs>
        <w:ind w:firstLine="0" w:left="0"/>
        <w:jc w:val="both"/>
      </w:pPr>
      <w:r w:rsidRPr="004258CD">
        <w:rPr>
          <w:color w:val="000000"/>
        </w:rPr>
        <w:t xml:space="preserve"> </w:t>
      </w:r>
      <w:r w:rsidR="00347FFD" w:rsidRPr="003D63C1">
        <w:t>Prodajom nekretnina brišu se sv</w:t>
      </w:r>
      <w:r w:rsidR="00ED4477">
        <w:t>a</w:t>
      </w:r>
      <w:r w:rsidR="00347FFD" w:rsidRPr="003D63C1">
        <w:t xml:space="preserve"> </w:t>
      </w:r>
      <w:r w:rsidR="00ED4477">
        <w:t>založna prava</w:t>
      </w:r>
      <w:r w:rsidR="00347FFD" w:rsidRPr="003D63C1">
        <w:t xml:space="preserve"> na istima. </w:t>
      </w:r>
    </w:p>
    <w:p w:rsidRDefault="009E298D" w:rsidP="009E298D" w:rsidR="009E298D">
      <w:pPr>
        <w:pStyle w:val="Odlomakpopisa"/>
      </w:pPr>
    </w:p>
    <w:p w:rsidRDefault="00347FFD" w:rsidP="009E298D" w:rsidR="00347FFD">
      <w:pPr>
        <w:numPr>
          <w:ilvl w:val="0"/>
          <w:numId w:val="6"/>
        </w:numPr>
        <w:tabs>
          <w:tab w:pos="1065" w:val="clear"/>
          <w:tab w:pos="0" w:val="num"/>
        </w:tabs>
        <w:ind w:firstLine="0" w:left="0"/>
        <w:jc w:val="both"/>
      </w:pPr>
      <w:r w:rsidRPr="003D63C1">
        <w:t>Ako se nekretni</w:t>
      </w:r>
      <w:r w:rsidR="00AD5C9D" w:rsidRPr="003D63C1">
        <w:t>ne</w:t>
      </w:r>
      <w:r w:rsidRPr="003D63C1">
        <w:t xml:space="preserve"> ne prodaju niti na drugom ročištu za prodaju po utvrđenoj vrijednosti, na narednim roč</w:t>
      </w:r>
      <w:r w:rsidR="007D0017">
        <w:t xml:space="preserve">ištima za prodaju nekretnine </w:t>
      </w:r>
      <w:r w:rsidRPr="003D63C1">
        <w:t>mogu se prodavati za nižu vrijednost koju zaključkom odredi stečajni sudac.</w:t>
      </w:r>
    </w:p>
    <w:p w:rsidRDefault="009E298D" w:rsidP="009E298D" w:rsidR="009E298D">
      <w:pPr>
        <w:pStyle w:val="Odlomakpopisa"/>
      </w:pPr>
    </w:p>
    <w:p w:rsidRDefault="00347FFD" w:rsidP="003E54A8" w:rsidR="00347FFD">
      <w:pPr>
        <w:numPr>
          <w:ilvl w:val="0"/>
          <w:numId w:val="6"/>
        </w:numPr>
        <w:tabs>
          <w:tab w:pos="1065" w:val="clear"/>
          <w:tab w:pos="0" w:val="num"/>
        </w:tabs>
        <w:ind w:firstLine="0" w:left="0"/>
        <w:jc w:val="both"/>
      </w:pPr>
      <w:r w:rsidRPr="003D63C1">
        <w:t>Kao kupci mogu sudjelovati sa</w:t>
      </w:r>
      <w:r w:rsidR="006279BF">
        <w:t xml:space="preserve">mo osobe koje su </w:t>
      </w:r>
      <w:r w:rsidR="007B70EF">
        <w:t>najkasnije 3</w:t>
      </w:r>
      <w:r w:rsidRPr="003D63C1">
        <w:t xml:space="preserve"> dana prije ročišta za dražbu </w:t>
      </w:r>
      <w:r w:rsidR="003E54A8" w:rsidRPr="003D63C1">
        <w:t>uplatili jamčevinu u iznosu od 10</w:t>
      </w:r>
      <w:r w:rsidRPr="003D63C1">
        <w:t>% od utvrđene vrij</w:t>
      </w:r>
      <w:r w:rsidR="004258CD">
        <w:t>ednosti nekretnina,</w:t>
      </w:r>
      <w:r w:rsidRPr="003D63C1">
        <w:t xml:space="preserve"> koja se uplaćuje na račun T</w:t>
      </w:r>
      <w:r w:rsidR="009473EC" w:rsidRPr="003D63C1">
        <w:t>rgovačkog suda u Varaždinu broj HR4023900011300002754,</w:t>
      </w:r>
      <w:r w:rsidRPr="003D63C1">
        <w:t xml:space="preserve"> otvoren kod Hrvatske poštanske banke d.d.</w:t>
      </w:r>
      <w:r w:rsidR="009473EC" w:rsidRPr="003D63C1">
        <w:t>, pozivom</w:t>
      </w:r>
      <w:r w:rsidR="00F66C5B">
        <w:t xml:space="preserve"> na poslovni broj spisa St-</w:t>
      </w:r>
      <w:r w:rsidR="00CF5E20">
        <w:t>71</w:t>
      </w:r>
      <w:r w:rsidR="00F94566">
        <w:t>/1</w:t>
      </w:r>
      <w:r w:rsidR="00CF5E20">
        <w:t>5</w:t>
      </w:r>
      <w:r w:rsidR="009473EC" w:rsidRPr="003D63C1">
        <w:t>.</w:t>
      </w:r>
      <w:r w:rsidRPr="003D63C1">
        <w:t xml:space="preserve"> Potvrdu o uplati jamčevine svaki sudionik dužan je predočiti na dražbi prije početka dražbe.</w:t>
      </w:r>
    </w:p>
    <w:p w:rsidRDefault="009E298D" w:rsidP="009E298D" w:rsidR="009E298D">
      <w:pPr>
        <w:pStyle w:val="Odlomakpopisa"/>
      </w:pPr>
    </w:p>
    <w:p w:rsidRDefault="00347FFD" w:rsidP="003E54A8" w:rsidR="00347FFD">
      <w:pPr>
        <w:numPr>
          <w:ilvl w:val="0"/>
          <w:numId w:val="6"/>
        </w:numPr>
        <w:tabs>
          <w:tab w:pos="1065" w:val="clear"/>
          <w:tab w:pos="0" w:val="num"/>
        </w:tabs>
        <w:ind w:firstLine="0" w:left="0"/>
        <w:jc w:val="both"/>
      </w:pPr>
      <w:r w:rsidRPr="003D63C1">
        <w:t>Osobe koje ne uplate jamčevinu neće moći sudjelovati u dražbi.</w:t>
      </w:r>
    </w:p>
    <w:p w:rsidRDefault="009E298D" w:rsidP="009E298D" w:rsidR="009E298D">
      <w:pPr>
        <w:pStyle w:val="Odlomakpopisa"/>
      </w:pPr>
    </w:p>
    <w:p w:rsidRDefault="00347FFD" w:rsidP="003E54A8" w:rsidR="00347FFD">
      <w:pPr>
        <w:numPr>
          <w:ilvl w:val="0"/>
          <w:numId w:val="6"/>
        </w:numPr>
        <w:tabs>
          <w:tab w:pos="1065" w:val="clear"/>
          <w:tab w:pos="0" w:val="num"/>
        </w:tabs>
        <w:ind w:firstLine="0" w:left="0"/>
        <w:jc w:val="both"/>
      </w:pPr>
      <w:r w:rsidRPr="003D63C1">
        <w:t>Sudionik</w:t>
      </w:r>
      <w:r w:rsidR="00F94566">
        <w:t>u</w:t>
      </w:r>
      <w:r w:rsidRPr="003D63C1">
        <w:t xml:space="preserve"> čija će ponuda biti prihvaćena, jamčevina će se ur</w:t>
      </w:r>
      <w:r w:rsidR="00CF5E20">
        <w:t xml:space="preserve">ačunati u kupoprodajnu cijenu, </w:t>
      </w:r>
      <w:r w:rsidRPr="003D63C1">
        <w:t>a ostalim sudionicima će biti vraćena najkasnije u roku od 8 dana.</w:t>
      </w:r>
    </w:p>
    <w:p w:rsidRDefault="009E298D" w:rsidP="009E298D" w:rsidR="009E298D">
      <w:pPr>
        <w:pStyle w:val="Odlomakpopisa"/>
      </w:pPr>
    </w:p>
    <w:p w:rsidRDefault="00347FFD" w:rsidP="003E54A8" w:rsidR="00347FFD">
      <w:pPr>
        <w:numPr>
          <w:ilvl w:val="0"/>
          <w:numId w:val="6"/>
        </w:numPr>
        <w:tabs>
          <w:tab w:pos="1065" w:val="clear"/>
          <w:tab w:pos="0" w:val="num"/>
        </w:tabs>
        <w:ind w:firstLine="0" w:left="0"/>
        <w:jc w:val="both"/>
      </w:pPr>
      <w:r w:rsidRPr="003D63C1">
        <w:t>Jamčevinu nisu dužni položiti razlučni vjerovnici.</w:t>
      </w:r>
    </w:p>
    <w:p w:rsidRDefault="009E298D" w:rsidP="009E298D" w:rsidR="009E298D">
      <w:pPr>
        <w:pStyle w:val="Odlomakpopisa"/>
      </w:pPr>
    </w:p>
    <w:p w:rsidRDefault="00F94566" w:rsidP="003E54A8" w:rsidR="00347FFD">
      <w:pPr>
        <w:numPr>
          <w:ilvl w:val="0"/>
          <w:numId w:val="6"/>
        </w:numPr>
        <w:tabs>
          <w:tab w:pos="1065" w:val="clear"/>
          <w:tab w:pos="0" w:val="num"/>
        </w:tabs>
        <w:ind w:firstLine="0" w:left="0"/>
        <w:jc w:val="both"/>
      </w:pPr>
      <w:r>
        <w:lastRenderedPageBreak/>
        <w:t xml:space="preserve">Kupac je </w:t>
      </w:r>
      <w:r w:rsidR="00347FFD" w:rsidRPr="003D63C1">
        <w:t xml:space="preserve">dužan uplatiti razliku između uplaćene jamčevine i postignute kupoprodajne cijene </w:t>
      </w:r>
      <w:r w:rsidR="00CF5E20" w:rsidRPr="003D63C1">
        <w:t xml:space="preserve">u roku od </w:t>
      </w:r>
      <w:r w:rsidR="00CF5E20" w:rsidRPr="002B268B">
        <w:t xml:space="preserve">30 </w:t>
      </w:r>
      <w:r w:rsidR="00CF5E20" w:rsidRPr="003D63C1">
        <w:t xml:space="preserve">dana </w:t>
      </w:r>
      <w:r w:rsidR="00CF5E20">
        <w:t>od dana obavijesti o pravomoćnosti rješenja o dosudi</w:t>
      </w:r>
      <w:r w:rsidR="00CF5E20" w:rsidRPr="003D63C1">
        <w:t>.</w:t>
      </w:r>
      <w:r w:rsidR="009E298D">
        <w:t xml:space="preserve"> </w:t>
      </w:r>
      <w:r w:rsidR="00347FFD" w:rsidRPr="003D63C1">
        <w:t>Ako kupac u tom roku ne položi kupovninu, sud će posebnim rješen</w:t>
      </w:r>
      <w:r>
        <w:t xml:space="preserve">jem odrediti prodaju nevažećom </w:t>
      </w:r>
      <w:r w:rsidR="00347FFD" w:rsidRPr="003D63C1">
        <w:t>i odrediti novu prodaju, uz uvjete za prodaju koja je oglašena nevažećom, a</w:t>
      </w:r>
      <w:r>
        <w:t xml:space="preserve"> iz položene jamčevine namirit </w:t>
      </w:r>
      <w:r w:rsidR="00CF5E20">
        <w:t xml:space="preserve">će se troškovi nove prodaje </w:t>
      </w:r>
      <w:r w:rsidR="00347FFD" w:rsidRPr="003D63C1">
        <w:t xml:space="preserve">i namiriti razlika između kupovnine postignute na prijašnjoj prodaji i </w:t>
      </w:r>
      <w:r>
        <w:t xml:space="preserve">na </w:t>
      </w:r>
      <w:r w:rsidR="00347FFD" w:rsidRPr="003D63C1">
        <w:t>novoj prodaji.</w:t>
      </w:r>
    </w:p>
    <w:p w:rsidRDefault="00BF6CA9" w:rsidP="00BF6CA9" w:rsidR="00BF6CA9">
      <w:pPr>
        <w:pStyle w:val="Odlomakpopisa"/>
      </w:pPr>
    </w:p>
    <w:p w:rsidRDefault="00AD5C9D" w:rsidP="003E54A8" w:rsidR="00347FFD">
      <w:pPr>
        <w:numPr>
          <w:ilvl w:val="0"/>
          <w:numId w:val="6"/>
        </w:numPr>
        <w:tabs>
          <w:tab w:pos="1065" w:val="clear"/>
          <w:tab w:pos="0" w:val="num"/>
        </w:tabs>
        <w:ind w:firstLine="0" w:left="0"/>
        <w:jc w:val="both"/>
      </w:pPr>
      <w:r w:rsidRPr="003D63C1">
        <w:t>Nekretnine</w:t>
      </w:r>
      <w:r w:rsidR="00347FFD" w:rsidRPr="003D63C1">
        <w:t xml:space="preserve"> će se rješenjem o dosudi dosuditi kupcu koji ponudi najpovoljniju cijenu. Nekretnine i pokretnine će se dosuditi i kupcima koji su ponudili nižu cijenu prema veličini ponuđene cijene, ako kupci koji su ponudili veću cijenu ne pol</w:t>
      </w:r>
      <w:r w:rsidR="00CF5E20">
        <w:t xml:space="preserve">ože kupovninu u roku iz </w:t>
      </w:r>
      <w:r w:rsidR="003E54A8" w:rsidRPr="003D63C1">
        <w:t>točke 5</w:t>
      </w:r>
      <w:r w:rsidR="007B70EF">
        <w:t>.</w:t>
      </w:r>
      <w:r w:rsidR="00CF5E20">
        <w:t xml:space="preserve"> h</w:t>
      </w:r>
      <w:r w:rsidR="00347FFD" w:rsidRPr="003D63C1">
        <w:t xml:space="preserve"> ovog zaključka.</w:t>
      </w:r>
    </w:p>
    <w:p w:rsidRDefault="007B70EF" w:rsidP="007B70EF" w:rsidR="007B70EF">
      <w:pPr>
        <w:pStyle w:val="Odlomakpopisa"/>
      </w:pPr>
    </w:p>
    <w:p w:rsidRDefault="00347FFD" w:rsidP="003E54A8" w:rsidR="00347FFD">
      <w:pPr>
        <w:numPr>
          <w:ilvl w:val="0"/>
          <w:numId w:val="6"/>
        </w:numPr>
        <w:tabs>
          <w:tab w:pos="1065" w:val="clear"/>
          <w:tab w:pos="0" w:val="num"/>
        </w:tabs>
        <w:ind w:firstLine="0" w:left="0"/>
        <w:jc w:val="both"/>
      </w:pPr>
      <w:r w:rsidRPr="003D63C1">
        <w:t>U rješenju o dosudi nekretnina i pokretnina, sud će odrediti da će se nakon pravomoćnosti toga rješenja i nakon što kupac položi kupovninu</w:t>
      </w:r>
      <w:r w:rsidR="00AD5C9D" w:rsidRPr="003D63C1">
        <w:t>,</w:t>
      </w:r>
      <w:r w:rsidRPr="003D63C1">
        <w:t xml:space="preserve"> u zemljišnim knjigama upisati u njegovu korist pravo vlasništva na dosuđenim nekretninama te</w:t>
      </w:r>
      <w:r w:rsidR="003E54A8" w:rsidRPr="003D63C1">
        <w:t xml:space="preserve"> brisati terete na nekretnini</w:t>
      </w:r>
      <w:r w:rsidRPr="003D63C1">
        <w:t>.</w:t>
      </w:r>
    </w:p>
    <w:p w:rsidRDefault="007B70EF" w:rsidP="007B70EF" w:rsidR="007B70EF">
      <w:pPr>
        <w:pStyle w:val="Odlomakpopisa"/>
      </w:pPr>
    </w:p>
    <w:p w:rsidRDefault="00347FFD" w:rsidP="003E54A8" w:rsidR="00347FFD">
      <w:pPr>
        <w:numPr>
          <w:ilvl w:val="0"/>
          <w:numId w:val="6"/>
        </w:numPr>
        <w:tabs>
          <w:tab w:pos="1065" w:val="clear"/>
          <w:tab w:pos="0" w:val="num"/>
        </w:tabs>
        <w:ind w:firstLine="0" w:left="0"/>
        <w:jc w:val="both"/>
      </w:pPr>
      <w:r w:rsidRPr="003D63C1">
        <w:t>Nakon pravomoćnosti rješenja o dosudi i nakon što kupac položi kupovninu, sud će donijeti zaključak o predaji nekretnine i pokretnina kupcu, čime kupac stupa u posjed istih.</w:t>
      </w:r>
    </w:p>
    <w:p w:rsidRDefault="007B70EF" w:rsidP="007B70EF" w:rsidR="007B70EF">
      <w:pPr>
        <w:pStyle w:val="Odlomakpopisa"/>
      </w:pPr>
    </w:p>
    <w:p w:rsidRDefault="007D0017" w:rsidP="003E54A8" w:rsidR="00347FFD">
      <w:pPr>
        <w:numPr>
          <w:ilvl w:val="0"/>
          <w:numId w:val="6"/>
        </w:numPr>
        <w:tabs>
          <w:tab w:pos="1065" w:val="clear"/>
          <w:tab w:pos="0" w:val="num"/>
        </w:tabs>
        <w:ind w:firstLine="0" w:left="0"/>
        <w:jc w:val="both"/>
      </w:pPr>
      <w:r>
        <w:t xml:space="preserve">Ako kupac </w:t>
      </w:r>
      <w:r w:rsidR="00347FFD" w:rsidRPr="003D63C1">
        <w:t>radi plaćanja kupovne cijene treba uzeti kredit, sud će na prijedlog kupca već u rješe</w:t>
      </w:r>
      <w:r>
        <w:t xml:space="preserve">nju o dosudi odrediti da će se </w:t>
      </w:r>
      <w:r w:rsidR="00347FFD" w:rsidRPr="003D63C1">
        <w:t>nakon pravomoćnosti rješenja o dosudi te pošto kupovnina bude položena, u zeml</w:t>
      </w:r>
      <w:r w:rsidR="00CF5E20">
        <w:t xml:space="preserve">jišnim knjigama prilikom upisa </w:t>
      </w:r>
      <w:r w:rsidR="00347FFD" w:rsidRPr="003D63C1">
        <w:t>prava vlasništva u korist kupca upisati i založno pravo na nekretninama i pokretninama radi osiguranja tražbine po osnovi kredita, u korist davatelja kredita u skladu sa sporazumom o osiguranju.</w:t>
      </w:r>
    </w:p>
    <w:p w:rsidRDefault="007B70EF" w:rsidP="007B70EF" w:rsidR="007B70EF">
      <w:pPr>
        <w:pStyle w:val="Odlomakpopisa"/>
      </w:pPr>
    </w:p>
    <w:p w:rsidRDefault="00347FFD" w:rsidP="003E54A8" w:rsidR="00347FFD">
      <w:pPr>
        <w:numPr>
          <w:ilvl w:val="0"/>
          <w:numId w:val="6"/>
        </w:numPr>
        <w:tabs>
          <w:tab w:pos="1065" w:val="clear"/>
          <w:tab w:pos="0" w:val="num"/>
        </w:tabs>
        <w:ind w:firstLine="0" w:left="0"/>
        <w:jc w:val="both"/>
      </w:pPr>
      <w:r w:rsidRPr="003D63C1">
        <w:t>Pravo nadmetanja imaju sve pravne i fizičke osobe.</w:t>
      </w:r>
    </w:p>
    <w:p w:rsidRDefault="007B70EF" w:rsidP="007B70EF" w:rsidR="007B70EF">
      <w:pPr>
        <w:pStyle w:val="Odlomakpopisa"/>
      </w:pPr>
    </w:p>
    <w:p w:rsidRDefault="00347FFD" w:rsidP="003E54A8" w:rsidR="00347FFD">
      <w:pPr>
        <w:numPr>
          <w:ilvl w:val="0"/>
          <w:numId w:val="6"/>
        </w:numPr>
        <w:tabs>
          <w:tab w:pos="1065" w:val="clear"/>
          <w:tab w:pos="0" w:val="num"/>
        </w:tabs>
        <w:ind w:firstLine="0" w:left="0"/>
        <w:jc w:val="both"/>
      </w:pPr>
      <w:r w:rsidRPr="003D63C1">
        <w:t>Prodaja se provodi po načelu „viđeno – kupljeno“, što isključuje sve naknadne prigovore kupca.</w:t>
      </w:r>
    </w:p>
    <w:p w:rsidRDefault="007B70EF" w:rsidP="007B70EF" w:rsidR="007B70EF">
      <w:pPr>
        <w:pStyle w:val="Odlomakpopisa"/>
      </w:pPr>
    </w:p>
    <w:p w:rsidRDefault="00347FFD" w:rsidP="003E54A8" w:rsidR="00347FFD">
      <w:pPr>
        <w:numPr>
          <w:ilvl w:val="0"/>
          <w:numId w:val="6"/>
        </w:numPr>
        <w:tabs>
          <w:tab w:pos="1065" w:val="clear"/>
          <w:tab w:pos="0" w:val="num"/>
        </w:tabs>
        <w:ind w:firstLine="0" w:left="0"/>
        <w:jc w:val="both"/>
      </w:pPr>
      <w:r w:rsidRPr="00C25BED">
        <w:t xml:space="preserve">Zainteresirane osobe mogu razgledati </w:t>
      </w:r>
      <w:r w:rsidR="003E54A8" w:rsidRPr="00C25BED">
        <w:t>nekretnine koje su predmet prodaje</w:t>
      </w:r>
      <w:r w:rsidR="00F80DA4">
        <w:t xml:space="preserve">, </w:t>
      </w:r>
      <w:r w:rsidRPr="00C25BED">
        <w:t>uz prethodni dogovor s</w:t>
      </w:r>
      <w:r w:rsidR="003E54A8" w:rsidRPr="00C25BED">
        <w:t>a</w:t>
      </w:r>
      <w:r w:rsidRPr="00C25BED">
        <w:t xml:space="preserve"> stečajnim upravitel</w:t>
      </w:r>
      <w:r w:rsidR="00D43F73" w:rsidRPr="00C25BED">
        <w:t>jem</w:t>
      </w:r>
      <w:r w:rsidR="00EC39D0">
        <w:t>.</w:t>
      </w:r>
    </w:p>
    <w:p w:rsidRDefault="00EC39D0" w:rsidP="00EC39D0" w:rsidR="00EC39D0">
      <w:pPr>
        <w:pStyle w:val="Odlomakpopisa"/>
      </w:pPr>
    </w:p>
    <w:p w:rsidRDefault="00EC39D0" w:rsidP="00EC39D0" w:rsidR="00EC39D0" w:rsidRPr="00C25BED">
      <w:pPr>
        <w:jc w:val="both"/>
      </w:pPr>
    </w:p>
    <w:p w:rsidRDefault="00AD5C9D" w:rsidP="00024FE0" w:rsidR="00024FE0" w:rsidRPr="003D63C1">
      <w:pPr>
        <w:jc w:val="center"/>
      </w:pPr>
      <w:r w:rsidRPr="003D63C1">
        <w:t xml:space="preserve">U Varaždinu, </w:t>
      </w:r>
      <w:r w:rsidR="00CF5E20">
        <w:t>17</w:t>
      </w:r>
      <w:r w:rsidR="00DF19FB">
        <w:t xml:space="preserve">. </w:t>
      </w:r>
      <w:r w:rsidR="00CF5E20">
        <w:t>veljače</w:t>
      </w:r>
      <w:r w:rsidRPr="003D63C1">
        <w:t xml:space="preserve"> 201</w:t>
      </w:r>
      <w:r w:rsidR="00565A80">
        <w:t>6</w:t>
      </w:r>
      <w:r w:rsidRPr="003D63C1">
        <w:t>.</w:t>
      </w:r>
      <w:r w:rsidR="00024FE0" w:rsidRPr="003D63C1">
        <w:t xml:space="preserve"> godine</w:t>
      </w:r>
    </w:p>
    <w:p w:rsidRDefault="00024FE0" w:rsidP="00024FE0" w:rsidR="00024FE0" w:rsidRPr="003D63C1">
      <w:pPr>
        <w:jc w:val="center"/>
      </w:pPr>
    </w:p>
    <w:p w:rsidRDefault="00024FE0" w:rsidP="00024FE0" w:rsidR="00024FE0">
      <w:pPr>
        <w:jc w:val="center"/>
      </w:pPr>
    </w:p>
    <w:p w:rsidRDefault="00BF6CA9" w:rsidP="00024FE0" w:rsidR="00BF6CA9">
      <w:pPr>
        <w:jc w:val="center"/>
      </w:pPr>
    </w:p>
    <w:p w:rsidRDefault="00BF6CA9" w:rsidP="00024FE0" w:rsidR="00BF6CA9" w:rsidRPr="003D63C1">
      <w:pPr>
        <w:jc w:val="center"/>
      </w:pPr>
    </w:p>
    <w:p w:rsidRDefault="00024FE0" w:rsidP="00024FE0" w:rsidR="00024FE0" w:rsidRPr="003D63C1">
      <w:pPr>
        <w:jc w:val="both"/>
      </w:pPr>
      <w:r w:rsidRPr="003D63C1">
        <w:t xml:space="preserve">                                                                                     Stečajni sudac: </w:t>
      </w:r>
    </w:p>
    <w:p w:rsidRDefault="00024FE0" w:rsidP="00024FE0" w:rsidR="00024FE0" w:rsidRPr="003D63C1">
      <w:pPr>
        <w:jc w:val="both"/>
      </w:pPr>
    </w:p>
    <w:p w:rsidRDefault="00024FE0" w:rsidP="002E3EE6" w:rsidR="002E3EE6">
      <w:pPr>
        <w:jc w:val="both"/>
      </w:pPr>
      <w:r w:rsidRPr="003D63C1">
        <w:t xml:space="preserve">                                                                                 </w:t>
      </w:r>
      <w:r w:rsidR="00C85EAD">
        <w:t xml:space="preserve">    </w:t>
      </w:r>
      <w:r w:rsidR="00891E21">
        <w:t>Maja Valušnig</w:t>
      </w:r>
    </w:p>
    <w:p w:rsidRDefault="002E3EE6" w:rsidP="002E3EE6" w:rsidR="00024FE0">
      <w:pPr>
        <w:jc w:val="both"/>
      </w:pPr>
      <w:r>
        <w:t xml:space="preserve"> </w:t>
      </w:r>
    </w:p>
    <w:p w:rsidRDefault="00BF6CA9" w:rsidP="00024FE0" w:rsidR="00BF6CA9">
      <w:pPr>
        <w:jc w:val="both"/>
      </w:pPr>
    </w:p>
    <w:p w:rsidRDefault="00BF6CA9" w:rsidP="00024FE0" w:rsidR="00BF6CA9">
      <w:pPr>
        <w:jc w:val="both"/>
      </w:pPr>
    </w:p>
    <w:p w:rsidRDefault="00BF6CA9" w:rsidP="00024FE0" w:rsidR="00BF6CA9">
      <w:pPr>
        <w:jc w:val="both"/>
      </w:pPr>
    </w:p>
    <w:p w:rsidRDefault="00BF6CA9" w:rsidP="00024FE0" w:rsidR="00BF6CA9">
      <w:pPr>
        <w:jc w:val="both"/>
      </w:pPr>
    </w:p>
    <w:p w:rsidRDefault="00BF6CA9" w:rsidP="00024FE0" w:rsidR="00BF6CA9">
      <w:pPr>
        <w:jc w:val="both"/>
      </w:pPr>
    </w:p>
    <w:p w:rsidRDefault="00BF6CA9" w:rsidP="00024FE0" w:rsidR="00BF6CA9">
      <w:pPr>
        <w:jc w:val="both"/>
      </w:pPr>
    </w:p>
    <w:p w:rsidRDefault="00BF6CA9" w:rsidP="00024FE0" w:rsidR="00BF6CA9">
      <w:pPr>
        <w:jc w:val="both"/>
      </w:pPr>
    </w:p>
    <w:p w:rsidRDefault="00024FE0" w:rsidP="00024FE0" w:rsidR="00024FE0" w:rsidRPr="003D63C1">
      <w:pPr>
        <w:jc w:val="both"/>
      </w:pPr>
      <w:r w:rsidRPr="003D63C1">
        <w:lastRenderedPageBreak/>
        <w:t>Pouka o pravnom lijeku:</w:t>
      </w:r>
    </w:p>
    <w:p w:rsidRDefault="00024FE0" w:rsidP="00024FE0" w:rsidR="00024FE0" w:rsidRPr="003D63C1">
      <w:pPr>
        <w:jc w:val="both"/>
      </w:pPr>
      <w:r w:rsidRPr="003D63C1">
        <w:t xml:space="preserve">Protiv ovog zaključka nije dopušten poseban pravni lijek (čl. </w:t>
      </w:r>
      <w:smartTag w:element="metricconverter" w:uri="urn:schemas-microsoft-com:office:smarttags">
        <w:smartTagPr>
          <w:attr w:val="11. st" w:name="ProductID"/>
        </w:smartTagPr>
        <w:r w:rsidRPr="003D63C1">
          <w:t>11. st</w:t>
        </w:r>
      </w:smartTag>
      <w:r w:rsidRPr="003D63C1">
        <w:t>. 9. Stečajnog zakona).</w:t>
      </w:r>
    </w:p>
    <w:p w:rsidRDefault="00024FE0" w:rsidP="00024FE0" w:rsidR="00024FE0" w:rsidRPr="003D63C1">
      <w:pPr>
        <w:jc w:val="both"/>
      </w:pPr>
    </w:p>
    <w:p w:rsidRDefault="00024FE0" w:rsidP="00D54293" w:rsidR="00D12D08">
      <w:pPr>
        <w:ind w:left="284"/>
      </w:pPr>
      <w:r w:rsidRPr="003D63C1">
        <w:t xml:space="preserve">DNA: </w:t>
      </w:r>
    </w:p>
    <w:p w:rsidRDefault="00CF5E20" w:rsidP="00CF5E20" w:rsidR="00CF5E20" w:rsidRPr="00CF5E20">
      <w:pPr>
        <w:numPr>
          <w:ilvl w:val="0"/>
          <w:numId w:val="18"/>
        </w:numPr>
        <w:jc w:val="both"/>
      </w:pPr>
      <w:r w:rsidRPr="00CF5E20">
        <w:t>Stečajni upravitelj Želimir Uršulin iz Ivanca, Trg hrvatskih Ivanovaca 9</w:t>
      </w:r>
      <w:r w:rsidRPr="00CF5E20">
        <w:rPr>
          <w:u w:val="single"/>
        </w:rPr>
        <w:t xml:space="preserve"> </w:t>
      </w:r>
    </w:p>
    <w:p w:rsidRDefault="00CF5E20" w:rsidP="00CF5E20" w:rsidR="00CF5E20" w:rsidRPr="00CF5E20">
      <w:pPr>
        <w:numPr>
          <w:ilvl w:val="0"/>
          <w:numId w:val="18"/>
        </w:numPr>
        <w:jc w:val="both"/>
      </w:pPr>
      <w:r w:rsidRPr="00CF5E20">
        <w:t>Zagrebačka banka d.d., Trg bana Josipa Jelačića 10, Zagreb</w:t>
      </w:r>
    </w:p>
    <w:p w:rsidRDefault="00CF5E20" w:rsidP="00CF5E20" w:rsidR="00CF5E20" w:rsidRPr="00CF5E20">
      <w:pPr>
        <w:numPr>
          <w:ilvl w:val="0"/>
          <w:numId w:val="18"/>
        </w:numPr>
        <w:jc w:val="both"/>
      </w:pPr>
      <w:r w:rsidRPr="00CF5E20">
        <w:t>Elektrometal d.d., Ferde Rusana 21, Bjelovar</w:t>
      </w:r>
    </w:p>
    <w:p w:rsidRDefault="00BF6CA9" w:rsidP="009C311F" w:rsidR="009C311F" w:rsidRPr="009C311F">
      <w:pPr>
        <w:pStyle w:val="Odlomakpopisa"/>
        <w:numPr>
          <w:ilvl w:val="0"/>
          <w:numId w:val="18"/>
        </w:numPr>
      </w:pPr>
      <w:r>
        <w:t>Štefulj-MS d.o.o., N</w:t>
      </w:r>
      <w:r w:rsidR="00CF5E20" w:rsidRPr="00CF5E20">
        <w:t>edelišće, Pušćine, Školska 19</w:t>
      </w:r>
      <w:r w:rsidR="000C1111">
        <w:t xml:space="preserve">, po punomoćniku </w:t>
      </w:r>
      <w:r w:rsidR="009C311F" w:rsidRPr="009C311F">
        <w:t>Odvjetničko društvo Brlečić &amp; partneri j.t.d., Varaždin, Optujska 25/I</w:t>
      </w:r>
    </w:p>
    <w:p w:rsidRDefault="00CF5E20" w:rsidP="009C311F" w:rsidR="00CF5E20" w:rsidRPr="00CF5E20">
      <w:pPr>
        <w:pStyle w:val="Odlomakpopisa"/>
        <w:numPr>
          <w:ilvl w:val="0"/>
          <w:numId w:val="18"/>
        </w:numPr>
      </w:pPr>
      <w:r w:rsidRPr="00CF5E20">
        <w:t>Lim-mont d.o.o., Donji Miholjac, Vrbanovec, Brigada Braće Radića 8</w:t>
      </w:r>
      <w:r w:rsidR="000C1111">
        <w:t xml:space="preserve">, po punomoćniku </w:t>
      </w:r>
      <w:r w:rsidR="009C311F" w:rsidRPr="009C311F">
        <w:t>Odvjetničko društvo Brlečić &amp; partneri j.t.d., Varaždin, Optujska 25/I</w:t>
      </w:r>
    </w:p>
    <w:p w:rsidRDefault="00CF5E20" w:rsidP="00CF5E20" w:rsidR="00CF5E20">
      <w:pPr>
        <w:numPr>
          <w:ilvl w:val="0"/>
          <w:numId w:val="18"/>
        </w:numPr>
        <w:jc w:val="both"/>
      </w:pPr>
      <w:r w:rsidRPr="00CF5E20">
        <w:t>Erste &amp; Steiermärkische ban</w:t>
      </w:r>
      <w:r>
        <w:t>k d.d., Rijeka Jadranski trg 3a</w:t>
      </w:r>
    </w:p>
    <w:p w:rsidRDefault="00BF6CA9" w:rsidP="00CF5E20" w:rsidR="00570D7C" w:rsidRPr="003D63C1">
      <w:pPr>
        <w:numPr>
          <w:ilvl w:val="0"/>
          <w:numId w:val="18"/>
        </w:numPr>
        <w:jc w:val="both"/>
      </w:pPr>
      <w:r>
        <w:t>e</w:t>
      </w:r>
      <w:r w:rsidR="00CF5E20" w:rsidRPr="00CF5E20">
        <w:t xml:space="preserve">-Oglasna ploča </w:t>
      </w:r>
    </w:p>
    <w:sectPr w:rsidSect="00BF6CA9" w:rsidR="00570D7C" w:rsidRPr="003D63C1">
      <w:headerReference w:type="even" r:id="rId11"/>
      <w:headerReference w:type="default" r:id="rId12"/>
      <w:pgSz w:h="16838" w:w="11906"/>
      <w:pgMar w:gutter="0" w:footer="709" w:header="709" w:left="1418" w:bottom="1134"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72DB" w:rsidR="005A72DB">
      <w:r>
        <w:separator/>
      </w:r>
    </w:p>
  </w:endnote>
  <w:endnote w:id="0" w:type="continuationSeparator">
    <w:p w:rsidRDefault="005A72DB" w:rsidR="005A72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72DB" w:rsidR="005A72DB">
      <w:r>
        <w:separator/>
      </w:r>
    </w:p>
  </w:footnote>
  <w:footnote w:id="0" w:type="continuationSeparator">
    <w:p w:rsidRDefault="005A72DB" w:rsidR="005A72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A0C" w:rsidP="006A1BF6" w:rsidR="00BF7A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A0C" w:rsidR="00BF7A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A0C" w:rsidP="006A1BF6" w:rsidR="00BF7A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3EE6">
      <w:rPr>
        <w:rStyle w:val="Brojstranice"/>
        <w:noProof/>
      </w:rPr>
      <w:t>6</w:t>
    </w:r>
    <w:r>
      <w:rPr>
        <w:rStyle w:val="Brojstranice"/>
      </w:rPr>
      <w:fldChar w:fldCharType="end"/>
    </w:r>
  </w:p>
  <w:p w:rsidRDefault="007D0017" w:rsidP="00E8595B" w:rsidR="00BF7A0C" w:rsidRPr="00DC0F04">
    <w:pPr>
      <w:pStyle w:val="Zaglavlje"/>
      <w:jc w:val="right"/>
    </w:pPr>
    <w:r>
      <w:t>Poslovni b</w:t>
    </w:r>
    <w:r w:rsidR="00DC0F04">
      <w:t xml:space="preserve">roj: </w:t>
    </w:r>
    <w:r>
      <w:t>9</w:t>
    </w:r>
    <w:r w:rsidR="00DC0F04">
      <w:t xml:space="preserve"> S</w:t>
    </w:r>
    <w:r w:rsidR="00891E21">
      <w:t>t</w:t>
    </w:r>
    <w:r w:rsidR="00DC0F04">
      <w:t>-</w:t>
    </w:r>
    <w:r w:rsidR="00FF1371">
      <w:t>71</w:t>
    </w:r>
    <w:r w:rsidR="00891E21">
      <w:t>/</w:t>
    </w:r>
    <w:r>
      <w:t>20</w:t>
    </w:r>
    <w:r w:rsidR="00891E21">
      <w:t>1</w:t>
    </w:r>
    <w:r w:rsidR="00FF1371">
      <w:t>5</w:t>
    </w:r>
    <w:r w:rsidR="00DC0F04">
      <w:t>-</w:t>
    </w:r>
    <w:r w:rsidR="00BF6CA9">
      <w:t>77</w:t>
    </w:r>
  </w:p>
  <w:p w:rsidRDefault="00BF7A0C" w:rsidP="00E8595B" w:rsidR="00BF7A0C">
    <w:pPr>
      <w:pStyle w:val="Zaglavlje"/>
      <w:jc w:val="right"/>
      <w:rPr>
        <w:rFonts w:cs="Arial" w:hAnsi="Arial" w:ascii="Arial"/>
        <w:sz w:val="22"/>
        <w:szCs w:val="22"/>
      </w:rPr>
    </w:pPr>
  </w:p>
  <w:p w:rsidRDefault="00BF7A0C" w:rsidP="00E8595B" w:rsidR="00BF7A0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CE40F8"/>
    <w:multiLevelType w:val="hybridMultilevel"/>
    <w:tmpl w:val="FF74A782"/>
    <w:lvl w:tplc="576A067A" w:ilvl="0">
      <w:start w:val="1"/>
      <w:numFmt w:val="bullet"/>
      <w:lvlText w:val="-"/>
      <w:lvlJc w:val="left"/>
      <w:pPr>
        <w:tabs>
          <w:tab w:pos="627" w:val="num"/>
        </w:tabs>
        <w:ind w:firstLine="93" w:left="627"/>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1324414"/>
    <w:multiLevelType w:val="hybridMultilevel"/>
    <w:tmpl w:val="B83673CA"/>
    <w:lvl w:tplc="A3CE8534" w:ilvl="0">
      <w:start w:val="4"/>
      <w:numFmt w:val="decimal"/>
      <w:lvlText w:val="%1."/>
      <w:lvlJc w:val="left"/>
      <w:pPr>
        <w:ind w:hanging="360" w:left="3900"/>
      </w:pPr>
      <w:rPr>
        <w:rFonts w:hint="default"/>
      </w:rPr>
    </w:lvl>
    <w:lvl w:tentative="true" w:tplc="041A0019" w:ilvl="1">
      <w:start w:val="1"/>
      <w:numFmt w:val="lowerLetter"/>
      <w:lvlText w:val="%2."/>
      <w:lvlJc w:val="left"/>
      <w:pPr>
        <w:ind w:hanging="360" w:left="4620"/>
      </w:pPr>
    </w:lvl>
    <w:lvl w:tentative="true" w:tplc="041A001B" w:ilvl="2">
      <w:start w:val="1"/>
      <w:numFmt w:val="lowerRoman"/>
      <w:lvlText w:val="%3."/>
      <w:lvlJc w:val="right"/>
      <w:pPr>
        <w:ind w:hanging="180" w:left="5340"/>
      </w:pPr>
    </w:lvl>
    <w:lvl w:tentative="true" w:tplc="041A000F" w:ilvl="3">
      <w:start w:val="1"/>
      <w:numFmt w:val="decimal"/>
      <w:lvlText w:val="%4."/>
      <w:lvlJc w:val="left"/>
      <w:pPr>
        <w:ind w:hanging="360" w:left="6060"/>
      </w:pPr>
    </w:lvl>
    <w:lvl w:tentative="true" w:tplc="041A0019" w:ilvl="4">
      <w:start w:val="1"/>
      <w:numFmt w:val="lowerLetter"/>
      <w:lvlText w:val="%5."/>
      <w:lvlJc w:val="left"/>
      <w:pPr>
        <w:ind w:hanging="360" w:left="6780"/>
      </w:pPr>
    </w:lvl>
    <w:lvl w:tentative="true" w:tplc="041A001B" w:ilvl="5">
      <w:start w:val="1"/>
      <w:numFmt w:val="lowerRoman"/>
      <w:lvlText w:val="%6."/>
      <w:lvlJc w:val="right"/>
      <w:pPr>
        <w:ind w:hanging="180" w:left="7500"/>
      </w:pPr>
    </w:lvl>
    <w:lvl w:tentative="true" w:tplc="041A000F" w:ilvl="6">
      <w:start w:val="1"/>
      <w:numFmt w:val="decimal"/>
      <w:lvlText w:val="%7."/>
      <w:lvlJc w:val="left"/>
      <w:pPr>
        <w:ind w:hanging="360" w:left="8220"/>
      </w:pPr>
    </w:lvl>
    <w:lvl w:tentative="true" w:tplc="041A0019" w:ilvl="7">
      <w:start w:val="1"/>
      <w:numFmt w:val="lowerLetter"/>
      <w:lvlText w:val="%8."/>
      <w:lvlJc w:val="left"/>
      <w:pPr>
        <w:ind w:hanging="360" w:left="8940"/>
      </w:pPr>
    </w:lvl>
    <w:lvl w:tentative="true" w:tplc="041A001B" w:ilvl="8">
      <w:start w:val="1"/>
      <w:numFmt w:val="lowerRoman"/>
      <w:lvlText w:val="%9."/>
      <w:lvlJc w:val="right"/>
      <w:pPr>
        <w:ind w:hanging="180" w:left="9660"/>
      </w:pPr>
    </w:lvl>
  </w:abstractNum>
  <w:abstractNum w:abstractNumId="2">
    <w:nsid w:val="220679D2"/>
    <w:multiLevelType w:val="hybridMultilevel"/>
    <w:tmpl w:val="5C56DCEA"/>
    <w:lvl w:tplc="F0BE3BEA" w:ilvl="0">
      <w:start w:val="4"/>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28DB1B73"/>
    <w:multiLevelType w:val="hybridMultilevel"/>
    <w:tmpl w:val="7A4C1AFC"/>
    <w:lvl w:tplc="9AD0C3C2"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9B95501"/>
    <w:multiLevelType w:val="hybridMultilevel"/>
    <w:tmpl w:val="E9087FD6"/>
    <w:lvl w:tplc="44D86FE4"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6E465D"/>
    <w:multiLevelType w:val="hybridMultilevel"/>
    <w:tmpl w:val="08ACF6A8"/>
    <w:lvl w:tplc="CD5E209A"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D34CF"/>
    <w:multiLevelType w:val="hybridMultilevel"/>
    <w:tmpl w:val="C4380CCC"/>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7">
    <w:nsid w:val="39F95061"/>
    <w:multiLevelType w:val="hybridMultilevel"/>
    <w:tmpl w:val="486A8E8A"/>
    <w:lvl w:tplc="D3E0E4D8" w:ilvl="0">
      <w:start w:val="1"/>
      <w:numFmt w:val="decimal"/>
      <w:lvlText w:val="%1."/>
      <w:lvlJc w:val="left"/>
      <w:pPr>
        <w:tabs>
          <w:tab w:pos="360" w:val="num"/>
        </w:tabs>
        <w:ind w:hanging="360" w:left="360"/>
      </w:pPr>
      <w:rPr>
        <w:rFonts w:hint="default"/>
        <w:b w:val="false"/>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8">
    <w:nsid w:val="41EA78D2"/>
    <w:multiLevelType w:val="hybridMultilevel"/>
    <w:tmpl w:val="9820802E"/>
    <w:lvl w:tplc="F0BE3BEA"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D9E66CA"/>
    <w:multiLevelType w:val="hybridMultilevel"/>
    <w:tmpl w:val="6CC2BF8C"/>
    <w:lvl w:tplc="12861FDA" w:ilvl="0">
      <w:start w:val="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4504FAA"/>
    <w:multiLevelType w:val="hybridMultilevel"/>
    <w:tmpl w:val="67F2254E"/>
    <w:lvl w:tplc="ABF8B868" w:ilvl="0">
      <w:start w:val="2"/>
      <w:numFmt w:val="decimal"/>
      <w:lvlText w:val="%1.)"/>
      <w:lvlJc w:val="left"/>
      <w:pPr>
        <w:tabs>
          <w:tab w:pos="1065" w:val="num"/>
        </w:tabs>
        <w:ind w:hanging="705" w:left="106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CB67979"/>
    <w:multiLevelType w:val="hybridMultilevel"/>
    <w:tmpl w:val="293896EA"/>
    <w:lvl w:tplc="1E90D3B4" w:ilvl="0">
      <w:numFmt w:val="bullet"/>
      <w:lvlText w:val="-"/>
      <w:lvlJc w:val="left"/>
      <w:pPr>
        <w:tabs>
          <w:tab w:pos="360" w:val="num"/>
        </w:tabs>
        <w:ind w:hanging="360" w:left="360"/>
      </w:pPr>
      <w:rPr>
        <w:rFonts w:cs="Times New Roman" w:eastAsia="Times New Roman" w:hAnsi="Times New Roman" w:ascii="Times New Roman" w:hint="default"/>
      </w:rPr>
    </w:lvl>
    <w:lvl w:tentative="true" w:tplc="041A0003" w:ilvl="1">
      <w:start w:val="1"/>
      <w:numFmt w:val="bullet"/>
      <w:lvlText w:val="o"/>
      <w:lvlJc w:val="left"/>
      <w:pPr>
        <w:tabs>
          <w:tab w:pos="1080" w:val="num"/>
        </w:tabs>
        <w:ind w:hanging="360" w:left="1080"/>
      </w:pPr>
      <w:rPr>
        <w:rFonts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12">
    <w:nsid w:val="5F9B060C"/>
    <w:multiLevelType w:val="hybridMultilevel"/>
    <w:tmpl w:val="9808D830"/>
    <w:lvl w:tplc="041A0001" w:ilvl="0">
      <w:start w:val="1"/>
      <w:numFmt w:val="bullet"/>
      <w:lvlText w:val=""/>
      <w:lvlJc w:val="left"/>
      <w:pPr>
        <w:tabs>
          <w:tab w:pos="360" w:val="num"/>
        </w:tabs>
        <w:ind w:hanging="360" w:left="360"/>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63DF29F1"/>
    <w:multiLevelType w:val="hybridMultilevel"/>
    <w:tmpl w:val="0CB84E0E"/>
    <w:lvl w:tplc="F19CA6AA" w:ilvl="0">
      <w:start w:val="1"/>
      <w:numFmt w:val="lowerLetter"/>
      <w:lvlText w:val="%1)"/>
      <w:lvlJc w:val="left"/>
      <w:pPr>
        <w:tabs>
          <w:tab w:pos="1065" w:val="num"/>
        </w:tabs>
        <w:ind w:hanging="705" w:left="1065"/>
      </w:pPr>
      <w:rPr>
        <w:rFonts w:hint="default"/>
        <w:i w:val="false"/>
        <w:color w:val="auto"/>
      </w:rPr>
    </w:lvl>
    <w:lvl w:tplc="171C041E" w:ilvl="1">
      <w:start w:val="1"/>
      <w:numFmt w:val="lowerLetter"/>
      <w:lvlText w:val="%2)"/>
      <w:lvlJc w:val="left"/>
      <w:pPr>
        <w:tabs>
          <w:tab w:pos="1440" w:val="num"/>
        </w:tabs>
        <w:ind w:hanging="360" w:left="1440"/>
      </w:pPr>
      <w:rPr>
        <w:rFonts w:hint="default"/>
        <w:i w:val="false"/>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5442ADA"/>
    <w:multiLevelType w:val="hybridMultilevel"/>
    <w:tmpl w:val="6F4C3A26"/>
    <w:lvl w:tplc="F0BE3BEA"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A88383E"/>
    <w:multiLevelType w:val="hybridMultilevel"/>
    <w:tmpl w:val="F3FCD29C"/>
    <w:lvl w:tplc="F0BE3BEA"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C5C5D2C"/>
    <w:multiLevelType w:val="hybridMultilevel"/>
    <w:tmpl w:val="099CF5BA"/>
    <w:lvl w:tplc="F0BE3BEA"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A1018E7"/>
    <w:multiLevelType w:val="hybridMultilevel"/>
    <w:tmpl w:val="AB240354"/>
    <w:lvl w:tplc="8D64A9AC" w:ilvl="0">
      <w:start w:val="1"/>
      <w:numFmt w:val="bullet"/>
      <w:lvlText w:val="-"/>
      <w:lvlJc w:val="left"/>
      <w:pPr>
        <w:tabs>
          <w:tab w:pos="1560" w:val="num"/>
        </w:tabs>
        <w:ind w:hanging="840" w:left="1560"/>
      </w:pPr>
      <w:rPr>
        <w:rFonts w:cs="Times New Roman" w:eastAsia="Times New Roman" w:hAnsi="Arial Narrow" w:ascii="Arial Narrow"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8">
    <w:nsid w:val="7B8E570A"/>
    <w:multiLevelType w:val="hybridMultilevel"/>
    <w:tmpl w:val="D9C4D720"/>
    <w:lvl w:tplc="041A000F" w:ilvl="0">
      <w:start w:val="1"/>
      <w:numFmt w:val="decimal"/>
      <w:lvlText w:val="%1."/>
      <w:lvlJc w:val="left"/>
      <w:pPr>
        <w:ind w:hanging="360" w:left="644"/>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11"/>
  </w:num>
  <w:num w:numId="3">
    <w:abstractNumId w:val="17"/>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3"/>
  </w:num>
  <w:num w:numId="7">
    <w:abstractNumId w:val="0"/>
  </w:num>
  <w:num w:numId="8">
    <w:abstractNumId w:val="9"/>
  </w:num>
  <w:num w:numId="9">
    <w:abstractNumId w:val="16"/>
  </w:num>
  <w:num w:numId="10">
    <w:abstractNumId w:val="14"/>
  </w:num>
  <w:num w:numId="11">
    <w:abstractNumId w:val="15"/>
  </w:num>
  <w:num w:numId="12">
    <w:abstractNumId w:val="2"/>
  </w:num>
  <w:num w:numId="13">
    <w:abstractNumId w:val="1"/>
  </w:num>
  <w:num w:numId="14">
    <w:abstractNumId w:val="8"/>
  </w:num>
  <w:num w:numId="15">
    <w:abstractNumId w:val="3"/>
  </w:num>
  <w:num w:numId="16">
    <w:abstractNumId w:val="4"/>
  </w:num>
  <w:num w:numId="17">
    <w:abstractNumId w:val="18"/>
  </w:num>
  <w:num w:numId="18">
    <w:abstractNumId w:val="6"/>
  </w:num>
  <w:num w:numId="1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0D7C"/>
    <w:rsid w:val="000013DA"/>
    <w:rsid w:val="00002AEC"/>
    <w:rsid w:val="00016EA6"/>
    <w:rsid w:val="00023377"/>
    <w:rsid w:val="00023D18"/>
    <w:rsid w:val="00024FE0"/>
    <w:rsid w:val="000327B1"/>
    <w:rsid w:val="000563CC"/>
    <w:rsid w:val="0006453B"/>
    <w:rsid w:val="00067DCF"/>
    <w:rsid w:val="000A6BF1"/>
    <w:rsid w:val="000B039C"/>
    <w:rsid w:val="000B75B9"/>
    <w:rsid w:val="000C1111"/>
    <w:rsid w:val="000C7B5E"/>
    <w:rsid w:val="000D6D0E"/>
    <w:rsid w:val="001067F8"/>
    <w:rsid w:val="00126BDE"/>
    <w:rsid w:val="0013327B"/>
    <w:rsid w:val="00164C55"/>
    <w:rsid w:val="001743D0"/>
    <w:rsid w:val="00180785"/>
    <w:rsid w:val="00183749"/>
    <w:rsid w:val="001A08A3"/>
    <w:rsid w:val="001A0B61"/>
    <w:rsid w:val="001E5811"/>
    <w:rsid w:val="001F5111"/>
    <w:rsid w:val="00206ABB"/>
    <w:rsid w:val="0022015C"/>
    <w:rsid w:val="0024053C"/>
    <w:rsid w:val="002447A6"/>
    <w:rsid w:val="00244F30"/>
    <w:rsid w:val="0024798E"/>
    <w:rsid w:val="0026469B"/>
    <w:rsid w:val="002704E6"/>
    <w:rsid w:val="002B0B02"/>
    <w:rsid w:val="002B268B"/>
    <w:rsid w:val="002B46E1"/>
    <w:rsid w:val="002D5781"/>
    <w:rsid w:val="002E3EE6"/>
    <w:rsid w:val="002E606B"/>
    <w:rsid w:val="002E70F5"/>
    <w:rsid w:val="002F37B4"/>
    <w:rsid w:val="002F542A"/>
    <w:rsid w:val="002F6A2B"/>
    <w:rsid w:val="002F7319"/>
    <w:rsid w:val="00301E3B"/>
    <w:rsid w:val="00332373"/>
    <w:rsid w:val="00333E78"/>
    <w:rsid w:val="00341830"/>
    <w:rsid w:val="00343A63"/>
    <w:rsid w:val="00347FFD"/>
    <w:rsid w:val="00353120"/>
    <w:rsid w:val="00360F1A"/>
    <w:rsid w:val="003630DA"/>
    <w:rsid w:val="00367B09"/>
    <w:rsid w:val="00373843"/>
    <w:rsid w:val="00385CC1"/>
    <w:rsid w:val="00386CF9"/>
    <w:rsid w:val="00394721"/>
    <w:rsid w:val="003B3EED"/>
    <w:rsid w:val="003B7EC9"/>
    <w:rsid w:val="003C079D"/>
    <w:rsid w:val="003C3CDD"/>
    <w:rsid w:val="003D0532"/>
    <w:rsid w:val="003D0C0E"/>
    <w:rsid w:val="003D464B"/>
    <w:rsid w:val="003D63C1"/>
    <w:rsid w:val="003E54A8"/>
    <w:rsid w:val="0042265D"/>
    <w:rsid w:val="004229C0"/>
    <w:rsid w:val="004258CD"/>
    <w:rsid w:val="004367A4"/>
    <w:rsid w:val="0045345E"/>
    <w:rsid w:val="0045621F"/>
    <w:rsid w:val="0047542B"/>
    <w:rsid w:val="004A2495"/>
    <w:rsid w:val="004B07C9"/>
    <w:rsid w:val="004C7B68"/>
    <w:rsid w:val="004F2823"/>
    <w:rsid w:val="004F40F6"/>
    <w:rsid w:val="004F506C"/>
    <w:rsid w:val="00500EAD"/>
    <w:rsid w:val="00502337"/>
    <w:rsid w:val="00525B45"/>
    <w:rsid w:val="005467B9"/>
    <w:rsid w:val="00550C57"/>
    <w:rsid w:val="00554F5A"/>
    <w:rsid w:val="00562145"/>
    <w:rsid w:val="00565A80"/>
    <w:rsid w:val="00570D7C"/>
    <w:rsid w:val="00577C5A"/>
    <w:rsid w:val="00577ECF"/>
    <w:rsid w:val="00581808"/>
    <w:rsid w:val="00585A65"/>
    <w:rsid w:val="0059693C"/>
    <w:rsid w:val="005A72DB"/>
    <w:rsid w:val="005C6E12"/>
    <w:rsid w:val="005D6709"/>
    <w:rsid w:val="006103B4"/>
    <w:rsid w:val="00612069"/>
    <w:rsid w:val="006148BE"/>
    <w:rsid w:val="006279BF"/>
    <w:rsid w:val="00627BB3"/>
    <w:rsid w:val="006321EE"/>
    <w:rsid w:val="0065314B"/>
    <w:rsid w:val="006647D5"/>
    <w:rsid w:val="0067539E"/>
    <w:rsid w:val="00675DF1"/>
    <w:rsid w:val="00686522"/>
    <w:rsid w:val="006907B4"/>
    <w:rsid w:val="006976AD"/>
    <w:rsid w:val="006A07BD"/>
    <w:rsid w:val="006A1BF6"/>
    <w:rsid w:val="006C7A63"/>
    <w:rsid w:val="006D6B46"/>
    <w:rsid w:val="006E0079"/>
    <w:rsid w:val="006E4E76"/>
    <w:rsid w:val="006F437E"/>
    <w:rsid w:val="007150E5"/>
    <w:rsid w:val="007246DD"/>
    <w:rsid w:val="007344DA"/>
    <w:rsid w:val="00745C3A"/>
    <w:rsid w:val="00767B04"/>
    <w:rsid w:val="007773D5"/>
    <w:rsid w:val="00790F9F"/>
    <w:rsid w:val="0079132F"/>
    <w:rsid w:val="00794446"/>
    <w:rsid w:val="007A4F65"/>
    <w:rsid w:val="007A5646"/>
    <w:rsid w:val="007B70EF"/>
    <w:rsid w:val="007C08BD"/>
    <w:rsid w:val="007C6D0D"/>
    <w:rsid w:val="007D0017"/>
    <w:rsid w:val="007D434F"/>
    <w:rsid w:val="007E0B93"/>
    <w:rsid w:val="007E7846"/>
    <w:rsid w:val="007F04B0"/>
    <w:rsid w:val="00806D26"/>
    <w:rsid w:val="00822FB9"/>
    <w:rsid w:val="00852DD7"/>
    <w:rsid w:val="008636B3"/>
    <w:rsid w:val="00863F2D"/>
    <w:rsid w:val="00882A92"/>
    <w:rsid w:val="00891E21"/>
    <w:rsid w:val="008F6DCC"/>
    <w:rsid w:val="00927498"/>
    <w:rsid w:val="009473EC"/>
    <w:rsid w:val="009504F5"/>
    <w:rsid w:val="009520BE"/>
    <w:rsid w:val="0096106F"/>
    <w:rsid w:val="00967F74"/>
    <w:rsid w:val="009C13DC"/>
    <w:rsid w:val="009C311F"/>
    <w:rsid w:val="009C3874"/>
    <w:rsid w:val="009D06A1"/>
    <w:rsid w:val="009E298D"/>
    <w:rsid w:val="009F0D13"/>
    <w:rsid w:val="009F3A1E"/>
    <w:rsid w:val="00A171B0"/>
    <w:rsid w:val="00A40153"/>
    <w:rsid w:val="00A4038A"/>
    <w:rsid w:val="00A51D60"/>
    <w:rsid w:val="00A64DEA"/>
    <w:rsid w:val="00A64E46"/>
    <w:rsid w:val="00A65332"/>
    <w:rsid w:val="00A8538A"/>
    <w:rsid w:val="00AA4627"/>
    <w:rsid w:val="00AA4929"/>
    <w:rsid w:val="00AD5C9D"/>
    <w:rsid w:val="00AE2250"/>
    <w:rsid w:val="00B06C93"/>
    <w:rsid w:val="00B07DDB"/>
    <w:rsid w:val="00B15A94"/>
    <w:rsid w:val="00B24075"/>
    <w:rsid w:val="00B25747"/>
    <w:rsid w:val="00B43F3B"/>
    <w:rsid w:val="00B4418B"/>
    <w:rsid w:val="00B46EBC"/>
    <w:rsid w:val="00B62934"/>
    <w:rsid w:val="00B62D43"/>
    <w:rsid w:val="00B67757"/>
    <w:rsid w:val="00B70D7F"/>
    <w:rsid w:val="00B97B64"/>
    <w:rsid w:val="00BA09D5"/>
    <w:rsid w:val="00BC32CC"/>
    <w:rsid w:val="00BF0423"/>
    <w:rsid w:val="00BF6CA9"/>
    <w:rsid w:val="00BF7A0C"/>
    <w:rsid w:val="00BF7FEF"/>
    <w:rsid w:val="00C029FE"/>
    <w:rsid w:val="00C122B3"/>
    <w:rsid w:val="00C25BED"/>
    <w:rsid w:val="00C320EE"/>
    <w:rsid w:val="00C340C7"/>
    <w:rsid w:val="00C57DEE"/>
    <w:rsid w:val="00C824D3"/>
    <w:rsid w:val="00C85EAD"/>
    <w:rsid w:val="00C9726D"/>
    <w:rsid w:val="00CA4526"/>
    <w:rsid w:val="00CB6431"/>
    <w:rsid w:val="00CC4F27"/>
    <w:rsid w:val="00CD112A"/>
    <w:rsid w:val="00CE0E05"/>
    <w:rsid w:val="00CF5E20"/>
    <w:rsid w:val="00D12D08"/>
    <w:rsid w:val="00D15E64"/>
    <w:rsid w:val="00D21B21"/>
    <w:rsid w:val="00D229CC"/>
    <w:rsid w:val="00D43F73"/>
    <w:rsid w:val="00D54293"/>
    <w:rsid w:val="00D665D7"/>
    <w:rsid w:val="00D83CE4"/>
    <w:rsid w:val="00D86BAD"/>
    <w:rsid w:val="00D92727"/>
    <w:rsid w:val="00DB4735"/>
    <w:rsid w:val="00DC0F04"/>
    <w:rsid w:val="00DD612E"/>
    <w:rsid w:val="00DE23FE"/>
    <w:rsid w:val="00DF19FB"/>
    <w:rsid w:val="00E27789"/>
    <w:rsid w:val="00E3008B"/>
    <w:rsid w:val="00E40795"/>
    <w:rsid w:val="00E41A7F"/>
    <w:rsid w:val="00E65FAD"/>
    <w:rsid w:val="00E726C0"/>
    <w:rsid w:val="00E8595B"/>
    <w:rsid w:val="00EA33F5"/>
    <w:rsid w:val="00EB41E9"/>
    <w:rsid w:val="00EC39D0"/>
    <w:rsid w:val="00EC558E"/>
    <w:rsid w:val="00EC644D"/>
    <w:rsid w:val="00ED4477"/>
    <w:rsid w:val="00EE67C0"/>
    <w:rsid w:val="00EE7363"/>
    <w:rsid w:val="00EE7ED3"/>
    <w:rsid w:val="00EF6E0E"/>
    <w:rsid w:val="00F00CB8"/>
    <w:rsid w:val="00F0741F"/>
    <w:rsid w:val="00F1437C"/>
    <w:rsid w:val="00F1624C"/>
    <w:rsid w:val="00F23FA1"/>
    <w:rsid w:val="00F24B85"/>
    <w:rsid w:val="00F318E3"/>
    <w:rsid w:val="00F61D11"/>
    <w:rsid w:val="00F640D4"/>
    <w:rsid w:val="00F66C5B"/>
    <w:rsid w:val="00F80DA4"/>
    <w:rsid w:val="00F82F27"/>
    <w:rsid w:val="00F85728"/>
    <w:rsid w:val="00F8740B"/>
    <w:rsid w:val="00F91F92"/>
    <w:rsid w:val="00F925E6"/>
    <w:rsid w:val="00F94566"/>
    <w:rsid w:val="00FA129A"/>
    <w:rsid w:val="00FB18DB"/>
    <w:rsid w:val="00FB3516"/>
    <w:rsid w:val="00FB6E8C"/>
    <w:rsid w:val="00FE26B5"/>
    <w:rsid w:val="00FF1371"/>
    <w:rsid w:val="00FF17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70D7C"/>
    <w:rPr>
      <w:sz w:val="24"/>
      <w:szCs w:val="24"/>
    </w:rPr>
  </w:style>
  <w:style w:styleId="Naslov1" w:type="paragraph">
    <w:name w:val="heading 1"/>
    <w:basedOn w:val="Normal"/>
    <w:next w:val="Normal"/>
    <w:qFormat/>
    <w:rsid w:val="00570D7C"/>
    <w:pPr>
      <w:keepNext/>
      <w:jc w:val="center"/>
      <w:outlineLvl w:val="0"/>
    </w:pPr>
    <w:rPr>
      <w:b/>
      <w:sz w:val="28"/>
      <w:szCs w:val="28"/>
    </w:rPr>
  </w:style>
  <w:style w:styleId="Naslov2" w:type="paragraph">
    <w:name w:val="heading 2"/>
    <w:basedOn w:val="Normal"/>
    <w:next w:val="Normal"/>
    <w:qFormat/>
    <w:rsid w:val="00570D7C"/>
    <w:pPr>
      <w:keepNext/>
      <w:jc w:val="both"/>
      <w:outlineLvl w:val="1"/>
    </w:pPr>
    <w:rPr>
      <w:b/>
      <w:bCs/>
    </w:rPr>
  </w:style>
  <w:style w:styleId="Naslov3" w:type="paragraph">
    <w:name w:val="heading 3"/>
    <w:basedOn w:val="Normal"/>
    <w:next w:val="Normal"/>
    <w:qFormat/>
    <w:rsid w:val="00570D7C"/>
    <w:pPr>
      <w:keepNext/>
      <w:outlineLvl w:val="2"/>
    </w:pPr>
    <w:rPr>
      <w:b/>
      <w:bCs/>
    </w:rPr>
  </w:style>
  <w:style w:styleId="Naslov4" w:type="paragraph">
    <w:name w:val="heading 4"/>
    <w:basedOn w:val="Normal"/>
    <w:next w:val="Normal"/>
    <w:qFormat/>
    <w:rsid w:val="00570D7C"/>
    <w:pPr>
      <w:keepNext/>
      <w:jc w:val="center"/>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570D7C"/>
    <w:rPr>
      <w:b/>
      <w:bCs/>
    </w:rPr>
  </w:style>
  <w:style w:styleId="Tekstbalonia" w:type="paragraph">
    <w:name w:val="Balloon Text"/>
    <w:basedOn w:val="Normal"/>
    <w:semiHidden/>
    <w:rsid w:val="00570D7C"/>
    <w:rPr>
      <w:rFonts w:cs="Tahoma" w:hAnsi="Tahoma" w:ascii="Tahoma"/>
      <w:sz w:val="16"/>
      <w:szCs w:val="16"/>
    </w:rPr>
  </w:style>
  <w:style w:styleId="Zaglavlje" w:type="paragraph">
    <w:name w:val="header"/>
    <w:basedOn w:val="Normal"/>
    <w:rsid w:val="00E8595B"/>
    <w:pPr>
      <w:tabs>
        <w:tab w:pos="4536" w:val="center"/>
        <w:tab w:pos="9072" w:val="right"/>
      </w:tabs>
    </w:pPr>
  </w:style>
  <w:style w:styleId="Brojstranice" w:type="character">
    <w:name w:val="page number"/>
    <w:basedOn w:val="Zadanifontodlomka"/>
    <w:rsid w:val="00E8595B"/>
  </w:style>
  <w:style w:styleId="Podnoje" w:type="paragraph">
    <w:name w:val="footer"/>
    <w:basedOn w:val="Normal"/>
    <w:rsid w:val="00E8595B"/>
    <w:pPr>
      <w:tabs>
        <w:tab w:pos="4536" w:val="center"/>
        <w:tab w:pos="9072" w:val="right"/>
      </w:tabs>
    </w:pPr>
  </w:style>
  <w:style w:styleId="Odlomakpopisa" w:type="paragraph">
    <w:name w:val="List Paragraph"/>
    <w:basedOn w:val="Normal"/>
    <w:uiPriority w:val="34"/>
    <w:qFormat/>
    <w:rsid w:val="009E298D"/>
    <w:pPr>
      <w:ind w:left="708"/>
    </w:pPr>
  </w:style>
  <w:style w:styleId="Istaknuto" w:type="character">
    <w:name w:val="Emphasis"/>
    <w:uiPriority w:val="20"/>
    <w:qFormat/>
    <w:rsid w:val="00D12D08"/>
    <w:rPr>
      <w:b/>
      <w:bCs/>
      <w:i w:val="false"/>
      <w:iCs w:val="false"/>
    </w:rPr>
  </w:style>
  <w:style w:styleId="Tekstrezerviranogmjesta" w:type="character">
    <w:name w:val="Placeholder Text"/>
    <w:basedOn w:val="Zadanifontodlomka"/>
    <w:uiPriority w:val="99"/>
    <w:semiHidden/>
    <w:rsid w:val="002E3EE6"/>
    <w:rPr>
      <w:color w:val="808080"/>
      <w:bdr w:space="0" w:sz="0" w:color="auto" w:val="none"/>
      <w:shd w:fill="auto" w:color="auto" w:val="clear"/>
    </w:rPr>
  </w:style>
  <w:style w:customStyle="true" w:styleId="eSPISCCParagraphDefaultFont" w:type="character">
    <w:name w:val="eSPIS_CC_Paragraph Default Font"/>
    <w:basedOn w:val="Zadanifontodlomka"/>
    <w:rsid w:val="002E3E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3EE6"/>
    <w:rPr>
      <w:bdr w:space="0" w:sz="0" w:color="auto" w:val="none"/>
      <w:shd w:fill="FFFFCC" w:color="auto" w:val="clear"/>
      <w:lang w:val="hr-HR"/>
    </w:rPr>
  </w:style>
  <w:style w:customStyle="true" w:styleId="PozadinaSvijetloCrvena" w:type="character">
    <w:name w:val="Pozadina_SvijetloCrvena"/>
    <w:basedOn w:val="eSPISCCParagraphDefaultFont"/>
    <w:rsid w:val="002E3E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3E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70D7C"/>
    <w:rPr>
      <w:sz w:val="24"/>
      <w:szCs w:val="24"/>
    </w:rPr>
  </w:style>
  <w:style w:styleId="Naslov1" w:type="paragraph">
    <w:name w:val="heading 1"/>
    <w:basedOn w:val="Normal"/>
    <w:next w:val="Normal"/>
    <w:qFormat/>
    <w:rsid w:val="00570D7C"/>
    <w:pPr>
      <w:keepNext/>
      <w:jc w:val="center"/>
      <w:outlineLvl w:val="0"/>
    </w:pPr>
    <w:rPr>
      <w:b/>
      <w:sz w:val="28"/>
      <w:szCs w:val="28"/>
    </w:rPr>
  </w:style>
  <w:style w:styleId="Naslov2" w:type="paragraph">
    <w:name w:val="heading 2"/>
    <w:basedOn w:val="Normal"/>
    <w:next w:val="Normal"/>
    <w:qFormat/>
    <w:rsid w:val="00570D7C"/>
    <w:pPr>
      <w:keepNext/>
      <w:jc w:val="both"/>
      <w:outlineLvl w:val="1"/>
    </w:pPr>
    <w:rPr>
      <w:b/>
      <w:bCs/>
    </w:rPr>
  </w:style>
  <w:style w:styleId="Naslov3" w:type="paragraph">
    <w:name w:val="heading 3"/>
    <w:basedOn w:val="Normal"/>
    <w:next w:val="Normal"/>
    <w:qFormat/>
    <w:rsid w:val="00570D7C"/>
    <w:pPr>
      <w:keepNext/>
      <w:outlineLvl w:val="2"/>
    </w:pPr>
    <w:rPr>
      <w:b/>
      <w:bCs/>
    </w:rPr>
  </w:style>
  <w:style w:styleId="Naslov4" w:type="paragraph">
    <w:name w:val="heading 4"/>
    <w:basedOn w:val="Normal"/>
    <w:next w:val="Normal"/>
    <w:qFormat/>
    <w:rsid w:val="00570D7C"/>
    <w:pPr>
      <w:keepNext/>
      <w:jc w:val="center"/>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570D7C"/>
    <w:rPr>
      <w:b/>
      <w:bCs/>
    </w:rPr>
  </w:style>
  <w:style w:styleId="Tekstbalonia" w:type="paragraph">
    <w:name w:val="Balloon Text"/>
    <w:basedOn w:val="Normal"/>
    <w:semiHidden/>
    <w:rsid w:val="00570D7C"/>
    <w:rPr>
      <w:rFonts w:ascii="Tahoma" w:cs="Tahoma" w:hAnsi="Tahoma"/>
      <w:sz w:val="16"/>
      <w:szCs w:val="16"/>
    </w:rPr>
  </w:style>
  <w:style w:styleId="Zaglavlje" w:type="paragraph">
    <w:name w:val="header"/>
    <w:basedOn w:val="Normal"/>
    <w:rsid w:val="00E8595B"/>
    <w:pPr>
      <w:tabs>
        <w:tab w:pos="4536" w:val="center"/>
        <w:tab w:pos="9072" w:val="right"/>
      </w:tabs>
    </w:pPr>
  </w:style>
  <w:style w:styleId="Brojstranice" w:type="character">
    <w:name w:val="page number"/>
    <w:basedOn w:val="Zadanifontodlomka"/>
    <w:rsid w:val="00E8595B"/>
  </w:style>
  <w:style w:styleId="Podnoje" w:type="paragraph">
    <w:name w:val="footer"/>
    <w:basedOn w:val="Normal"/>
    <w:rsid w:val="00E8595B"/>
    <w:pPr>
      <w:tabs>
        <w:tab w:pos="4536" w:val="center"/>
        <w:tab w:pos="9072" w:val="right"/>
      </w:tabs>
    </w:pPr>
  </w:style>
  <w:style w:styleId="Odlomakpopisa" w:type="paragraph">
    <w:name w:val="List Paragraph"/>
    <w:basedOn w:val="Normal"/>
    <w:uiPriority w:val="34"/>
    <w:qFormat/>
    <w:rsid w:val="009E298D"/>
    <w:pPr>
      <w:ind w:left="708"/>
    </w:pPr>
  </w:style>
  <w:style w:styleId="Istaknuto" w:type="character">
    <w:name w:val="Emphasis"/>
    <w:uiPriority w:val="20"/>
    <w:qFormat/>
    <w:rsid w:val="00D12D08"/>
    <w:rPr>
      <w:b/>
      <w:bCs/>
      <w:i w:val="0"/>
      <w:iCs w:val="0"/>
    </w:rPr>
  </w:style>
  <w:style w:styleId="Tekstrezerviranogmjesta" w:type="character">
    <w:name w:val="Placeholder Text"/>
    <w:basedOn w:val="Zadanifontodlomka"/>
    <w:uiPriority w:val="99"/>
    <w:semiHidden/>
    <w:rsid w:val="002E3EE6"/>
    <w:rPr>
      <w:color w:val="808080"/>
      <w:bdr w:color="auto" w:space="0" w:sz="0" w:val="none"/>
      <w:shd w:color="auto" w:fill="auto" w:val="clear"/>
    </w:rPr>
  </w:style>
  <w:style w:customStyle="1" w:styleId="eSPISCCParagraphDefaultFont" w:type="character">
    <w:name w:val="eSPIS_CC_Paragraph Default Font"/>
    <w:basedOn w:val="Zadanifontodlomka"/>
    <w:rsid w:val="002E3E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3EE6"/>
    <w:rPr>
      <w:bdr w:color="auto" w:space="0" w:sz="0" w:val="none"/>
      <w:shd w:color="auto" w:fill="FFFFCC" w:val="clear"/>
      <w:lang w:val="hr-HR"/>
    </w:rPr>
  </w:style>
  <w:style w:customStyle="1" w:styleId="PozadinaSvijetloCrvena" w:type="character">
    <w:name w:val="Pozadina_SvijetloCrvena"/>
    <w:basedOn w:val="eSPISCCParagraphDefaultFont"/>
    <w:rsid w:val="002E3E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3E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2015.</izvorni_sadrzaj>
    <derivirana_varijabla naziv="DomainObject.Predmet.DatumOsnivanja_1">14.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ELKOM, društvo s ograničenom odgovornošću za trgovinu, proizvodnju i usluge</izvorni_sadrzaj>
    <derivirana_varijabla naziv="DomainObject.Predmet.ProtustrankaFormated_1">  ELKOM, društvo s ograničenom odgovornošću za trgovinu, proizvodnju i usluge</derivirana_varijabla>
  </DomainObject.Predmet.ProtustrankaFormated>
  <DomainObject.Predmet.ProtustrankaFormatedOIB>
    <izvorni_sadrzaj>  ELKOM, društvo s ograničenom odgovornošću za trgovinu, proizvodnju i usluge, OIB 32820563204</izvorni_sadrzaj>
    <derivirana_varijabla naziv="DomainObject.Predmet.ProtustrankaFormatedOIB_1">  ELKOM, društvo s ograničenom odgovornošću za trgovinu, proizvodnju i usluge, OIB 32820563204</derivirana_varijabla>
  </DomainObject.Predmet.ProtustrankaFormatedOIB>
  <DomainObject.Predmet.ProtustrankaFormatedWithAdress>
    <izvorni_sadrzaj> ELKOM, društvo s ograničenom odgovornošću za trgovinu, proizvodnju i usluge, Ivanečko Naselje 1/D, 42240 Ivanečko Naselje</izvorni_sadrzaj>
    <derivirana_varijabla naziv="DomainObject.Predmet.ProtustrankaFormatedWithAdress_1"> ELKOM, društvo s ograničenom odgovornošću za trgovinu, proizvodnju i usluge, Ivanečko Naselje 1/D, 42240 Ivanečko Naselje</derivirana_varijabla>
  </DomainObject.Predmet.ProtustrankaFormatedWithAdress>
  <DomainObject.Predmet.ProtustrankaFormatedWithAdressOIB>
    <izvorni_sadrzaj> ELKOM, društvo s ograničenom odgovornošću za trgovinu, proizvodnju i usluge, OIB 32820563204, Ivanečko Naselje 1/D, 42240 Ivanečko Naselje</izvorni_sadrzaj>
    <derivirana_varijabla naziv="DomainObject.Predmet.ProtustrankaFormatedWithAdressOIB_1"> ELKOM, društvo s ograničenom odgovornošću za trgovinu, proizvodnju i usluge, OIB 32820563204, Ivanečko Naselje 1/D, 42240 Ivanečko Naselje</derivirana_varijabla>
  </DomainObject.Predmet.ProtustrankaFormatedWithAdressOIB>
  <DomainObject.Predmet.ProtustrankaWithAdress>
    <izvorni_sadrzaj>ELKOM, društvo s ograničenom odgovornošću za trgovinu, proizvodnju i usluge Ivanečko Naselje 1/D, 42240 Ivanečko Naselje</izvorni_sadrzaj>
    <derivirana_varijabla naziv="DomainObject.Predmet.ProtustrankaWithAdress_1">ELKOM, društvo s ograničenom odgovornošću za trgovinu, proizvodnju i usluge Ivanečko Naselje 1/D, 42240 Ivanečko Naselje</derivirana_varijabla>
  </DomainObject.Predmet.ProtustrankaWithAdress>
  <DomainObject.Predmet.ProtustrankaWithAdressOIB>
    <izvorni_sadrzaj>ELKOM, društvo s ograničenom odgovornošću za trgovinu, proizvodnju i usluge, OIB 32820563204, Ivanečko Naselje 1/D, 42240 Ivanečko Naselje</izvorni_sadrzaj>
    <derivirana_varijabla naziv="DomainObject.Predmet.ProtustrankaWithAdressOIB_1">ELKOM, društvo s ograničenom odgovornošću za trgovinu, proizvodnju i usluge, OIB 32820563204, Ivanečko Naselje 1/D, 42240 Ivanečko Naselje</derivirana_varijabla>
  </DomainObject.Predmet.ProtustrankaWithAdressOIB>
  <DomainObject.Predmet.ProtustrankaNazivFormated>
    <izvorni_sadrzaj>ELKOM, društvo s ograničenom odgovornošću za trgovinu, proizvodnju i usluge</izvorni_sadrzaj>
    <derivirana_varijabla naziv="DomainObject.Predmet.ProtustrankaNazivFormated_1">ELKOM, društvo s ograničenom odgovornošću za trgovinu, proizvodnju i usluge</derivirana_varijabla>
  </DomainObject.Predmet.ProtustrankaNazivFormated>
  <DomainObject.Predmet.ProtustrankaNazivFormatedOIB>
    <izvorni_sadrzaj>ELKOM, društvo s ograničenom odgovornošću za trgovinu, proizvodnju i usluge, OIB 32820563204</izvorni_sadrzaj>
    <derivirana_varijabla naziv="DomainObject.Predmet.ProtustrankaNazivFormatedOIB_1">ELKOM, društvo s ograničenom odgovornošću za trgovinu, proizvodnju i usluge, OIB 32820563204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izvorni_sadrzaj>
    <derivirana_varijabla naziv="DomainObject.Predmet.StrankaFormatedOIB_1">  Financijska agencija Regionalni centar Zagreb</derivirana_varijabla>
  </DomainObject.Predmet.StrankaFormatedOIB>
  <DomainObject.Predmet.StrankaFormatedWithAdress>
    <izvorni_sadrzaj> Financijska agencija Regionalni centar Zagreb, Ulica grada Vukovara 70, 10000 Zagreb</izvorni_sadrzaj>
    <derivirana_varijabla naziv="DomainObject.Predmet.StrankaFormatedWithAdress_1"> Financijska agencija Regionalni centar Zagreb, Ulica grada Vukovara 70, 10000 Zagreb</derivirana_varijabla>
  </DomainObject.Predmet.StrankaFormatedWithAdress>
  <DomainObject.Predmet.StrankaFormatedWithAdressOIB>
    <izvorni_sadrzaj> Financijska agencija Regionalni centar Zagreb, Ulica grada Vukovara 70, 10000 Zagreb</izvorni_sadrzaj>
    <derivirana_varijabla naziv="DomainObject.Predmet.StrankaFormatedWithAdressOIB_1"> Financijska agencija Regionalni centar Zagreb, Ulica grada Vukovara 70, 10000 Zagreb</derivirana_varijabla>
  </DomainObject.Predmet.StrankaFormatedWithAdressOIB>
  <DomainObject.Predmet.StrankaWithAdress>
    <izvorni_sadrzaj>Financijska agencija Regionalni centar Zagreb Ulica grada Vukovara 70,10000 Zagreb</izvorni_sadrzaj>
    <derivirana_varijabla naziv="DomainObject.Predmet.StrankaWithAdress_1">Financijska agencija Regionalni centar Zagreb Ulica grada Vukovara 70,10000 Zagreb</derivirana_varijabla>
  </DomainObject.Predmet.StrankaWithAdress>
  <DomainObject.Predmet.StrankaWithAdressOIB>
    <izvorni_sadrzaj>Financijska agencija Regionalni centar Zagreb, Ulica grada Vukovara 70,10000 Zagreb</izvorni_sadrzaj>
    <derivirana_varijabla naziv="DomainObject.Predmet.StrankaWithAdressOIB_1">Financijska agencija Regionalni centar Zagreb, Ulica grada Vukovara 70,10000 Zagreb</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izvorni_sadrzaj>
    <derivirana_varijabla naziv="DomainObject.Predmet.StrankaNazivFormatedOIB_1">Financijska agencija Regionalni centar Zagreb</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46949336.70</izvorni_sadrzaj>
    <derivirana_varijabla naziv="DomainObject.Predmet.TrenutnaVrijednost_1">46949336.70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item>
    </izvorni_sadrzaj>
    <derivirana_varijabla naziv="DomainObject.Predmet.StrankaListFormatedOIB_1">
      <item>Financijska agencija Regionalni centar Zagreb</item>
    </derivirana_varijabla>
  </DomainObject.Predmet.StrankaListFormatedOIB>
  <DomainObject.Predmet.StrankaListFormatedWithAdress>
    <izvorni_sadrzaj>
      <item>Financijska agencija Regionalni centar Zagreb, Ulica grada Vukovara 70, 10000 Zagreb</item>
    </izvorni_sadrzaj>
    <derivirana_varijabla naziv="DomainObject.Predmet.StrankaListFormatedWithAdress_1">
      <item>Financijska agencija Regionalni centar Zagreb, Ulica grada Vukovara 70, 10000 Zagreb</item>
    </derivirana_varijabla>
  </DomainObject.Predmet.StrankaListFormatedWithAdress>
  <DomainObject.Predmet.StrankaListFormatedWithAdressOIB>
    <izvorni_sadrzaj>
      <item>Financijska agencija Regionalni centar Zagreb, Ulica grada Vukovara 70, 10000 Zagreb</item>
    </izvorni_sadrzaj>
    <derivirana_varijabla naziv="DomainObject.Predmet.StrankaListFormatedWithAdressOIB_1">
      <item>Financijska agencija Regionalni centar Zagreb, Ulica grada Vukovara 70, 10000 Zagreb</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item>
    </izvorni_sadrzaj>
    <derivirana_varijabla naziv="DomainObject.Predmet.StrankaListNazivFormatedOIB_1">
      <item>Financijska agencija Regionalni centar Zagreb</item>
    </derivirana_varijabla>
  </DomainObject.Predmet.StrankaListNazivFormatedOIB>
  <DomainObject.Predmet.ProtuStrankaListFormated>
    <izvorni_sadrzaj>
      <item>ELKOM, društvo s ograničenom odgovornošću za trgovinu, proizvodnju i usluge</item>
    </izvorni_sadrzaj>
    <derivirana_varijabla naziv="DomainObject.Predmet.ProtuStrankaListFormated_1">
      <item>ELKOM, društvo s ograničenom odgovornošću za trgovinu, proizvodnju i usluge</item>
    </derivirana_varijabla>
  </DomainObject.Predmet.ProtuStrankaListFormated>
  <DomainObject.Predmet.ProtuStrankaListFormatedOIB>
    <izvorni_sadrzaj>
      <item>ELKOM, društvo s ograničenom odgovornošću za trgovinu, proizvodnju i usluge, OIB 32820563204</item>
    </izvorni_sadrzaj>
    <derivirana_varijabla naziv="DomainObject.Predmet.ProtuStrankaListFormatedOIB_1">
      <item>ELKOM, društvo s ograničenom odgovornošću za trgovinu, proizvodnju i usluge, OIB 32820563204</item>
    </derivirana_varijabla>
  </DomainObject.Predmet.ProtuStrankaListFormatedOIB>
  <DomainObject.Predmet.ProtuStrankaListFormatedWithAdress>
    <izvorni_sadrzaj>
      <item>ELKOM, društvo s ograničenom odgovornošću za trgovinu, proizvodnju i usluge, Ivanečko Naselje 1/D, 42240 Ivanečko Naselje</item>
    </izvorni_sadrzaj>
    <derivirana_varijabla naziv="DomainObject.Predmet.ProtuStrankaListFormatedWithAdress_1">
      <item>ELKOM, društvo s ograničenom odgovornošću za trgovinu, proizvodnju i usluge, Ivanečko Naselje 1/D, 42240 Ivanečko Naselje</item>
    </derivirana_varijabla>
  </DomainObject.Predmet.ProtuStrankaListFormatedWithAdress>
  <DomainObject.Predmet.ProtuStrankaListFormatedWithAdressOIB>
    <izvorni_sadrzaj>
      <item>ELKOM, društvo s ograničenom odgovornošću za trgovinu, proizvodnju i usluge, OIB 32820563204, Ivanečko Naselje 1/D, 42240 Ivanečko Naselje</item>
    </izvorni_sadrzaj>
    <derivirana_varijabla naziv="DomainObject.Predmet.ProtuStrankaListFormatedWithAdressOIB_1">
      <item>ELKOM, društvo s ograničenom odgovornošću za trgovinu, proizvodnju i usluge, OIB 32820563204, Ivanečko Naselje 1/D, 42240 Ivanečko Naselje</item>
    </derivirana_varijabla>
  </DomainObject.Predmet.ProtuStrankaListFormatedWithAdressOIB>
  <DomainObject.Predmet.ProtuStrankaListNazivFormated>
    <izvorni_sadrzaj>
      <item>ELKOM, društvo s ograničenom odgovornošću za trgovinu, proizvodnju i usluge</item>
    </izvorni_sadrzaj>
    <derivirana_varijabla naziv="DomainObject.Predmet.ProtuStrankaListNazivFormated_1">
      <item>ELKOM, društvo s ograničenom odgovornošću za trgovinu, proizvodnju i usluge</item>
    </derivirana_varijabla>
  </DomainObject.Predmet.ProtuStrankaListNazivFormated>
  <DomainObject.Predmet.ProtuStrankaListNazivFormatedOIB>
    <izvorni_sadrzaj>
      <item>ELKOM, društvo s ograničenom odgovornošću za trgovinu, proizvodnju i usluge, OIB 32820563204</item>
    </izvorni_sadrzaj>
    <derivirana_varijabla naziv="DomainObject.Predmet.ProtuStrankaListNazivFormatedOIB_1">
      <item>ELKOM, društvo s ograničenom odgovornošću za trgovinu, proizvodnju i usluge, OIB 32820563204</item>
    </derivirana_varijabla>
  </DomainObject.Predmet.ProtuStrankaListNazivFormatedOIB>
  <DomainObject.Predmet.OstaliList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Formated>
  <DomainObject.Predmet.OstaliList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FormatedOIB>
  <DomainObject.Predmet.OstaliListFormatedWithAdress>
    <izvorni_sadrzaj>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izvorni_sadrzaj>
    <derivirana_varijabla naziv="DomainObject.Predmet.OstaliListFormatedWithAdress_1">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derivirana_varijabla>
  </DomainObject.Predmet.OstaliListFormatedWithAdress>
  <DomainObject.Predmet.OstaliListFormatedWithAdressOIB>
    <izvorni_sadrzaj>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izvorni_sadrzaj>
    <derivirana_varijabla naziv="DomainObject.Predmet.OstaliListFormatedWithAdressOIB_1">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derivirana_varijabla>
  </DomainObject.Predmet.OstaliListFormatedWithAdressOIB>
  <DomainObject.Predmet.OstaliListNaziv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Naziv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NazivFormated>
  <DomainObject.Predmet.OstaliListNaziv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Naziv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ELKOM, društvo s ograničenom odgovornošću za trgovinu, proizvodnju i usluge</izvorni_sadrzaj>
    <derivirana_varijabla naziv="DomainObject.Predmet.ProtustrankaIDrugi_1">ELKOM, društvo s ograničenom odgovornošću za trgovinu, proizvodnju i usluge</derivirana_varijabla>
  </DomainObject.Predmet.ProtustrankaIDrugi>
  <DomainObject.Predmet.StrankaIDrugiAdressOIB>
    <izvorni_sadrzaj>Financijska agencija Regionalni centar Zagreb, Ulica grada Vukovara 70, 10000 Zagreb</izvorni_sadrzaj>
    <derivirana_varijabla naziv="DomainObject.Predmet.StrankaIDrugiAdressOIB_1">Financijska agencija Regionalni centar Zagreb, Ulica grada Vukovara 70, 10000 Zagreb</derivirana_varijabla>
  </DomainObject.Predmet.StrankaIDrugiAdressOIB>
  <DomainObject.Predmet.ProtustrankaIDrugiAdressOIB>
    <izvorni_sadrzaj>ELKOM, društvo s ograničenom odgovornošću za trgovinu, proizvodnju i usluge, OIB 32820563204, Ivanečko Naselje 1/D, 42240 Ivanečko Naselje</izvorni_sadrzaj>
    <derivirana_varijabla naziv="DomainObject.Predmet.ProtustrankaIDrugiAdressOIB_1">ELKOM, društvo s ograničenom odgovornošću za trgovinu, proizvodnju i usluge, OIB 32820563204, Ivanečko Naselje 1/D, 42240 Ivanečko Naselje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SudioniciListNaziv_1">
      <item>Financijska agencija Regionalni centar Zagreb</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SudioniciListNaziv>
  <DomainObject.Predmet.SudioniciListAdressOIB>
    <izvorni_sadrzaj>
      <item>Financijska agencija Regionalni centar Zagreb,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izvorni_sadrzaj>
    <derivirana_varijabla naziv="DomainObject.Predmet.SudioniciListAdressOIB_1">
      <item>Financijska agencija Regionalni centar Zagreb,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izvorni_sadrzaj>
    <derivirana_varijabla naziv="DomainObject.Predmet.SudioniciListNazivOIB_1">
      <item>, OIB null</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327815-A32D-4079-A51E-A2ADE21FD6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2253</properties:Words>
  <properties:Characters>11785</properties:Characters>
  <properties:Lines>265</properties:Lines>
  <properties:Paragraphs>72</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Varaždinu, u stečajnom postupku nad stečajnim dužnikom IGM CIGLANA CERJE TUŽNO d</vt:lpstr>
    </vt:vector>
  </properties:TitlesOfParts>
  <properties:LinksUpToDate>false</properties:LinksUpToDate>
  <properties:CharactersWithSpaces>14262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2016-02-17T07:49:00Z</dcterms:created>
  <dc:creator>Ursulin</dc:creator>
  <cp:lastModifiedBy>Nevenka Vuković</cp:lastModifiedBy>
  <cp:lastPrinted>2016-02-17T10:23:00Z</cp:lastPrinted>
  <dcterms:modified xmlns:xsi="http://www.w3.org/2001/XMLSchema-instance" xsi:type="dcterms:W3CDTF">2016-02-17T10:24:00Z</dcterms:modified>
  <cp:revision>5</cp:revision>
  <dc:title>«Trgovački sud u Varaždinu, u stečajnom postupku nad stečajnim dužnikom IGM CIGLANA CERJE TUŽNO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