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854a" w14:paraId="0af854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23</w:t>
      </w:r>
      <w:r w:rsidR="007807CB">
        <w:t>47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51A35" w:rsidR="00443F69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7807CB">
        <w:t>BORIŠKO j.</w:t>
      </w:r>
      <w:r w:rsidR="00251A35">
        <w:t>d.o.</w:t>
      </w:r>
      <w:r w:rsidR="007807CB">
        <w:t xml:space="preserve">o. za ugostiteljstvo i usluge, Pula, Koparska 46, </w:t>
      </w:r>
      <w:r w:rsidR="004E1E18">
        <w:t xml:space="preserve">OIB </w:t>
      </w:r>
      <w:r w:rsidR="007807CB">
        <w:t>26429191493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2221F7">
        <w:t>8</w:t>
      </w:r>
      <w:r w:rsidR="008D282E">
        <w:t>.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7807CB" w:rsidP="00251A35" w:rsidR="007807CB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7807CB">
        <w:t>BORIŠKO j.d.o.o. za ugostiteljstvo i usluge, Pula, Koparska 46, OIB 26429191493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7807CB">
        <w:t>35.626,36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251A35">
        <w:t>zastupni</w:t>
      </w:r>
      <w:r w:rsidR="007807CB">
        <w:t>k</w:t>
      </w:r>
      <w:r w:rsidR="001E606C">
        <w:t xml:space="preserve"> </w:t>
      </w:r>
      <w:r w:rsidR="007807CB">
        <w:t xml:space="preserve"> Boris </w:t>
      </w:r>
      <w:proofErr w:type="spellStart"/>
      <w:r w:rsidR="007807CB">
        <w:t>Brnabić</w:t>
      </w:r>
      <w:proofErr w:type="spellEnd"/>
      <w:r w:rsidR="007807CB">
        <w:t xml:space="preserve">, Koparska 46, Pula, OIB  29853214835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7807CB">
        <w:rPr>
          <w:b/>
        </w:rPr>
        <w:t>47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2221F7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A80" w:rsidR="00676A80">
      <w:r>
        <w:separator/>
      </w:r>
    </w:p>
  </w:endnote>
  <w:endnote w:id="0" w:type="continuationSeparator">
    <w:p w:rsidRDefault="00676A80" w:rsidR="0067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A80" w:rsidR="00676A80">
      <w:r>
        <w:separator/>
      </w:r>
    </w:p>
  </w:footnote>
  <w:footnote w:id="0" w:type="continuationSeparator">
    <w:p w:rsidRDefault="00676A80" w:rsidR="0067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21F7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16514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0AC7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4760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A80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807CB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8023F7"/>
    <w:rsid w:val="00811D41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2E86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E4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Zakona o sudovima</izvorni_sadrzaj>
    <derivirana_varijabla naziv="DomainObject.Predmet.Opis_1">Članak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BORIŠKO j.d.o.o. za ugostiteljstvo i usluge</izvorni_sadrzaj>
    <derivirana_varijabla naziv="DomainObject.Predmet.ProtustrankaFormated_1">  BORIŠKO j.d.o.o. za ugostiteljstvo i usluge</derivirana_varijabla>
  </DomainObject.Predmet.ProtustrankaFormated>
  <DomainObject.Predmet.ProtustrankaFormatedOIB>
    <izvorni_sadrzaj>  BORIŠKO j.d.o.o. za ugostiteljstvo i usluge, OIB 26429191493</izvorni_sadrzaj>
    <derivirana_varijabla naziv="DomainObject.Predmet.ProtustrankaFormatedOIB_1">  BORIŠKO j.d.o.o. za ugostiteljstvo i usluge, OIB 26429191493</derivirana_varijabla>
  </DomainObject.Predmet.ProtustrankaFormatedOIB>
  <DomainObject.Predmet.ProtustrankaFormatedWithAdress>
    <izvorni_sadrzaj> BORIŠKO j.d.o.o. za ugostiteljstvo i usluge, Koparska 46, 52100 Pula</izvorni_sadrzaj>
    <derivirana_varijabla naziv="DomainObject.Predmet.ProtustrankaFormatedWithAdress_1"> BORIŠKO j.d.o.o. za ugostiteljstvo i usluge, Koparska 46, 52100 Pula</derivirana_varijabla>
  </DomainObject.Predmet.ProtustrankaFormatedWithAdress>
  <DomainObject.Predmet.ProtustrankaFormatedWithAdressOIB>
    <izvorni_sadrzaj> BORIŠKO j.d.o.o. za ugostiteljstvo i usluge, OIB 26429191493, Koparska 46, 52100 Pula</izvorni_sadrzaj>
    <derivirana_varijabla naziv="DomainObject.Predmet.ProtustrankaFormatedWithAdressOIB_1"> BORIŠKO j.d.o.o. za ugostiteljstvo i usluge, OIB 26429191493, Koparska 46, 52100 Pula</derivirana_varijabla>
  </DomainObject.Predmet.ProtustrankaFormatedWithAdressOIB>
  <DomainObject.Predmet.ProtustrankaWithAdress>
    <izvorni_sadrzaj>BORIŠKO j.d.o.o. za ugostiteljstvo i usluge Koparska 46, 52100 Pula</izvorni_sadrzaj>
    <derivirana_varijabla naziv="DomainObject.Predmet.ProtustrankaWithAdress_1">BORIŠKO j.d.o.o. za ugostiteljstvo i usluge Koparska 46, 52100 Pula</derivirana_varijabla>
  </DomainObject.Predmet.ProtustrankaWithAdress>
  <DomainObject.Predmet.ProtustrankaWithAdressOIB>
    <izvorni_sadrzaj>BORIŠKO j.d.o.o. za ugostiteljstvo i usluge, OIB 26429191493, Koparska 46, 52100 Pula</izvorni_sadrzaj>
    <derivirana_varijabla naziv="DomainObject.Predmet.ProtustrankaWithAdressOIB_1">BORIŠKO j.d.o.o. za ugostiteljstvo i usluge, OIB 26429191493, Koparska 46, 52100 Pula</derivirana_varijabla>
  </DomainObject.Predmet.ProtustrankaWithAdressOIB>
  <DomainObject.Predmet.ProtustrankaNazivFormated>
    <izvorni_sadrzaj>BORIŠKO j.d.o.o. za ugostiteljstvo i usluge</izvorni_sadrzaj>
    <derivirana_varijabla naziv="DomainObject.Predmet.ProtustrankaNazivFormated_1">BORIŠKO j.d.o.o. za ugostiteljstvo i usluge</derivirana_varijabla>
  </DomainObject.Predmet.ProtustrankaNazivFormated>
  <DomainObject.Predmet.ProtustrankaNazivFormatedOIB>
    <izvorni_sadrzaj>BORIŠKO j.d.o.o. za ugostiteljstvo i usluge, OIB 26429191493</izvorni_sadrzaj>
    <derivirana_varijabla naziv="DomainObject.Predmet.ProtustrankaNazivFormatedOIB_1">BORIŠKO j.d.o.o. za ugostiteljstvo i usluge, OIB 26429191493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35626.36</izvorni_sadrzaj>
    <derivirana_varijabla naziv="DomainObject.Predmet.TrenutnaVrijednost_1">35626.36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BORIŠKO j.d.o.o. za ugostiteljstvo i usluge</item>
    </izvorni_sadrzaj>
    <derivirana_varijabla naziv="DomainObject.Predmet.ProtuStrankaListFormated_1">
      <item>BORIŠKO j.d.o.o. za ugostiteljstvo i usluge</item>
    </derivirana_varijabla>
  </DomainObject.Predmet.ProtuStrankaListFormated>
  <DomainObject.Predmet.ProtuStrankaListFormatedOIB>
    <izvorni_sadrzaj>
      <item>BORIŠKO j.d.o.o. za ugostiteljstvo i usluge, OIB 26429191493</item>
    </izvorni_sadrzaj>
    <derivirana_varijabla naziv="DomainObject.Predmet.ProtuStrankaListFormatedOIB_1">
      <item>BORIŠKO j.d.o.o. za ugostiteljstvo i usluge, OIB 26429191493</item>
    </derivirana_varijabla>
  </DomainObject.Predmet.ProtuStrankaListFormatedOIB>
  <DomainObject.Predmet.ProtuStrankaListFormatedWithAdress>
    <izvorni_sadrzaj>
      <item>BORIŠKO j.d.o.o. za ugostiteljstvo i usluge, Koparska 46, 52100 Pula</item>
    </izvorni_sadrzaj>
    <derivirana_varijabla naziv="DomainObject.Predmet.ProtuStrankaListFormatedWithAdress_1">
      <item>BORIŠKO j.d.o.o. za ugostiteljstvo i usluge, Koparska 46, 52100 Pula</item>
    </derivirana_varijabla>
  </DomainObject.Predmet.ProtuStrankaListFormatedWithAdress>
  <DomainObject.Predmet.ProtuStrankaListFormatedWithAdressOIB>
    <izvorni_sadrzaj>
      <item>BORIŠKO j.d.o.o. za ugostiteljstvo i usluge, OIB 26429191493, Koparska 46, 52100 Pula</item>
    </izvorni_sadrzaj>
    <derivirana_varijabla naziv="DomainObject.Predmet.ProtuStrankaListFormatedWithAdressOIB_1">
      <item>BORIŠKO j.d.o.o. za ugostiteljstvo i usluge, OIB 26429191493, Koparska 46, 52100 Pula</item>
    </derivirana_varijabla>
  </DomainObject.Predmet.ProtuStrankaListFormatedWithAdressOIB>
  <DomainObject.Predmet.ProtuStrankaListNazivFormated>
    <izvorni_sadrzaj>
      <item>BORIŠKO j.d.o.o. za ugostiteljstvo i usluge</item>
    </izvorni_sadrzaj>
    <derivirana_varijabla naziv="DomainObject.Predmet.ProtuStrankaListNazivFormated_1">
      <item>BORIŠKO j.d.o.o. za ugostiteljstvo i usluge</item>
    </derivirana_varijabla>
  </DomainObject.Predmet.ProtuStrankaListNazivFormated>
  <DomainObject.Predmet.ProtuStrankaListNazivFormatedOIB>
    <izvorni_sadrzaj>
      <item>BORIŠKO j.d.o.o. za ugostiteljstvo i usluge, OIB 26429191493</item>
    </izvorni_sadrzaj>
    <derivirana_varijabla naziv="DomainObject.Predmet.ProtuStrankaListNazivFormatedOIB_1">
      <item>BORIŠKO j.d.o.o. za ugostiteljstvo i usluge, OIB 26429191493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BORIŠKO j.d.o.o. za ugostiteljstvo i usluge</izvorni_sadrzaj>
    <derivirana_varijabla naziv="DomainObject.Predmet.ProtustrankaIDrugi_1">BORIŠKO j.d.o.o. za ugostiteljstvo i usluge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BORIŠKO j.d.o.o. za ugostiteljstvo i usluge, OIB 26429191493, Koparska 46, 52100 Pula</izvorni_sadrzaj>
    <derivirana_varijabla naziv="DomainObject.Predmet.ProtustrankaIDrugiAdressOIB_1">BORIŠKO j.d.o.o. za ugostiteljstvo i usluge, OIB 26429191493,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BORIŠKO j.d.o.o. za ugostiteljstvo i usluge</item>
    </izvorni_sadrzaj>
    <derivirana_varijabla naziv="DomainObject.Predmet.SudioniciListNaziv_1">
      <item>FINANCIJSKA AGENCIJA, RC RIJEKA, PODRUŽNICA PULA, PULA</item>
      <item>BORIŠKO j.d.o.o. za ugostiteljstvo i usluge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BORIŠKO j.d.o.o. za ugostiteljstvo i usluge, OIB 26429191493, Koparska 46,52100 Pula</item>
    </izvorni_sadrzaj>
    <derivirana_varijabla naziv="DomainObject.Predmet.SudioniciListAdressOIB_1">
      <item>FINANCIJSKA AGENCIJA, RC RIJEKA, PODRUŽNICA PULA, PULA, OIB 85821130368, Giardini 5,52100 Pula</item>
      <item>BORIŠKO j.d.o.o. za ugostiteljstvo i usluge, OIB 26429191493,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26429191493</item>
    </izvorni_sadrzaj>
    <derivirana_varijabla naziv="DomainObject.Predmet.SudioniciListNazivOIB_1">
      <item>, OIB 85821130368</item>
      <item>, OIB 26429191493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1937</properties:Characters>
  <properties:Lines>51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2016-10-17T07:21:00Z</dcterms:created>
  <dc:creator>Korisnik</dc:creator>
  <cp:lastModifiedBy>wsadmin</cp:lastModifiedBy>
  <cp:lastPrinted>2016-10-13T07:10:00Z</cp:lastPrinted>
  <dcterms:modified xmlns:xsi="http://www.w3.org/2001/XMLSchema-instance" xsi:type="dcterms:W3CDTF">2016-10-19T12:10:00Z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