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aac0" w14:paraId="46baac0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FD529B" w:rsidR="00615013">
      <w:pPr>
        <w:jc w:val="both"/>
      </w:pPr>
      <w:r w:rsidRPr="00FD529B">
        <w:tab/>
        <w:t xml:space="preserve">Trgovački sud u Zagrebu, po sucu </w:t>
      </w:r>
      <w:r w:rsidR="00366998" w:rsidRPr="00FD529B">
        <w:t>tog</w:t>
      </w:r>
      <w:r w:rsidR="00F43617" w:rsidRPr="00FD529B">
        <w:t>a</w:t>
      </w:r>
      <w:r w:rsidR="00366998" w:rsidRPr="00FD529B">
        <w:t xml:space="preserve"> suda </w:t>
      </w:r>
      <w:r w:rsidR="007621FF" w:rsidRPr="00FD529B">
        <w:t>Vesni Sremac Šoštar</w:t>
      </w:r>
      <w:r w:rsidRPr="00FD529B">
        <w:t xml:space="preserve">, u stečajnom postupku nad Stečajnom masom </w:t>
      </w:r>
      <w:r w:rsidR="00560DAF" w:rsidRPr="00B15B7B">
        <w:t xml:space="preserve">iza stečajnog dužnika </w:t>
      </w:r>
      <w:r w:rsidR="00560DAF">
        <w:t>MTG-TOPGRAF d.o.o.</w:t>
      </w:r>
      <w:r w:rsidR="00097AE7">
        <w:t xml:space="preserve"> u stečaju</w:t>
      </w:r>
      <w:r w:rsidR="00560DAF">
        <w:t>, Zagreb, Bobovačka 1/a, MBS: 081205321</w:t>
      </w:r>
      <w:r w:rsidR="00B07937" w:rsidRPr="00FD529B">
        <w:t xml:space="preserve">, </w:t>
      </w:r>
      <w:r w:rsidRPr="00FD529B">
        <w:t xml:space="preserve">dana </w:t>
      </w:r>
      <w:r w:rsidR="00560DAF">
        <w:t>14. prosinca 2018. godine</w:t>
      </w:r>
      <w:r w:rsidRPr="00FD529B">
        <w:t xml:space="preserve">  </w:t>
      </w:r>
    </w:p>
    <w:p w:rsidRDefault="00560DAF" w:rsidP="00FD529B" w:rsidR="00560DAF" w:rsidRPr="00FD529B">
      <w:pPr>
        <w:jc w:val="both"/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r i j e š i o     j 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 </w:t>
      </w:r>
    </w:p>
    <w:p w:rsidRDefault="00244A8C" w:rsidP="00023A21" w:rsidR="00406888" w:rsidRPr="00FD529B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FD529B">
        <w:rPr>
          <w:noProof w:val="false"/>
        </w:rPr>
        <w:t xml:space="preserve">I. U stečajnom postupku </w:t>
      </w:r>
      <w:r w:rsidR="00615013" w:rsidRPr="00FD529B">
        <w:rPr>
          <w:noProof w:val="false"/>
        </w:rPr>
        <w:t xml:space="preserve">nad </w:t>
      </w:r>
      <w:r w:rsidR="00615013" w:rsidRPr="00FD529B">
        <w:t>Stečajn</w:t>
      </w:r>
      <w:r w:rsidR="00366998" w:rsidRPr="00FD529B">
        <w:t xml:space="preserve">a masa iza </w:t>
      </w:r>
      <w:r w:rsidR="00615013" w:rsidRPr="00FD529B">
        <w:t>stečajnog dužnika</w:t>
      </w:r>
      <w:r w:rsidR="00366998" w:rsidRPr="00FD529B">
        <w:t xml:space="preserve"> </w:t>
      </w:r>
      <w:r w:rsidR="006462F1">
        <w:t>MTG-TOPGRAF d.o.o.</w:t>
      </w:r>
      <w:r w:rsidR="00097AE7">
        <w:t xml:space="preserve"> u stečaju</w:t>
      </w:r>
      <w:r w:rsidR="006462F1">
        <w:t>, Zagreb, Bobovačka 1/a, MBS: 081205321</w:t>
      </w:r>
      <w:r w:rsidR="0022122A" w:rsidRPr="00FD529B">
        <w:t>,</w:t>
      </w:r>
      <w:r w:rsidR="0022122A" w:rsidRPr="00FD529B">
        <w:rPr>
          <w:noProof w:val="false"/>
        </w:rPr>
        <w:t xml:space="preserve"> nastavljen j</w:t>
      </w:r>
      <w:r w:rsidR="008D7894" w:rsidRPr="00FD529B">
        <w:rPr>
          <w:noProof w:val="false"/>
        </w:rPr>
        <w:t xml:space="preserve">e stečajni postupak </w:t>
      </w:r>
      <w:r w:rsidR="00615013" w:rsidRPr="00FD529B">
        <w:rPr>
          <w:noProof w:val="false"/>
        </w:rPr>
        <w:t xml:space="preserve">radi naknadne diobe. </w:t>
      </w:r>
    </w:p>
    <w:p w:rsidRDefault="007D51C7" w:rsidP="005F2DEE" w:rsidR="006A18AE" w:rsidRPr="00FD529B">
      <w:pPr>
        <w:ind w:firstLine="720"/>
        <w:jc w:val="both"/>
      </w:pPr>
      <w:r w:rsidRPr="00FD529B">
        <w:t>I</w:t>
      </w:r>
      <w:r w:rsidR="00023A21" w:rsidRPr="00FD529B">
        <w:t>I</w:t>
      </w:r>
      <w:r w:rsidR="006A18AE" w:rsidRPr="00FD529B">
        <w:t>. Po</w:t>
      </w:r>
      <w:r w:rsidR="006672A1">
        <w:t>zivaju se vjerovnici u roku od 3</w:t>
      </w:r>
      <w:r w:rsidR="006A18AE" w:rsidRPr="00FD529B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6462F1" w:rsidRPr="00B15B7B">
        <w:t>Antonija Galić iz Zagreba iz Zagreba, Bobovačka 1a, OIB: 64334764434</w:t>
      </w:r>
      <w:r w:rsidR="00B87AEF" w:rsidRPr="00FD529B">
        <w:t>.</w:t>
      </w:r>
    </w:p>
    <w:p w:rsidRDefault="00023A21" w:rsidP="006A18AE" w:rsidR="006A18AE" w:rsidRPr="00FD529B">
      <w:pPr>
        <w:ind w:firstLine="708"/>
        <w:jc w:val="both"/>
      </w:pPr>
      <w:r w:rsidRPr="00FD529B">
        <w:t>III</w:t>
      </w:r>
      <w:r w:rsidR="006A18AE" w:rsidRPr="00FD529B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FD529B">
      <w:pPr>
        <w:ind w:firstLine="708"/>
        <w:jc w:val="both"/>
      </w:pPr>
      <w:r w:rsidRPr="00FD529B">
        <w:t>IV</w:t>
      </w:r>
      <w:r w:rsidR="006A18AE" w:rsidRPr="00FD529B">
        <w:t>. Pozivaju se dužnikovi dužnici da svoje obveze bez odgode ispunjavaju stečajnom upravitelju za stečajnog dužnika.</w:t>
      </w:r>
    </w:p>
    <w:p w:rsidRDefault="006A18AE" w:rsidP="006A18AE" w:rsidR="006A18AE" w:rsidRPr="003346A8">
      <w:pPr>
        <w:ind w:firstLine="708"/>
        <w:jc w:val="both"/>
      </w:pPr>
      <w:r w:rsidRPr="003346A8">
        <w:t>V</w:t>
      </w:r>
      <w:r w:rsidR="007D51C7" w:rsidRPr="003346A8">
        <w:t>.</w:t>
      </w:r>
      <w:r w:rsidRPr="003346A8">
        <w:t xml:space="preserve">  Zakazuje se ročište vjerovnika na kojem će se ispitati prijavljene tražbine (ispitno ročište) za dan:</w:t>
      </w:r>
      <w:r w:rsidR="00DC3573" w:rsidRPr="003346A8">
        <w:t xml:space="preserve"> </w:t>
      </w:r>
      <w:r w:rsidR="003346A8" w:rsidRPr="003346A8">
        <w:t>09</w:t>
      </w:r>
      <w:r w:rsidR="00A57150" w:rsidRPr="003346A8">
        <w:t xml:space="preserve">. </w:t>
      </w:r>
      <w:r w:rsidR="003346A8" w:rsidRPr="003346A8">
        <w:t>travnja</w:t>
      </w:r>
      <w:r w:rsidR="00A57150" w:rsidRPr="003346A8">
        <w:t xml:space="preserve"> 2019</w:t>
      </w:r>
      <w:r w:rsidR="00231790" w:rsidRPr="003346A8">
        <w:t>.</w:t>
      </w:r>
      <w:r w:rsidRPr="003346A8">
        <w:t xml:space="preserve"> u </w:t>
      </w:r>
      <w:r w:rsidR="00A57150" w:rsidRPr="003346A8">
        <w:t>10</w:t>
      </w:r>
      <w:r w:rsidR="001158FC" w:rsidRPr="003346A8">
        <w:t>,00</w:t>
      </w:r>
      <w:r w:rsidRPr="003346A8">
        <w:t xml:space="preserve"> sati koje će se održati u zgradi ovog suda, Za</w:t>
      </w:r>
      <w:r w:rsidR="00B87AEF" w:rsidRPr="003346A8">
        <w:t xml:space="preserve">greb, Petrinjska 8, soba broj </w:t>
      </w:r>
      <w:r w:rsidR="00567634" w:rsidRPr="003346A8">
        <w:t>93</w:t>
      </w:r>
      <w:r w:rsidRPr="003346A8">
        <w:t>/II (</w:t>
      </w:r>
      <w:r w:rsidR="00567634" w:rsidRPr="003346A8">
        <w:t xml:space="preserve">ulična </w:t>
      </w:r>
      <w:r w:rsidRPr="003346A8">
        <w:t xml:space="preserve">zgrada). </w:t>
      </w:r>
    </w:p>
    <w:p w:rsidRDefault="00023A21" w:rsidP="006A18AE" w:rsidR="006A18AE" w:rsidRPr="003346A8">
      <w:pPr>
        <w:ind w:firstLine="708"/>
        <w:jc w:val="both"/>
      </w:pPr>
      <w:r w:rsidRPr="003346A8">
        <w:t>VI</w:t>
      </w:r>
      <w:r w:rsidR="006A18AE" w:rsidRPr="003346A8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57150" w:rsidRPr="003346A8">
        <w:t>10</w:t>
      </w:r>
      <w:r w:rsidR="00942F5F" w:rsidRPr="003346A8">
        <w:t>,10</w:t>
      </w:r>
      <w:r w:rsidR="00231790" w:rsidRPr="003346A8">
        <w:t xml:space="preserve"> </w:t>
      </w:r>
      <w:r w:rsidR="006A18AE" w:rsidRPr="003346A8">
        <w:t xml:space="preserve">sati. </w:t>
      </w:r>
    </w:p>
    <w:p w:rsidRDefault="00351FD7" w:rsidP="00A57150" w:rsidR="00351FD7" w:rsidRPr="00FD529B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Obrazloženje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 </w:t>
      </w:r>
    </w:p>
    <w:p w:rsidRDefault="00615013" w:rsidP="009E219E" w:rsidR="00F43617" w:rsidRPr="00FD529B">
      <w:pPr>
        <w:jc w:val="both"/>
      </w:pPr>
      <w:r w:rsidRPr="00FD529B">
        <w:tab/>
        <w:t>Uvidom u spis utvrđeno je kako slijedi:</w:t>
      </w:r>
    </w:p>
    <w:p w:rsidRDefault="00B251B4" w:rsidP="004A2FDA" w:rsidR="008D7894" w:rsidRPr="00FD529B">
      <w:pPr>
        <w:jc w:val="both"/>
      </w:pPr>
      <w:r w:rsidRPr="00FD529B">
        <w:t xml:space="preserve">            - pravomoćnim </w:t>
      </w:r>
      <w:r w:rsidR="008D7894" w:rsidRPr="00FD529B">
        <w:t xml:space="preserve">rješenjem ovog suda, broj </w:t>
      </w:r>
      <w:r w:rsidR="006462F1">
        <w:t>St-221/14</w:t>
      </w:r>
      <w:r w:rsidR="002641B3" w:rsidRPr="00FD529B">
        <w:t>,</w:t>
      </w:r>
      <w:r w:rsidR="008D7894" w:rsidRPr="00FD529B">
        <w:t xml:space="preserve"> </w:t>
      </w:r>
      <w:r w:rsidR="006462F1">
        <w:t>od 26. listopada</w:t>
      </w:r>
      <w:r w:rsidR="00B12CD9" w:rsidRPr="00FD529B">
        <w:t xml:space="preserve"> 2018</w:t>
      </w:r>
      <w:r w:rsidR="00837514" w:rsidRPr="00FD529B">
        <w:t>. određ</w:t>
      </w:r>
      <w:r w:rsidR="008D7894" w:rsidRPr="00FD529B">
        <w:t xml:space="preserve">uje se </w:t>
      </w:r>
      <w:r w:rsidR="00837514" w:rsidRPr="00FD529B">
        <w:t xml:space="preserve">nastavak stečajnog postupka nad Stečajnom masom iza stečajnog dužnika </w:t>
      </w:r>
      <w:r w:rsidR="006462F1">
        <w:t>MTG-TOPGRAF d.o.o., Zagreb, Bobovačka 1/a, MBS: 081205321</w:t>
      </w:r>
      <w:r w:rsidR="007A7C39" w:rsidRPr="00FD529B">
        <w:t xml:space="preserve"> i upis iste u sudski registar ovog suda prema adresi stečajnog upravitelja</w:t>
      </w:r>
      <w:r w:rsidR="001A1C20" w:rsidRPr="00FD529B">
        <w:t>,</w:t>
      </w:r>
      <w:r w:rsidR="00F026C0" w:rsidRPr="00FD529B">
        <w:t xml:space="preserve"> su</w:t>
      </w:r>
      <w:r w:rsidR="00A05E98" w:rsidRPr="00FD529B">
        <w:t>kladno članku 89 stavku 13 SZ-a (NN 71/15).</w:t>
      </w:r>
    </w:p>
    <w:p w:rsidRDefault="00C74C91" w:rsidP="004A2FDA" w:rsidR="00C74C91" w:rsidRPr="00FD529B">
      <w:pPr>
        <w:jc w:val="both"/>
      </w:pPr>
      <w:r w:rsidRPr="00FD529B">
        <w:t xml:space="preserve">              Istim rješenjem se određuje sjedište stečajne mase na adresi stečajnog upravitelja </w:t>
      </w:r>
      <w:r w:rsidR="006462F1" w:rsidRPr="00B15B7B">
        <w:t>Antonija Galić iz Zagreba iz Zagreba, Bobovačka 1a, OIB: 64334764434</w:t>
      </w:r>
      <w:r w:rsidRPr="00FD529B">
        <w:t>.</w:t>
      </w:r>
    </w:p>
    <w:p w:rsidRDefault="00615013" w:rsidP="00B251B4" w:rsidR="001762B4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ab/>
        <w:t xml:space="preserve">Člankom </w:t>
      </w:r>
      <w:r w:rsidR="005908E0" w:rsidRPr="00FD529B">
        <w:rPr>
          <w:noProof w:val="false"/>
        </w:rPr>
        <w:t>133</w:t>
      </w:r>
      <w:r w:rsidRPr="00FD529B">
        <w:rPr>
          <w:noProof w:val="false"/>
        </w:rPr>
        <w:t xml:space="preserve">. stavak </w:t>
      </w:r>
      <w:r w:rsidR="00D02061" w:rsidRPr="00FD529B">
        <w:rPr>
          <w:noProof w:val="false"/>
        </w:rPr>
        <w:t>5</w:t>
      </w:r>
      <w:r w:rsidRPr="00FD529B">
        <w:rPr>
          <w:noProof w:val="false"/>
        </w:rPr>
        <w:t xml:space="preserve">. SZ-a propisano je </w:t>
      </w:r>
      <w:r w:rsidR="00D02061" w:rsidRPr="00FD529B">
        <w:rPr>
          <w:noProof w:val="false"/>
        </w:rPr>
        <w:t xml:space="preserve">kako </w:t>
      </w:r>
      <w:r w:rsidRPr="00FD529B">
        <w:rPr>
          <w:noProof w:val="false"/>
        </w:rPr>
        <w:t xml:space="preserve"> će u slučaju ispunjenja pretpostavki iz članka </w:t>
      </w:r>
      <w:r w:rsidR="00D02061" w:rsidRPr="00FD529B">
        <w:rPr>
          <w:noProof w:val="false"/>
        </w:rPr>
        <w:t>289.</w:t>
      </w:r>
      <w:r w:rsidRPr="00FD529B">
        <w:rPr>
          <w:noProof w:val="false"/>
        </w:rPr>
        <w:t xml:space="preserve"> st</w:t>
      </w:r>
      <w:r w:rsidR="00D02061" w:rsidRPr="00FD529B">
        <w:rPr>
          <w:noProof w:val="false"/>
        </w:rPr>
        <w:t xml:space="preserve">avak </w:t>
      </w:r>
      <w:r w:rsidRPr="00FD529B">
        <w:rPr>
          <w:noProof w:val="false"/>
        </w:rPr>
        <w:t xml:space="preserve">1. SZ-a </w:t>
      </w:r>
      <w:r w:rsidR="00331573" w:rsidRPr="00FD529B">
        <w:rPr>
          <w:noProof w:val="false"/>
        </w:rPr>
        <w:t>sud</w:t>
      </w:r>
      <w:r w:rsidRPr="00FD529B">
        <w:rPr>
          <w:noProof w:val="false"/>
        </w:rPr>
        <w:t xml:space="preserve"> rješenjem o nastav</w:t>
      </w:r>
      <w:r w:rsidR="00824379" w:rsidRPr="00FD529B">
        <w:rPr>
          <w:noProof w:val="false"/>
        </w:rPr>
        <w:t xml:space="preserve">ljanju </w:t>
      </w:r>
      <w:r w:rsidR="00331573" w:rsidRPr="00FD529B">
        <w:rPr>
          <w:noProof w:val="false"/>
        </w:rPr>
        <w:t>postupka</w:t>
      </w:r>
      <w:r w:rsidRPr="00FD529B">
        <w:rPr>
          <w:noProof w:val="false"/>
        </w:rPr>
        <w:t xml:space="preserve"> pozvati </w:t>
      </w:r>
      <w:r w:rsidR="00824379" w:rsidRPr="00FD529B">
        <w:rPr>
          <w:noProof w:val="false"/>
        </w:rPr>
        <w:t>steč</w:t>
      </w:r>
      <w:r w:rsidR="002E3D57" w:rsidRPr="00FD529B">
        <w:rPr>
          <w:noProof w:val="false"/>
        </w:rPr>
        <w:t>a</w:t>
      </w:r>
      <w:r w:rsidR="00824379" w:rsidRPr="00FD529B">
        <w:rPr>
          <w:noProof w:val="false"/>
        </w:rPr>
        <w:t xml:space="preserve">jne </w:t>
      </w:r>
      <w:r w:rsidR="00152AA9">
        <w:rPr>
          <w:noProof w:val="false"/>
        </w:rPr>
        <w:t>vjerovnike da u roku od 3</w:t>
      </w:r>
      <w:r w:rsidRPr="00FD529B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</w:t>
      </w:r>
      <w:r w:rsidRPr="00FD529B">
        <w:rPr>
          <w:noProof w:val="false"/>
        </w:rPr>
        <w:lastRenderedPageBreak/>
        <w:t xml:space="preserve">naknadno pronađene imovine koja ulazi u stečajnu masu, </w:t>
      </w:r>
      <w:r w:rsidR="00824379" w:rsidRPr="00FD529B">
        <w:rPr>
          <w:noProof w:val="false"/>
        </w:rPr>
        <w:t xml:space="preserve">sud </w:t>
      </w:r>
      <w:r w:rsidRPr="00FD529B">
        <w:rPr>
          <w:noProof w:val="false"/>
        </w:rPr>
        <w:t>će zakazati istovremeno i izvještajno ročište</w:t>
      </w:r>
      <w:r w:rsidR="00824379" w:rsidRPr="00FD529B">
        <w:rPr>
          <w:noProof w:val="false"/>
        </w:rPr>
        <w:t xml:space="preserve"> (članak 133. stavak 6. SZ-a)</w:t>
      </w:r>
      <w:r w:rsidRPr="00FD529B">
        <w:rPr>
          <w:noProof w:val="false"/>
        </w:rPr>
        <w:t xml:space="preserve">. </w:t>
      </w:r>
      <w:r w:rsidR="0044178B" w:rsidRPr="00FD529B">
        <w:t xml:space="preserve"> </w:t>
      </w:r>
    </w:p>
    <w:p w:rsidRDefault="001762B4" w:rsidP="0088036C" w:rsidR="000C6BC8" w:rsidRPr="00FD529B">
      <w:pPr>
        <w:jc w:val="both"/>
      </w:pPr>
      <w:r w:rsidRPr="00FD529B">
        <w:tab/>
      </w:r>
      <w:r w:rsidR="002D1A96" w:rsidRPr="00FD529B">
        <w:t>Slijedom svega naprijed navedenog, a temeljem članaka  129, 130 i 133. stavak 5. i 6. SZ-a</w:t>
      </w:r>
      <w:r w:rsidR="00946EA6">
        <w:t>, a u svezi s čl. 441. st. 2. SZ-a</w:t>
      </w:r>
      <w:r w:rsidR="002D1A96" w:rsidRPr="00FD529B">
        <w:t xml:space="preserve">, riješeno je </w:t>
      </w:r>
      <w:r w:rsidR="0088036C" w:rsidRPr="00FD529B">
        <w:t>kao u izreci.</w:t>
      </w:r>
    </w:p>
    <w:p w:rsidRDefault="005D59D9" w:rsidP="005D59D9" w:rsidR="005D59D9" w:rsidRPr="00FD529B">
      <w:pPr>
        <w:ind w:firstLine="720"/>
        <w:jc w:val="both"/>
      </w:pPr>
      <w:r w:rsidRPr="00FD529B">
        <w:t xml:space="preserve"> </w:t>
      </w:r>
    </w:p>
    <w:p w:rsidRDefault="00615013" w:rsidP="00615013" w:rsidR="00615013" w:rsidRPr="00FD529B">
      <w:pPr>
        <w:ind w:firstLine="720"/>
        <w:jc w:val="both"/>
      </w:pPr>
      <w:r w:rsidRPr="00FD529B">
        <w:rPr>
          <w:noProof w:val="false"/>
        </w:rPr>
        <w:t xml:space="preserve"> </w:t>
      </w:r>
    </w:p>
    <w:p w:rsidRDefault="005152B3" w:rsidP="00615013" w:rsidR="00615013" w:rsidRPr="00FD529B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FD529B">
        <w:rPr>
          <w:bCs/>
          <w:noProof w:val="false"/>
        </w:rPr>
        <w:t xml:space="preserve">U </w:t>
      </w:r>
      <w:r w:rsidR="00615013" w:rsidRPr="00FD529B">
        <w:rPr>
          <w:bCs/>
          <w:noProof w:val="false"/>
        </w:rPr>
        <w:t>Zagreb</w:t>
      </w:r>
      <w:r w:rsidRPr="00FD529B">
        <w:rPr>
          <w:bCs/>
          <w:noProof w:val="false"/>
        </w:rPr>
        <w:t>u</w:t>
      </w:r>
      <w:r w:rsidR="00615013" w:rsidRPr="00FD529B">
        <w:rPr>
          <w:bCs/>
          <w:noProof w:val="false"/>
        </w:rPr>
        <w:t xml:space="preserve">,  </w:t>
      </w:r>
      <w:r w:rsidR="006462F1">
        <w:rPr>
          <w:bCs/>
          <w:noProof w:val="false"/>
        </w:rPr>
        <w:t xml:space="preserve">14. prosinca </w:t>
      </w:r>
      <w:r w:rsidR="00615013" w:rsidRPr="00FD529B">
        <w:rPr>
          <w:bCs/>
          <w:noProof w:val="false"/>
        </w:rPr>
        <w:t xml:space="preserve"> 201</w:t>
      </w:r>
      <w:r w:rsidR="00F0430F" w:rsidRPr="00FD529B">
        <w:rPr>
          <w:bCs/>
          <w:noProof w:val="false"/>
        </w:rPr>
        <w:t>8</w:t>
      </w:r>
      <w:r w:rsidR="00615013" w:rsidRPr="00FD529B">
        <w:rPr>
          <w:bCs/>
          <w:noProof w:val="false"/>
        </w:rPr>
        <w:t>.</w:t>
      </w:r>
      <w:r w:rsidRPr="00FD529B">
        <w:rPr>
          <w:bCs/>
          <w:noProof w:val="false"/>
        </w:rPr>
        <w:t xml:space="preserve"> godine</w:t>
      </w:r>
    </w:p>
    <w:p w:rsidRDefault="00615013" w:rsidP="00615013" w:rsidR="00615013" w:rsidRPr="00FD529B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FD529B">
        <w:rPr>
          <w:noProof w:val="false"/>
        </w:rPr>
        <w:t xml:space="preserve">                        </w:t>
      </w:r>
    </w:p>
    <w:p w:rsidRDefault="008F469C" w:rsidP="00F979E1" w:rsidR="00615013" w:rsidRPr="00FD529B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FD529B">
        <w:rPr>
          <w:noProof w:val="false"/>
        </w:rPr>
        <w:t xml:space="preserve">              </w:t>
      </w:r>
      <w:r w:rsidR="00615013" w:rsidRPr="00FD529B">
        <w:rPr>
          <w:noProof w:val="false"/>
        </w:rPr>
        <w:t>SUDAC:</w:t>
      </w:r>
    </w:p>
    <w:p w:rsidRDefault="00615013" w:rsidP="00E53D3D" w:rsidR="009410FD">
      <w:pPr>
        <w:pStyle w:val="Uvuenotijeloteksta"/>
        <w:ind w:firstLine="141" w:left="1983"/>
        <w:jc w:val="right"/>
      </w:pPr>
      <w:r w:rsidRPr="00FD529B">
        <w:t xml:space="preserve">               </w:t>
      </w:r>
      <w:r w:rsidR="00F0430F" w:rsidRPr="00FD529B">
        <w:t>Vesna Sremac Šoštar</w:t>
      </w:r>
      <w:r w:rsidR="009410FD">
        <w:t>,v.r.</w:t>
      </w:r>
    </w:p>
    <w:p w:rsidRDefault="009410FD" w:rsidP="00D338FD" w:rsidR="009410FD">
      <w:pPr>
        <w:pStyle w:val="Uvuenotijeloteksta"/>
        <w:ind w:firstLine="141" w:left="1983"/>
        <w:jc w:val="right"/>
      </w:pPr>
      <w:r>
        <w:t>Za točnost otpravka</w:t>
      </w:r>
    </w:p>
    <w:p w:rsidRDefault="009410FD" w:rsidP="00F979E1" w:rsidR="00615013" w:rsidRPr="00FD529B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bCs/>
          <w:noProof w:val="false"/>
        </w:rPr>
        <w:t>UPUTA O PRAVNOM LIJEKU: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FD529B" w:rsidR="00615013" w:rsidRPr="00FD529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0FD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560DAF">
      <w:rPr>
        <w:bCs/>
        <w:noProof w:val="false"/>
      </w:rPr>
      <w:t>3091/18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560DAF" w:rsidP="00560DAF" w:rsidR="00560DAF">
        <w:pPr>
          <w:pStyle w:val="Zaglavlje"/>
          <w:jc w:val="right"/>
        </w:pPr>
        <w:r>
          <w:t>48.St-3091/18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AE7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2AA9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6A8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47924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2A1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10FD"/>
    <w:rsid w:val="00942F5F"/>
    <w:rsid w:val="00943E00"/>
    <w:rsid w:val="00946EA6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0FD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0FD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0FD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0FD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410FD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9410F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0FD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0FD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0F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0F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410FD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9410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St-3091/2018</izvorni_sadrzaj>
    <derivirana_varijabla naziv="DomainObject.Predmet.OznakaBroj_1">St-3091/2018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MTG-TOPGRAF društvo s ograničenom odgovornošću za proizvodnju, trgovinu i usluge u stečaju</izvorni_sadrzaj>
    <derivirana_varijabla naziv="DomainObject.Predmet.ProtustrankaFormated_1">  Stečajna masa iza MTG-TOPGRAF društvo s ograničenom odgovornošću za proizvodnju, trgovinu i usluge u stečaju</derivirana_varijabla>
  </DomainObject.Predmet.ProtustrankaFormated>
  <DomainObject.Predmet.ProtustrankaFormatedOIB>
    <izvorni_sadrzaj>  Stečajna masa iza MTG-TOPGRAF društvo s ograničenom odgovornošću za proizvodnju, trgovinu i usluge u stečaju, OIB 94627912638</izvorni_sadrzaj>
    <derivirana_varijabla naziv="DomainObject.Predmet.ProtustrankaFormatedOIB_1">  Stečajna masa iza MTG-TOPGRAF društvo s ograničenom odgovornošću za proizvodnju, trgovinu i usluge u stečaju, OIB 94627912638</derivirana_varijabla>
  </DomainObject.Predmet.ProtustrankaFormatedOIB>
  <DomainObject.Predmet.ProtustrankaFormatedWithAdress>
    <izvorni_sadrzaj> Stečajna masa iza MTG-TOPGRAF društvo s ograničenom odgovornošću za proizvodnju, trgovinu i usluge u stečaju, Bobovačka 1/a, 10000 Zagreb</izvorni_sadrzaj>
    <derivirana_varijabla naziv="DomainObject.Predmet.ProtustrankaFormatedWithAdress_1"> Stečajna masa iza MTG-TOPGRAF društvo s ograničenom odgovornošću za proizvodnju, trgovinu i usluge u stečaju, Bobovačka 1/a, 10000 Zagreb</derivirana_varijabla>
  </DomainObject.Predmet.ProtustrankaFormatedWithAdress>
  <DomainObject.Predmet.ProtustrankaFormatedWithAdressOIB>
    <izvorni_sadrzaj> Stečajna masa iza MTG-TOPGRAF društvo s ograničenom odgovornošću za proizvodnju, trgovinu i usluge u stečaju, OIB 94627912638, Bobovačka 1/a, 10000 Zagreb</izvorni_sadrzaj>
    <derivirana_varijabla naziv="DomainObject.Predmet.ProtustrankaFormatedWithAdressOIB_1"> Stečajna masa iza MTG-TOPGRAF društvo s ograničenom odgovornošću za proizvodnju, trgovinu i usluge u stečaju, OIB 94627912638, Bobovačka 1/a, 10000 Zagreb</derivirana_varijabla>
  </DomainObject.Predmet.ProtustrankaFormatedWithAdressOIB>
  <DomainObject.Predmet.ProtustrankaWithAdress>
    <izvorni_sadrzaj>Stečajna masa iza MTG-TOPGRAF društvo s ograničenom odgovornošću za proizvodnju, trgovinu i usluge u stečaju Bobovačka 1/a, 10000 Zagreb</izvorni_sadrzaj>
    <derivirana_varijabla naziv="DomainObject.Predmet.ProtustrankaWithAdress_1">Stečajna masa iza MTG-TOPGRAF društvo s ograničenom odgovornošću za proizvodnju, trgovinu i usluge u stečaju Bobovačka 1/a, 10000 Zagreb</derivirana_varijabla>
  </DomainObject.Predmet.ProtustrankaWithAdress>
  <DomainObject.Predmet.ProtustrankaWithAdressOIB>
    <izvorni_sadrzaj>Stečajna masa iza MTG-TOPGRAF društvo s ograničenom odgovornošću za proizvodnju, trgovinu i usluge u stečaju, OIB 94627912638, Bobovačka 1/a, 10000 Zagreb</izvorni_sadrzaj>
    <derivirana_varijabla naziv="DomainObject.Predmet.ProtustrankaWithAdressOIB_1">Stečajna masa iza MTG-TOPGRAF društvo s ograničenom odgovornošću za proizvodnju, trgovinu i usluge u stečaju, OIB 94627912638, Bobovačka 1/a, 10000 Zagreb</derivirana_varijabla>
  </DomainObject.Predmet.ProtustrankaWithAdressOIB>
  <DomainObject.Predmet.ProtustrankaNazivFormated>
    <izvorni_sadrzaj>Stečajna masa iza MTG-TOPGRAF društvo s ograničenom odgovornošću za proizvodnju, trgovinu i usluge u stečaju</izvorni_sadrzaj>
    <derivirana_varijabla naziv="DomainObject.Predmet.ProtustrankaNazivFormated_1">Stečajna masa iza MTG-TOPGRAF društvo s ograničenom odgovornošću za proizvodnju, trgovinu i usluge u stečaju</derivirana_varijabla>
  </DomainObject.Predmet.ProtustrankaNazivFormated>
  <DomainObject.Predmet.ProtustrankaNazivFormatedOIB>
    <izvorni_sadrzaj>Stečajna masa iza MTG-TOPGRAF društvo s ograničenom odgovornošću za proizvodnju, trgovinu i usluge u stečaju, OIB 94627912638</izvorni_sadrzaj>
    <derivirana_varijabla naziv="DomainObject.Predmet.ProtustrankaNazivFormatedOIB_1">Stečajna masa iza MTG-TOPGRAF društvo s ograničenom odgovornošću za proizvodnju, trgovinu i usluge u stečaju, OIB 94627912638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Stečajna masa iza MTG-TOPGRAF društvo s ograničenom odgovornošću za proizvodnju, trgovinu i usluge u stečaju</item>
    </izvorni_sadrzaj>
    <derivirana_varijabla naziv="DomainObject.Predmet.ProtuStrankaListFormated_1">
      <item>Stečajna masa iza MTG-TOPGRAF društvo s ograničenom odgovornošću za proizvodnju, trgovinu i usluge u stečaju</item>
    </derivirana_varijabla>
  </DomainObject.Predmet.ProtuStrankaListFormated>
  <DomainObject.Predmet.ProtuStrankaListFormatedOIB>
    <izvorni_sadrzaj>
      <item>Stečajna masa iza MTG-TOPGRAF društvo s ograničenom odgovornošću za proizvodnju, trgovinu i usluge u stečaju, OIB 94627912638</item>
    </izvorni_sadrzaj>
    <derivirana_varijabla naziv="DomainObject.Predmet.ProtuStrankaListFormatedOIB_1">
      <item>Stečajna masa iza MTG-TOPGRAF društvo s ograničenom odgovornošću za proizvodnju, trgovinu i usluge u stečaju, OIB 94627912638</item>
    </derivirana_varijabla>
  </DomainObject.Predmet.ProtuStrankaListFormatedOIB>
  <DomainObject.Predmet.ProtuStrankaListFormatedWithAdress>
    <izvorni_sadrzaj>
      <item>Stečajna masa iza MTG-TOPGRAF društvo s ograničenom odgovornošću za proizvodnju, trgovinu i usluge u stečaju, Bobovačka 1/a, 10000 Zagreb</item>
    </izvorni_sadrzaj>
    <derivirana_varijabla naziv="DomainObject.Predmet.ProtuStrankaListFormatedWithAdress_1">
      <item>Stečajna masa iza MTG-TOPGRAF društvo s ograničenom odgovornošću za proizvodnju, trgovinu i usluge u stečaju, Bobovačka 1/a, 10000 Zagreb</item>
    </derivirana_varijabla>
  </DomainObject.Predmet.ProtuStrankaListFormatedWithAdress>
  <DomainObject.Predmet.ProtuStrankaListFormatedWithAdressOIB>
    <izvorni_sadrzaj>
      <item>Stečajna masa iza MTG-TOPGRAF društvo s ograničenom odgovornošću za proizvodnju, trgovinu i usluge u stečaju, OIB 94627912638, Bobovačka 1/a, 10000 Zagreb</item>
    </izvorni_sadrzaj>
    <derivirana_varijabla naziv="DomainObject.Predmet.ProtuStrankaListFormatedWithAdressOIB_1">
      <item>Stečajna masa iza MTG-TOPGRAF društvo s ograničenom odgovornošću za proizvodnju, trgovinu i usluge u stečaju, OIB 94627912638, Bobovačka 1/a, 10000 Zagreb</item>
    </derivirana_varijabla>
  </DomainObject.Predmet.ProtuStrankaListFormatedWithAdressOIB>
  <DomainObject.Predmet.ProtuStrankaListNazivFormated>
    <izvorni_sadrzaj>
      <item>Stečajna masa iza MTG-TOPGRAF društvo s ograničenom odgovornošću za proizvodnju, trgovinu i usluge u stečaju</item>
    </izvorni_sadrzaj>
    <derivirana_varijabla naziv="DomainObject.Predmet.ProtuStrankaListNazivFormated_1">
      <item>Stečajna masa iza MTG-TOPGRAF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MTG-TOPGRAF društvo s ograničenom odgovornošću za proizvodnju, trgovinu i usluge u stečaju, OIB 94627912638</item>
    </izvorni_sadrzaj>
    <derivirana_varijabla naziv="DomainObject.Predmet.ProtuStrankaListNazivFormatedOIB_1">
      <item>Stečajna masa iza MTG-TOPGRAF društvo s ograničenom odgovornošću za proizvodnju, trgovinu i usluge u stečaju, OIB 94627912638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Stečajna masa iza MTG-TOPGRAF društvo s ograničenom odgovornošću za proizvodnju, trgovinu i usluge u stečaju</izvorni_sadrzaj>
    <derivirana_varijabla naziv="DomainObject.Predmet.ProtustrankaIDrugi_1">Stečajna masa iza MTG-TOPGRAF društvo s ograničenom odgovornošću za proizvodnju, trgovinu i usluge u stečaju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Stečajna masa iza MTG-TOPGRAF društvo s ograničenom odgovornošću za proizvodnju, trgovinu i usluge u stečaju, OIB 94627912638, Bobovačka 1/a, 10000 Zagreb</izvorni_sadrzaj>
    <derivirana_varijabla naziv="DomainObject.Predmet.ProtustrankaIDrugiAdressOIB_1">Stečajna masa iza MTG-TOPGRAF društvo s ograničenom odgovornošću za proizvodnju, trgovinu i usluge u stečaju, OIB 94627912638,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Stečajna masa iza MTG-TOPGRAF društvo s ograničenom odgovornošću za proizvodnju, trgovinu i usluge u stečaju</item>
    </izvorni_sadrzaj>
    <derivirana_varijabla naziv="DomainObject.Predmet.SudioniciListNaziv_1">
      <item>Antonija Galić</item>
      <item>Stečajna masa iza MTG-TOPGRAF društvo s ograničenom odgovornošću za proizvodnju, trgovinu i usluge u stečaju</item>
    </derivirana_varijabla>
  </DomainObject.Predmet.SudioniciListNaziv>
  <DomainObject.Predmet.SudioniciListAdressOIB>
    <izvorni_sadrzaj>
      <item>Antonija Galić, OIB 64334764434, Bobovačka 1a,10000 Zagreb</item>
      <item>Stečajna masa iza MTG-TOPGRAF društvo s ograničenom odgovornošću za proizvodnju, trgovinu i usluge u stečaju, OIB 94627912638, Bobovačka 1/a,10000 Zagreb</item>
    </izvorni_sadrzaj>
    <derivirana_varijabla naziv="DomainObject.Predmet.SudioniciListAdressOIB_1">
      <item>Antonija Galić, OIB 64334764434, Bobovačka 1a,10000 Zagreb</item>
      <item>Stečajna masa iza MTG-TOPGRAF društvo s ograničenom odgovornošću za proizvodnju, trgovinu i usluge u stečaju, OIB 94627912638, Bobovačka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94627912638</item>
    </izvorni_sadrzaj>
    <derivirana_varijabla naziv="DomainObject.Predmet.SudioniciListNazivOIB_1">
      <item>, OIB 64334764434</item>
      <item>, OIB 94627912638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BAB12-BD22-45BE-84D8-C4FDA7114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2654</properties:Characters>
  <properties:Lines>73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2018-12-14T09:55:00Z</dcterms:created>
  <dc:creator>galica</dc:creator>
  <cp:lastModifiedBy>Matea Bizjak</cp:lastModifiedBy>
  <cp:lastPrinted>2018-12-14T10:36:00Z</cp:lastPrinted>
  <dcterms:modified xmlns:xsi="http://www.w3.org/2001/XMLSchema-instance" xsi:type="dcterms:W3CDTF">2018-12-14T10:36:00Z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(St-3091-18-nastavak-ispitno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