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A73429" w:rsidRPr="00A73429">
        <w:trPr>
          <w:trHeight w:val="2358"/>
        </w:trPr>
        <w:tc>
          <w:tcPr>
            <w:tcW w:type="dxa" w:w="4342"/>
            <w:tcMar>
              <w:top w:type="dxa" w:w="0"/>
              <w:left w:type="dxa" w:w="108"/>
              <w:bottom w:type="dxa" w:w="0"/>
              <w:right w:type="dxa" w:w="108"/>
            </w:tcMar>
          </w:tcPr>
          <w:p w:rsidRDefault="00A73429" w:rsidP="008F5996" w:rsidR="00A73429" w:rsidRPr="00A73429">
            <w:pPr>
              <w:jc w:val="center"/>
              <w:rPr>
                <w:rFonts w:cs="Times New Roman" w:hAnsi="Times New Roman" w:ascii="Times New Roman"/>
                <w:sz w:val="24"/>
                <w:szCs w:val="24"/>
              </w:rPr>
            </w:pPr>
            <w:bookmarkStart w:name="_GoBack" w:id="0"/>
            <w:bookmarkEnd w:id="0"/>
            <w:r>
              <w:rPr>
                <w:rFonts w:cs="Times New Roman" w:hAnsi="Times New Roman" w:ascii="Times New Roman"/>
                <w:noProof/>
                <w:sz w:val="24"/>
                <w:szCs w:val="24"/>
              </w:rPr>
              <w:drawing>
                <wp:inline distR="0" distL="0" distB="0" distT="0">
                  <wp:extent cy="720725" cx="580390"/>
                  <wp:effectExtent b="3175"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80390"/>
                          </a:xfrm>
                          <a:prstGeom prst="rect">
                            <a:avLst/>
                          </a:prstGeom>
                          <a:noFill/>
                          <a:ln>
                            <a:noFill/>
                          </a:ln>
                        </pic:spPr>
                      </pic:pic>
                    </a:graphicData>
                  </a:graphic>
                </wp:inline>
              </w:drawing>
            </w:r>
          </w:p>
          <w:p w:rsidRDefault="00A73429" w:rsidP="008F5996" w:rsidR="00A73429" w:rsidRPr="00A73429">
            <w:pPr>
              <w:jc w:val="center"/>
              <w:rPr>
                <w:rFonts w:cs="Times New Roman" w:hAnsi="Times New Roman" w:ascii="Times New Roman"/>
                <w:sz w:val="24"/>
                <w:szCs w:val="24"/>
              </w:rPr>
            </w:pPr>
          </w:p>
          <w:p w:rsidRDefault="00A73429" w:rsidP="008F5996" w:rsidR="00A73429" w:rsidRPr="00A73429">
            <w:pPr>
              <w:jc w:val="center"/>
              <w:rPr>
                <w:rFonts w:cs="Times New Roman" w:hAnsi="Times New Roman" w:ascii="Times New Roman"/>
                <w:bCs/>
                <w:sz w:val="24"/>
                <w:szCs w:val="24"/>
              </w:rPr>
            </w:pPr>
            <w:r w:rsidRPr="00A73429">
              <w:rPr>
                <w:rFonts w:cs="Times New Roman" w:hAnsi="Times New Roman" w:ascii="Times New Roman"/>
                <w:bCs/>
                <w:sz w:val="24"/>
                <w:szCs w:val="24"/>
              </w:rPr>
              <w:t>REPUBLIKA HRVATSKA</w:t>
            </w:r>
          </w:p>
          <w:p w:rsidRDefault="00A73429" w:rsidP="008F5996" w:rsidR="00A73429" w:rsidRPr="00A73429">
            <w:pPr>
              <w:jc w:val="center"/>
              <w:rPr>
                <w:rFonts w:cs="Times New Roman" w:hAnsi="Times New Roman" w:ascii="Times New Roman"/>
                <w:bCs/>
                <w:sz w:val="24"/>
                <w:szCs w:val="24"/>
              </w:rPr>
            </w:pPr>
            <w:r w:rsidRPr="00A73429">
              <w:rPr>
                <w:rFonts w:cs="Times New Roman" w:hAnsi="Times New Roman" w:ascii="Times New Roman"/>
                <w:bCs/>
                <w:sz w:val="24"/>
                <w:szCs w:val="24"/>
              </w:rPr>
              <w:t>TRGOVAČKI SUD U ZAGREBU</w:t>
            </w:r>
          </w:p>
          <w:p w:rsidRDefault="00A73429" w:rsidP="008F5996" w:rsidR="00A73429" w:rsidRPr="00A73429">
            <w:pPr>
              <w:jc w:val="center"/>
              <w:rPr>
                <w:rFonts w:cs="Times New Roman" w:hAnsi="Times New Roman" w:ascii="Times New Roman"/>
                <w:bCs/>
                <w:sz w:val="24"/>
                <w:szCs w:val="24"/>
              </w:rPr>
            </w:pPr>
            <w:r w:rsidRPr="00A73429">
              <w:rPr>
                <w:rFonts w:cs="Times New Roman" w:hAnsi="Times New Roman" w:ascii="Times New Roman"/>
                <w:bCs/>
                <w:sz w:val="24"/>
                <w:szCs w:val="24"/>
              </w:rPr>
              <w:t>Zagreb, Amruševa 2/II</w:t>
            </w:r>
          </w:p>
          <w:p w:rsidRDefault="00A73429" w:rsidP="008F5996" w:rsidR="00A73429" w:rsidRPr="00A73429">
            <w:pPr>
              <w:jc w:val="center"/>
              <w:rPr>
                <w:rFonts w:cs="Times New Roman" w:hAnsi="Times New Roman" w:ascii="Times New Roman"/>
                <w:sz w:val="24"/>
                <w:szCs w:val="24"/>
              </w:rPr>
            </w:pPr>
          </w:p>
        </w:tc>
      </w:tr>
    </w:tbl>
    <w:p w14:textId="748c53f" w14:paraId="748c53f" w:rsidRDefault="00715072" w:rsidP="00715072" w:rsidR="00715072" w:rsidRPr="00A73429">
      <w:pPr>
        <w:jc w:val="right"/>
        <w15:collapsed w:val="false"/>
        <w:rPr>
          <w:rFonts w:cs="Times New Roman" w:hAnsi="Times New Roman" w:ascii="Times New Roman"/>
          <w:sz w:val="24"/>
          <w:szCs w:val="24"/>
        </w:rPr>
      </w:pPr>
      <w:r w:rsidRPr="00A73429">
        <w:rPr>
          <w:rFonts w:cs="Times New Roman" w:hAnsi="Times New Roman" w:ascii="Times New Roman"/>
          <w:sz w:val="24"/>
          <w:szCs w:val="24"/>
        </w:rPr>
        <w:t>3</w:t>
      </w:r>
      <w:r w:rsidR="00891257">
        <w:rPr>
          <w:rFonts w:cs="Times New Roman" w:hAnsi="Times New Roman" w:ascii="Times New Roman"/>
          <w:sz w:val="24"/>
          <w:szCs w:val="24"/>
        </w:rPr>
        <w:t xml:space="preserve"> St-</w:t>
      </w:r>
      <w:r w:rsidR="004F5E1F">
        <w:rPr>
          <w:rFonts w:cs="Times New Roman" w:hAnsi="Times New Roman" w:ascii="Times New Roman"/>
          <w:sz w:val="24"/>
          <w:szCs w:val="24"/>
        </w:rPr>
        <w:t>256/05</w:t>
      </w:r>
      <w:r w:rsidR="00B25B67">
        <w:rPr>
          <w:rFonts w:cs="Times New Roman" w:hAnsi="Times New Roman" w:ascii="Times New Roman"/>
          <w:sz w:val="24"/>
          <w:szCs w:val="24"/>
        </w:rPr>
        <w:t>-116</w:t>
      </w:r>
    </w:p>
    <w:p w:rsidRDefault="00715072" w:rsidP="00715072" w:rsidR="00715072">
      <w:pPr>
        <w:jc w:val="right"/>
        <w:rPr>
          <w:rFonts w:cs="Times New Roman" w:hAnsi="Times New Roman" w:ascii="Times New Roman"/>
          <w:sz w:val="24"/>
          <w:szCs w:val="24"/>
        </w:rPr>
      </w:pPr>
    </w:p>
    <w:p w:rsidRDefault="00A73429" w:rsidP="00631D5F" w:rsidR="00715072" w:rsidRPr="00A73429">
      <w:pPr>
        <w:jc w:val="center"/>
        <w:rPr>
          <w:rFonts w:cs="Times New Roman" w:hAnsi="Times New Roman" w:ascii="Times New Roman"/>
          <w:sz w:val="24"/>
          <w:szCs w:val="24"/>
        </w:rPr>
      </w:pPr>
      <w:r w:rsidRPr="00A73429">
        <w:rPr>
          <w:rFonts w:cs="Times New Roman" w:hAnsi="Times New Roman" w:ascii="Times New Roman"/>
          <w:sz w:val="24"/>
          <w:szCs w:val="24"/>
        </w:rPr>
        <w:t>R E P U B L I K A   H R V A T S K A</w:t>
      </w:r>
    </w:p>
    <w:p w:rsidRDefault="00715072" w:rsidP="00A73429" w:rsidR="00715072" w:rsidRPr="00A73429">
      <w:pPr>
        <w:jc w:val="center"/>
        <w:rPr>
          <w:rFonts w:cs="Times New Roman" w:hAnsi="Times New Roman" w:ascii="Times New Roman"/>
          <w:sz w:val="24"/>
          <w:szCs w:val="24"/>
        </w:rPr>
      </w:pPr>
      <w:r w:rsidRPr="00A73429">
        <w:rPr>
          <w:rFonts w:cs="Times New Roman" w:hAnsi="Times New Roman" w:ascii="Times New Roman"/>
          <w:sz w:val="24"/>
          <w:szCs w:val="24"/>
        </w:rPr>
        <w:t>R J E Š E N J E</w:t>
      </w:r>
    </w:p>
    <w:p w:rsidRDefault="00715072" w:rsidP="00715072" w:rsidR="00715072" w:rsidRPr="00A73429">
      <w:pPr>
        <w:jc w:val="both"/>
        <w:rPr>
          <w:rFonts w:cs="Times New Roman" w:hAnsi="Times New Roman" w:ascii="Times New Roman"/>
          <w:b/>
          <w:sz w:val="24"/>
          <w:szCs w:val="24"/>
        </w:rPr>
      </w:pPr>
    </w:p>
    <w:p w:rsidRDefault="00715072" w:rsidP="00715072" w:rsidR="00715072" w:rsidRPr="00A73429">
      <w:pPr>
        <w:jc w:val="both"/>
        <w:rPr>
          <w:rFonts w:cs="Times New Roman" w:hAnsi="Times New Roman" w:ascii="Times New Roman"/>
          <w:sz w:val="24"/>
          <w:szCs w:val="24"/>
        </w:rPr>
      </w:pPr>
      <w:r w:rsidRPr="00A73429">
        <w:rPr>
          <w:rFonts w:cs="Times New Roman" w:hAnsi="Times New Roman" w:ascii="Times New Roman"/>
          <w:b/>
          <w:sz w:val="24"/>
          <w:szCs w:val="24"/>
        </w:rPr>
        <w:tab/>
      </w:r>
      <w:r w:rsidRPr="00A73429">
        <w:rPr>
          <w:rFonts w:cs="Times New Roman" w:hAnsi="Times New Roman" w:ascii="Times New Roman"/>
          <w:sz w:val="24"/>
          <w:szCs w:val="24"/>
        </w:rPr>
        <w:t>Trgovački sud u Zagrebu</w:t>
      </w:r>
      <w:r w:rsidR="00A73429">
        <w:rPr>
          <w:rFonts w:cs="Times New Roman" w:hAnsi="Times New Roman" w:ascii="Times New Roman"/>
          <w:sz w:val="24"/>
          <w:szCs w:val="24"/>
        </w:rPr>
        <w:t xml:space="preserve">, </w:t>
      </w:r>
      <w:r w:rsidRPr="00A73429">
        <w:rPr>
          <w:rFonts w:cs="Times New Roman" w:hAnsi="Times New Roman" w:ascii="Times New Roman"/>
          <w:sz w:val="24"/>
          <w:szCs w:val="24"/>
        </w:rPr>
        <w:t>po su</w:t>
      </w:r>
      <w:r w:rsidR="00A73429">
        <w:rPr>
          <w:rFonts w:cs="Times New Roman" w:hAnsi="Times New Roman" w:ascii="Times New Roman"/>
          <w:sz w:val="24"/>
          <w:szCs w:val="24"/>
        </w:rPr>
        <w:t>d</w:t>
      </w:r>
      <w:r w:rsidRPr="00A73429">
        <w:rPr>
          <w:rFonts w:cs="Times New Roman" w:hAnsi="Times New Roman" w:ascii="Times New Roman"/>
          <w:sz w:val="24"/>
          <w:szCs w:val="24"/>
        </w:rPr>
        <w:t xml:space="preserve">cu Mihaelu Kovačiću, u stečajnom postupku nad </w:t>
      </w:r>
      <w:r w:rsidR="00A73429">
        <w:rPr>
          <w:rFonts w:cs="Times New Roman" w:hAnsi="Times New Roman" w:ascii="Times New Roman"/>
          <w:sz w:val="24"/>
          <w:szCs w:val="24"/>
        </w:rPr>
        <w:t xml:space="preserve">stečajnom masom </w:t>
      </w:r>
      <w:r w:rsidR="004F5E1F">
        <w:rPr>
          <w:rFonts w:cs="Times New Roman" w:hAnsi="Times New Roman" w:ascii="Times New Roman"/>
          <w:sz w:val="24"/>
          <w:szCs w:val="24"/>
        </w:rPr>
        <w:t xml:space="preserve">iza </w:t>
      </w:r>
      <w:r w:rsidRPr="00A73429">
        <w:rPr>
          <w:rFonts w:cs="Times New Roman" w:hAnsi="Times New Roman" w:ascii="Times New Roman"/>
          <w:sz w:val="24"/>
          <w:szCs w:val="24"/>
        </w:rPr>
        <w:t>stečajn</w:t>
      </w:r>
      <w:r w:rsidR="00A73429">
        <w:rPr>
          <w:rFonts w:cs="Times New Roman" w:hAnsi="Times New Roman" w:ascii="Times New Roman"/>
          <w:sz w:val="24"/>
          <w:szCs w:val="24"/>
        </w:rPr>
        <w:t>og</w:t>
      </w:r>
      <w:r w:rsidRPr="00A73429">
        <w:rPr>
          <w:rFonts w:cs="Times New Roman" w:hAnsi="Times New Roman" w:ascii="Times New Roman"/>
          <w:sz w:val="24"/>
          <w:szCs w:val="24"/>
        </w:rPr>
        <w:t xml:space="preserve"> dužnik</w:t>
      </w:r>
      <w:r w:rsidR="00A73429">
        <w:rPr>
          <w:rFonts w:cs="Times New Roman" w:hAnsi="Times New Roman" w:ascii="Times New Roman"/>
          <w:sz w:val="24"/>
          <w:szCs w:val="24"/>
        </w:rPr>
        <w:t>a</w:t>
      </w:r>
      <w:r w:rsidR="004F5E1F" w:rsidRPr="004F5E1F">
        <w:rPr>
          <w:rFonts w:cs="Times New Roman" w:hAnsi="Times New Roman" w:ascii="Times New Roman"/>
          <w:sz w:val="24"/>
          <w:szCs w:val="24"/>
          <w:lang w:eastAsia="en-US"/>
        </w:rPr>
        <w:t xml:space="preserve"> </w:t>
      </w:r>
      <w:r w:rsidR="004F5E1F" w:rsidRPr="004F5E1F">
        <w:rPr>
          <w:rFonts w:cs="Times New Roman" w:hAnsi="Times New Roman" w:ascii="Times New Roman"/>
          <w:sz w:val="24"/>
          <w:szCs w:val="24"/>
        </w:rPr>
        <w:t>M.D. AUTO d.o.o. u stečaju, Zagreb, Ilica 425, MBS:  080344015, (OIB: 85324141063)</w:t>
      </w:r>
      <w:r w:rsidR="004F5E1F">
        <w:rPr>
          <w:rFonts w:cs="Times New Roman" w:hAnsi="Times New Roman" w:ascii="Times New Roman"/>
          <w:sz w:val="24"/>
          <w:szCs w:val="24"/>
        </w:rPr>
        <w:t xml:space="preserve">, </w:t>
      </w:r>
      <w:r w:rsidR="000D7C9C">
        <w:rPr>
          <w:rFonts w:cs="Times New Roman" w:hAnsi="Times New Roman" w:ascii="Times New Roman"/>
          <w:sz w:val="24"/>
          <w:szCs w:val="24"/>
        </w:rPr>
        <w:t>koju zastupa stečajn</w:t>
      </w:r>
      <w:r w:rsidR="004F5E1F">
        <w:rPr>
          <w:rFonts w:cs="Times New Roman" w:hAnsi="Times New Roman" w:ascii="Times New Roman"/>
          <w:sz w:val="24"/>
          <w:szCs w:val="24"/>
        </w:rPr>
        <w:t>a</w:t>
      </w:r>
      <w:r w:rsidR="000D7C9C">
        <w:rPr>
          <w:rFonts w:cs="Times New Roman" w:hAnsi="Times New Roman" w:ascii="Times New Roman"/>
          <w:sz w:val="24"/>
          <w:szCs w:val="24"/>
        </w:rPr>
        <w:t xml:space="preserve"> upravitelj</w:t>
      </w:r>
      <w:r w:rsidR="004F5E1F">
        <w:rPr>
          <w:rFonts w:cs="Times New Roman" w:hAnsi="Times New Roman" w:ascii="Times New Roman"/>
          <w:sz w:val="24"/>
          <w:szCs w:val="24"/>
        </w:rPr>
        <w:t xml:space="preserve">ica </w:t>
      </w:r>
      <w:r w:rsidR="004F5E1F" w:rsidRPr="004F5E1F">
        <w:rPr>
          <w:rFonts w:cs="Times New Roman" w:hAnsi="Times New Roman" w:ascii="Times New Roman"/>
          <w:sz w:val="24"/>
          <w:szCs w:val="24"/>
        </w:rPr>
        <w:t xml:space="preserve">Iva Pinjuh Stjepović iz Zagreba, Draškovićeva 4a, p.p. 544, </w:t>
      </w:r>
      <w:r w:rsidR="004F5E1F">
        <w:rPr>
          <w:rFonts w:cs="Times New Roman" w:hAnsi="Times New Roman" w:ascii="Times New Roman"/>
          <w:sz w:val="24"/>
          <w:szCs w:val="24"/>
        </w:rPr>
        <w:t>30. siječnja 2018.</w:t>
      </w:r>
      <w:r w:rsidRPr="00A73429">
        <w:rPr>
          <w:rFonts w:cs="Times New Roman" w:hAnsi="Times New Roman" w:ascii="Times New Roman"/>
          <w:sz w:val="24"/>
          <w:szCs w:val="24"/>
        </w:rPr>
        <w:t xml:space="preserve"> </w:t>
      </w:r>
    </w:p>
    <w:p w:rsidRDefault="00715072" w:rsidP="00715072" w:rsidR="00715072" w:rsidRPr="00A73429">
      <w:pPr>
        <w:jc w:val="center"/>
        <w:rPr>
          <w:rFonts w:cs="Times New Roman" w:hAnsi="Times New Roman" w:ascii="Times New Roman"/>
          <w:b/>
          <w:sz w:val="24"/>
          <w:szCs w:val="24"/>
        </w:rPr>
      </w:pPr>
    </w:p>
    <w:p w:rsidRDefault="001E4E5F" w:rsidP="001E4E5F" w:rsidR="001E4E5F" w:rsidRPr="00A73429">
      <w:pPr>
        <w:jc w:val="center"/>
        <w:rPr>
          <w:rFonts w:cs="Times New Roman" w:hAnsi="Times New Roman" w:ascii="Times New Roman"/>
          <w:sz w:val="24"/>
          <w:szCs w:val="24"/>
        </w:rPr>
      </w:pPr>
      <w:r w:rsidRPr="00A73429">
        <w:rPr>
          <w:rFonts w:cs="Times New Roman" w:hAnsi="Times New Roman" w:ascii="Times New Roman"/>
          <w:sz w:val="24"/>
          <w:szCs w:val="24"/>
        </w:rPr>
        <w:t>r i j e š i o   j e</w:t>
      </w:r>
    </w:p>
    <w:p w:rsidRDefault="001E4E5F" w:rsidP="001E4E5F" w:rsidR="001E4E5F" w:rsidRPr="00A73429">
      <w:pPr>
        <w:jc w:val="both"/>
        <w:rPr>
          <w:rFonts w:cs="Times New Roman" w:hAnsi="Times New Roman" w:ascii="Times New Roman"/>
          <w:sz w:val="24"/>
          <w:szCs w:val="24"/>
        </w:rPr>
      </w:pPr>
    </w:p>
    <w:p w:rsidRDefault="00593095" w:rsidP="000D7C9C" w:rsidR="000D7C9C" w:rsidRPr="000D7C9C">
      <w:pPr>
        <w:jc w:val="both"/>
        <w:rPr>
          <w:rFonts w:cs="Times New Roman" w:hAnsi="Times New Roman" w:ascii="Times New Roman"/>
          <w:sz w:val="24"/>
          <w:szCs w:val="24"/>
        </w:rPr>
      </w:pPr>
      <w:r>
        <w:rPr>
          <w:rFonts w:cs="Times New Roman" w:hAnsi="Times New Roman" w:ascii="Times New Roman"/>
          <w:sz w:val="24"/>
          <w:szCs w:val="24"/>
        </w:rPr>
        <w:tab/>
        <w:t xml:space="preserve">I. </w:t>
      </w:r>
      <w:r w:rsidR="000D7C9C" w:rsidRPr="000D7C9C">
        <w:rPr>
          <w:rFonts w:cs="Times New Roman" w:hAnsi="Times New Roman" w:ascii="Times New Roman"/>
          <w:sz w:val="24"/>
          <w:szCs w:val="24"/>
        </w:rPr>
        <w:t xml:space="preserve">Određuje se upis stečajne mase iza dužnika </w:t>
      </w:r>
      <w:r w:rsidR="00DB709E">
        <w:rPr>
          <w:rFonts w:cs="Times New Roman" w:hAnsi="Times New Roman" w:ascii="Times New Roman"/>
          <w:sz w:val="24"/>
          <w:szCs w:val="24"/>
        </w:rPr>
        <w:t xml:space="preserve"> </w:t>
      </w:r>
      <w:r w:rsidR="004F5E1F" w:rsidRPr="004F5E1F">
        <w:rPr>
          <w:rFonts w:cs="Times New Roman" w:hAnsi="Times New Roman" w:ascii="Times New Roman"/>
          <w:sz w:val="24"/>
          <w:szCs w:val="24"/>
        </w:rPr>
        <w:t>M.D. AUTO d.o.o. u stečaju, Zagreb, Ilica 425, MBS:  080344015, (OIB: 85324141063</w:t>
      </w:r>
      <w:r w:rsidR="004F5E1F">
        <w:rPr>
          <w:rFonts w:cs="Times New Roman" w:hAnsi="Times New Roman" w:ascii="Times New Roman"/>
          <w:sz w:val="24"/>
          <w:szCs w:val="24"/>
        </w:rPr>
        <w:t xml:space="preserve">) </w:t>
      </w:r>
      <w:r w:rsidR="000D7C9C" w:rsidRPr="000D7C9C">
        <w:rPr>
          <w:rFonts w:cs="Times New Roman" w:hAnsi="Times New Roman" w:ascii="Times New Roman"/>
          <w:sz w:val="24"/>
          <w:szCs w:val="24"/>
        </w:rPr>
        <w:t xml:space="preserve">u sudski registar ovoga suda. </w:t>
      </w:r>
    </w:p>
    <w:p w:rsidRDefault="000D7C9C" w:rsidP="000D7C9C" w:rsidR="000D7C9C" w:rsidRPr="000D7C9C">
      <w:pPr>
        <w:jc w:val="both"/>
        <w:rPr>
          <w:rFonts w:cs="Times New Roman" w:hAnsi="Times New Roman" w:ascii="Times New Roman"/>
          <w:sz w:val="24"/>
          <w:szCs w:val="24"/>
        </w:rPr>
      </w:pPr>
    </w:p>
    <w:p w:rsidRDefault="000D7C9C" w:rsidP="000D7C9C" w:rsidR="000D7C9C" w:rsidRPr="000D7C9C">
      <w:pPr>
        <w:jc w:val="both"/>
        <w:rPr>
          <w:rFonts w:cs="Times New Roman" w:hAnsi="Times New Roman" w:ascii="Times New Roman"/>
          <w:sz w:val="24"/>
          <w:szCs w:val="24"/>
        </w:rPr>
      </w:pPr>
      <w:r>
        <w:rPr>
          <w:rFonts w:cs="Times New Roman" w:hAnsi="Times New Roman" w:ascii="Times New Roman"/>
          <w:sz w:val="24"/>
          <w:szCs w:val="24"/>
        </w:rPr>
        <w:tab/>
      </w:r>
      <w:r w:rsidRPr="000D7C9C">
        <w:rPr>
          <w:rFonts w:cs="Times New Roman" w:hAnsi="Times New Roman" w:ascii="Times New Roman"/>
          <w:sz w:val="24"/>
          <w:szCs w:val="24"/>
        </w:rPr>
        <w:t>II.</w:t>
      </w:r>
      <w:r w:rsidR="00891257">
        <w:rPr>
          <w:rFonts w:cs="Times New Roman" w:hAnsi="Times New Roman" w:ascii="Times New Roman"/>
          <w:sz w:val="24"/>
          <w:szCs w:val="24"/>
        </w:rPr>
        <w:t xml:space="preserve"> </w:t>
      </w:r>
      <w:r w:rsidRPr="000D7C9C">
        <w:rPr>
          <w:rFonts w:cs="Times New Roman" w:hAnsi="Times New Roman" w:ascii="Times New Roman"/>
          <w:sz w:val="24"/>
          <w:szCs w:val="24"/>
        </w:rPr>
        <w:t>Sjedište i poslovna adresa stečajne mase je na adresi stečajn</w:t>
      </w:r>
      <w:r w:rsidR="008B11A7">
        <w:rPr>
          <w:rFonts w:cs="Times New Roman" w:hAnsi="Times New Roman" w:ascii="Times New Roman"/>
          <w:sz w:val="24"/>
          <w:szCs w:val="24"/>
        </w:rPr>
        <w:t>e</w:t>
      </w:r>
      <w:r w:rsidRPr="000D7C9C">
        <w:rPr>
          <w:rFonts w:cs="Times New Roman" w:hAnsi="Times New Roman" w:ascii="Times New Roman"/>
          <w:sz w:val="24"/>
          <w:szCs w:val="24"/>
        </w:rPr>
        <w:t xml:space="preserve"> upravitelj</w:t>
      </w:r>
      <w:r w:rsidR="008B11A7">
        <w:rPr>
          <w:rFonts w:cs="Times New Roman" w:hAnsi="Times New Roman" w:ascii="Times New Roman"/>
          <w:sz w:val="24"/>
          <w:szCs w:val="24"/>
        </w:rPr>
        <w:t>ice</w:t>
      </w:r>
      <w:r w:rsidRPr="000D7C9C">
        <w:rPr>
          <w:rFonts w:cs="Times New Roman" w:hAnsi="Times New Roman" w:ascii="Times New Roman"/>
          <w:sz w:val="24"/>
          <w:szCs w:val="24"/>
        </w:rPr>
        <w:t>:</w:t>
      </w:r>
      <w:r w:rsidR="008B11A7">
        <w:rPr>
          <w:rFonts w:cs="Times New Roman" w:hAnsi="Times New Roman" w:ascii="Times New Roman"/>
          <w:sz w:val="24"/>
          <w:szCs w:val="24"/>
        </w:rPr>
        <w:t xml:space="preserve"> </w:t>
      </w:r>
      <w:r w:rsidRPr="000D7C9C">
        <w:rPr>
          <w:rFonts w:cs="Times New Roman" w:hAnsi="Times New Roman" w:ascii="Times New Roman"/>
          <w:sz w:val="24"/>
          <w:szCs w:val="24"/>
        </w:rPr>
        <w:t xml:space="preserve">  </w:t>
      </w:r>
      <w:r w:rsidR="008B11A7" w:rsidRPr="004F5E1F">
        <w:rPr>
          <w:rFonts w:cs="Times New Roman" w:hAnsi="Times New Roman" w:ascii="Times New Roman"/>
          <w:sz w:val="24"/>
          <w:szCs w:val="24"/>
        </w:rPr>
        <w:t>Zagreba, Draškovićeva 4a, p.p. 544</w:t>
      </w:r>
      <w:r w:rsidR="008B11A7">
        <w:rPr>
          <w:rFonts w:cs="Times New Roman" w:hAnsi="Times New Roman" w:ascii="Times New Roman"/>
          <w:sz w:val="24"/>
          <w:szCs w:val="24"/>
        </w:rPr>
        <w:t>.</w:t>
      </w:r>
    </w:p>
    <w:p w:rsidRDefault="00F01F18" w:rsidP="000D7C9C" w:rsidR="00F01F18" w:rsidRPr="00494C78">
      <w:pPr>
        <w:jc w:val="both"/>
        <w:rPr>
          <w:rFonts w:cs="Times New Roman" w:hAnsi="Times New Roman" w:ascii="Times New Roman"/>
          <w:sz w:val="24"/>
          <w:szCs w:val="24"/>
        </w:rPr>
      </w:pPr>
    </w:p>
    <w:p w:rsidRDefault="00A91578" w:rsidP="00A91578" w:rsidR="00A91578">
      <w:pPr>
        <w:jc w:val="center"/>
        <w:rPr>
          <w:rFonts w:cs="Times New Roman" w:hAnsi="Times New Roman" w:ascii="Times New Roman"/>
          <w:sz w:val="24"/>
          <w:szCs w:val="24"/>
        </w:rPr>
      </w:pPr>
      <w:r>
        <w:rPr>
          <w:rFonts w:cs="Times New Roman" w:hAnsi="Times New Roman" w:ascii="Times New Roman"/>
          <w:sz w:val="24"/>
          <w:szCs w:val="24"/>
        </w:rPr>
        <w:t>Obrazloženje</w:t>
      </w:r>
    </w:p>
    <w:p w:rsidRDefault="00A91578" w:rsidP="00A91578" w:rsidR="00A91578">
      <w:pPr>
        <w:jc w:val="both"/>
        <w:rPr>
          <w:rFonts w:cs="Times New Roman" w:hAnsi="Times New Roman" w:ascii="Times New Roman"/>
          <w:sz w:val="24"/>
          <w:szCs w:val="24"/>
        </w:rPr>
      </w:pPr>
    </w:p>
    <w:p w:rsidRDefault="00A91578" w:rsidP="000D7C9C" w:rsidR="000D7C9C" w:rsidRPr="000D7C9C">
      <w:pPr>
        <w:jc w:val="both"/>
        <w:rPr>
          <w:rFonts w:cs="Times New Roman" w:hAnsi="Times New Roman" w:ascii="Times New Roman"/>
          <w:sz w:val="24"/>
          <w:szCs w:val="24"/>
        </w:rPr>
      </w:pPr>
      <w:r>
        <w:rPr>
          <w:rFonts w:cs="Times New Roman" w:hAnsi="Times New Roman" w:ascii="Times New Roman"/>
          <w:sz w:val="24"/>
          <w:szCs w:val="24"/>
        </w:rPr>
        <w:tab/>
      </w:r>
      <w:r w:rsidR="000D7C9C" w:rsidRPr="000D7C9C">
        <w:rPr>
          <w:rFonts w:cs="Times New Roman" w:hAnsi="Times New Roman" w:ascii="Times New Roman"/>
          <w:sz w:val="24"/>
          <w:szCs w:val="24"/>
        </w:rPr>
        <w:t xml:space="preserve">Stečajni upravitelj stečajne mase predložio je da se sukladno odredbama Stečajnog zakona, stečajna masa upiše u sudski registar ovoga suda radi određivanja i dodjele osobnog identifikacijskog broja od strane Ministarstvo financija – Porezne uprave, koja OIB dodjeljuje po službenoj dužnosti. </w:t>
      </w:r>
    </w:p>
    <w:p w:rsidRDefault="000D7C9C" w:rsidP="000D7C9C" w:rsidR="000D7C9C" w:rsidRPr="000D7C9C">
      <w:pPr>
        <w:jc w:val="both"/>
        <w:rPr>
          <w:rFonts w:cs="Times New Roman" w:hAnsi="Times New Roman" w:ascii="Times New Roman"/>
          <w:sz w:val="24"/>
          <w:szCs w:val="24"/>
        </w:rPr>
      </w:pPr>
    </w:p>
    <w:p w:rsidRDefault="000D7C9C" w:rsidP="000D7C9C" w:rsidR="000D7C9C" w:rsidRPr="000D7C9C">
      <w:pPr>
        <w:jc w:val="both"/>
        <w:rPr>
          <w:rFonts w:cs="Times New Roman" w:hAnsi="Times New Roman" w:ascii="Times New Roman"/>
          <w:sz w:val="24"/>
          <w:szCs w:val="24"/>
        </w:rPr>
      </w:pPr>
      <w:r w:rsidRPr="000D7C9C">
        <w:rPr>
          <w:rFonts w:cs="Times New Roman" w:hAnsi="Times New Roman" w:ascii="Times New Roman"/>
          <w:sz w:val="24"/>
          <w:szCs w:val="24"/>
        </w:rPr>
        <w:tab/>
      </w:r>
      <w:r w:rsidR="00DB709E">
        <w:rPr>
          <w:rFonts w:cs="Times New Roman" w:hAnsi="Times New Roman" w:ascii="Times New Roman"/>
          <w:sz w:val="24"/>
          <w:szCs w:val="24"/>
        </w:rPr>
        <w:t xml:space="preserve">Budući da je prijedlog osnovan, </w:t>
      </w:r>
      <w:r w:rsidRPr="000D7C9C">
        <w:rPr>
          <w:rFonts w:cs="Times New Roman" w:hAnsi="Times New Roman" w:ascii="Times New Roman"/>
          <w:sz w:val="24"/>
          <w:szCs w:val="24"/>
        </w:rPr>
        <w:t xml:space="preserve">temeljem članka </w:t>
      </w:r>
      <w:r w:rsidR="00F960C2">
        <w:rPr>
          <w:rFonts w:cs="Times New Roman" w:hAnsi="Times New Roman" w:ascii="Times New Roman"/>
          <w:sz w:val="24"/>
          <w:szCs w:val="24"/>
        </w:rPr>
        <w:t>133. stavak 2</w:t>
      </w:r>
      <w:r w:rsidRPr="000D7C9C">
        <w:rPr>
          <w:rFonts w:cs="Times New Roman" w:hAnsi="Times New Roman" w:ascii="Times New Roman"/>
          <w:sz w:val="24"/>
          <w:szCs w:val="24"/>
        </w:rPr>
        <w:t xml:space="preserve">. Stečajnog zakona (NN 7/15) </w:t>
      </w:r>
      <w:r w:rsidR="00891257">
        <w:rPr>
          <w:rFonts w:cs="Times New Roman" w:hAnsi="Times New Roman" w:ascii="Times New Roman"/>
          <w:sz w:val="24"/>
          <w:szCs w:val="24"/>
        </w:rPr>
        <w:t xml:space="preserve">u svezi s člankom 6. stavak 3. Zakona o sudskom registru (NN </w:t>
      </w:r>
      <w:r w:rsidR="00891257" w:rsidRPr="00891257">
        <w:rPr>
          <w:rFonts w:cs="Times New Roman" w:hAnsi="Times New Roman" w:ascii="Times New Roman"/>
          <w:bCs/>
          <w:sz w:val="24"/>
          <w:szCs w:val="24"/>
        </w:rPr>
        <w:t>NN 1/95, 57/96, 1/98, 30/99, 45/99, 54/05, 40/07, 91/10, 90/11, 148/13, 93/14 i 110/15</w:t>
      </w:r>
      <w:r w:rsidR="00891257">
        <w:rPr>
          <w:rFonts w:cs="Times New Roman" w:hAnsi="Times New Roman" w:ascii="Times New Roman"/>
          <w:bCs/>
          <w:sz w:val="24"/>
          <w:szCs w:val="24"/>
        </w:rPr>
        <w:t xml:space="preserve">), </w:t>
      </w:r>
      <w:r w:rsidRPr="000D7C9C">
        <w:rPr>
          <w:rFonts w:cs="Times New Roman" w:hAnsi="Times New Roman" w:ascii="Times New Roman"/>
          <w:sz w:val="24"/>
          <w:szCs w:val="24"/>
        </w:rPr>
        <w:t xml:space="preserve">riješeno je kao u izreci. </w:t>
      </w:r>
    </w:p>
    <w:p w:rsidRDefault="00837150" w:rsidP="00730631" w:rsidR="00837150">
      <w:pPr>
        <w:jc w:val="both"/>
        <w:rPr>
          <w:rFonts w:cs="Times New Roman" w:hAnsi="Times New Roman" w:ascii="Times New Roman"/>
          <w:sz w:val="24"/>
          <w:szCs w:val="24"/>
        </w:rPr>
      </w:pPr>
    </w:p>
    <w:p w:rsidRDefault="003423A6" w:rsidP="00F01F18" w:rsidR="003423A6" w:rsidRPr="00A73429">
      <w:pPr>
        <w:jc w:val="center"/>
        <w:rPr>
          <w:rFonts w:cs="Times New Roman" w:hAnsi="Times New Roman" w:ascii="Times New Roman"/>
          <w:sz w:val="24"/>
          <w:szCs w:val="24"/>
        </w:rPr>
      </w:pPr>
      <w:r w:rsidRPr="00A73429">
        <w:rPr>
          <w:rFonts w:cs="Times New Roman" w:hAnsi="Times New Roman" w:ascii="Times New Roman"/>
          <w:sz w:val="24"/>
          <w:szCs w:val="24"/>
        </w:rPr>
        <w:t xml:space="preserve">U </w:t>
      </w:r>
      <w:r w:rsidR="00730631">
        <w:rPr>
          <w:rFonts w:cs="Times New Roman" w:hAnsi="Times New Roman" w:ascii="Times New Roman"/>
          <w:sz w:val="24"/>
          <w:szCs w:val="24"/>
        </w:rPr>
        <w:t xml:space="preserve">Zagrebu, </w:t>
      </w:r>
      <w:r w:rsidR="008B11A7">
        <w:rPr>
          <w:rFonts w:cs="Times New Roman" w:hAnsi="Times New Roman" w:ascii="Times New Roman"/>
          <w:sz w:val="24"/>
          <w:szCs w:val="24"/>
        </w:rPr>
        <w:t>30. siječnja</w:t>
      </w:r>
      <w:r w:rsidR="00593095">
        <w:rPr>
          <w:rFonts w:cs="Times New Roman" w:hAnsi="Times New Roman" w:ascii="Times New Roman"/>
          <w:sz w:val="24"/>
          <w:szCs w:val="24"/>
        </w:rPr>
        <w:t xml:space="preserve"> 201</w:t>
      </w:r>
      <w:r w:rsidR="008B11A7">
        <w:rPr>
          <w:rFonts w:cs="Times New Roman" w:hAnsi="Times New Roman" w:ascii="Times New Roman"/>
          <w:sz w:val="24"/>
          <w:szCs w:val="24"/>
        </w:rPr>
        <w:t>8</w:t>
      </w:r>
      <w:r w:rsidR="00593095">
        <w:rPr>
          <w:rFonts w:cs="Times New Roman" w:hAnsi="Times New Roman" w:ascii="Times New Roman"/>
          <w:sz w:val="24"/>
          <w:szCs w:val="24"/>
        </w:rPr>
        <w:t>.</w:t>
      </w:r>
    </w:p>
    <w:p w:rsidRDefault="00837150" w:rsidP="00837150" w:rsidR="00837150" w:rsidRPr="00A73429">
      <w:pPr>
        <w:jc w:val="center"/>
        <w:rPr>
          <w:rFonts w:cs="Times New Roman" w:hAnsi="Times New Roman" w:ascii="Times New Roman"/>
          <w:sz w:val="24"/>
          <w:szCs w:val="24"/>
        </w:rPr>
      </w:pPr>
    </w:p>
    <w:p w:rsidRDefault="003423A6" w:rsidR="003423A6" w:rsidRPr="00A73429">
      <w:pPr>
        <w:ind w:left="705"/>
        <w:rPr>
          <w:rFonts w:cs="Times New Roman" w:hAnsi="Times New Roman" w:ascii="Times New Roman"/>
          <w:sz w:val="24"/>
          <w:szCs w:val="24"/>
        </w:rPr>
      </w:pP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t xml:space="preserve">  </w:t>
      </w:r>
      <w:r w:rsidR="006F5244" w:rsidRPr="00A73429">
        <w:rPr>
          <w:rFonts w:cs="Times New Roman" w:hAnsi="Times New Roman" w:ascii="Times New Roman"/>
          <w:sz w:val="24"/>
          <w:szCs w:val="24"/>
        </w:rPr>
        <w:t xml:space="preserve">             </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S</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U</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D</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A</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C:</w:t>
      </w:r>
    </w:p>
    <w:p w:rsidRDefault="006F5244" w:rsidP="008F639D" w:rsidR="008F639D" w:rsidRPr="00A73429">
      <w:pPr>
        <w:ind w:left="705"/>
        <w:rPr>
          <w:rFonts w:cs="Times New Roman" w:hAnsi="Times New Roman" w:ascii="Times New Roman"/>
          <w:sz w:val="24"/>
          <w:szCs w:val="24"/>
        </w:rPr>
      </w:pPr>
      <w:r w:rsidRPr="00A73429">
        <w:rPr>
          <w:rFonts w:cs="Times New Roman" w:hAnsi="Times New Roman" w:ascii="Times New Roman"/>
          <w:sz w:val="24"/>
          <w:szCs w:val="24"/>
        </w:rPr>
        <w:t xml:space="preserve">                                                                                        </w:t>
      </w:r>
      <w:r w:rsidR="008E0B1D" w:rsidRPr="00A73429">
        <w:rPr>
          <w:rFonts w:cs="Times New Roman" w:hAnsi="Times New Roman" w:ascii="Times New Roman"/>
          <w:sz w:val="24"/>
          <w:szCs w:val="24"/>
        </w:rPr>
        <w:t xml:space="preserve"> </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MIHAEL KOVAČIĆ</w:t>
      </w:r>
      <w:r w:rsidR="00B25B67">
        <w:rPr>
          <w:rFonts w:cs="Times New Roman" w:hAnsi="Times New Roman" w:ascii="Times New Roman"/>
          <w:sz w:val="24"/>
          <w:szCs w:val="24"/>
        </w:rPr>
        <w:t>, v.r.</w:t>
      </w:r>
    </w:p>
    <w:p w:rsidRDefault="00F01F18" w:rsidP="00B31BAD" w:rsidR="00F01F18">
      <w:pPr>
        <w:jc w:val="both"/>
        <w:rPr>
          <w:rFonts w:cs="Times New Roman" w:hAnsi="Times New Roman" w:ascii="Times New Roman"/>
          <w:sz w:val="24"/>
          <w:szCs w:val="24"/>
          <w:lang w:val="sl-SI"/>
        </w:rPr>
      </w:pPr>
    </w:p>
    <w:p w:rsidRDefault="00FD2099" w:rsidP="00B31BAD" w:rsidR="00FD2099" w:rsidRPr="00A73429">
      <w:pPr>
        <w:jc w:val="both"/>
        <w:rPr>
          <w:rFonts w:cs="Times New Roman" w:hAnsi="Times New Roman" w:ascii="Times New Roman"/>
          <w:sz w:val="24"/>
          <w:szCs w:val="24"/>
          <w:lang w:val="sl-SI"/>
        </w:rPr>
      </w:pPr>
      <w:r w:rsidRPr="00A73429">
        <w:rPr>
          <w:rFonts w:cs="Times New Roman" w:hAnsi="Times New Roman" w:ascii="Times New Roman"/>
          <w:sz w:val="24"/>
          <w:szCs w:val="24"/>
          <w:lang w:val="sl-SI"/>
        </w:rPr>
        <w:t>Pravna pouka:</w:t>
      </w:r>
    </w:p>
    <w:p w:rsidRDefault="00B31BAD" w:rsidR="00FD2099" w:rsidRPr="00A73429">
      <w:pPr>
        <w:jc w:val="both"/>
        <w:rPr>
          <w:rFonts w:cs="Times New Roman" w:hAnsi="Times New Roman" w:ascii="Times New Roman"/>
          <w:sz w:val="24"/>
          <w:szCs w:val="24"/>
        </w:rPr>
      </w:pPr>
      <w:r>
        <w:rPr>
          <w:rFonts w:cs="Times New Roman" w:hAnsi="Times New Roman" w:ascii="Times New Roman"/>
          <w:sz w:val="24"/>
          <w:szCs w:val="24"/>
        </w:rPr>
        <w:t xml:space="preserve">Na ovo rješenje </w:t>
      </w:r>
      <w:r w:rsidR="00FD2099" w:rsidRPr="00A73429">
        <w:rPr>
          <w:rFonts w:cs="Times New Roman" w:hAnsi="Times New Roman" w:ascii="Times New Roman"/>
          <w:sz w:val="24"/>
          <w:szCs w:val="24"/>
        </w:rPr>
        <w:t>dopuštena je žalba u roku osam dana</w:t>
      </w:r>
      <w:r w:rsidR="00730631">
        <w:rPr>
          <w:rFonts w:cs="Times New Roman" w:hAnsi="Times New Roman" w:ascii="Times New Roman"/>
          <w:sz w:val="24"/>
          <w:szCs w:val="24"/>
        </w:rPr>
        <w:t xml:space="preserve">, </w:t>
      </w:r>
      <w:r w:rsidR="00FD2099" w:rsidRPr="00A73429">
        <w:rPr>
          <w:rFonts w:cs="Times New Roman" w:hAnsi="Times New Roman" w:ascii="Times New Roman"/>
          <w:sz w:val="24"/>
          <w:szCs w:val="24"/>
        </w:rPr>
        <w:t xml:space="preserve">koja se podnosi </w:t>
      </w:r>
      <w:r w:rsidR="00730631">
        <w:rPr>
          <w:rFonts w:cs="Times New Roman" w:hAnsi="Times New Roman" w:ascii="Times New Roman"/>
          <w:sz w:val="24"/>
          <w:szCs w:val="24"/>
        </w:rPr>
        <w:t xml:space="preserve">ovome sudu, u tri primjerka.  </w:t>
      </w:r>
    </w:p>
    <w:p w:rsidRDefault="00B25B67" w:rsidR="006F5244">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B25B67" w:rsidR="00B25B67" w:rsidRPr="00A73429">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1E4E5F" w:rsidP="001E4E5F" w:rsidR="001E4E5F" w:rsidRPr="00B25B67">
      <w:pPr>
        <w:jc w:val="both"/>
        <w:rPr>
          <w:rFonts w:cs="Times New Roman" w:hAnsi="Times New Roman" w:ascii="Times New Roman"/>
          <w:color w:themeColor="background1" w:val="FFFFFF"/>
          <w:sz w:val="24"/>
          <w:szCs w:val="24"/>
        </w:rPr>
      </w:pPr>
      <w:r w:rsidRPr="00B25B67">
        <w:rPr>
          <w:rFonts w:cs="Times New Roman" w:hAnsi="Times New Roman" w:ascii="Times New Roman"/>
          <w:color w:themeColor="background1" w:val="FFFFFF"/>
          <w:sz w:val="24"/>
          <w:szCs w:val="24"/>
        </w:rPr>
        <w:lastRenderedPageBreak/>
        <w:t>DNA:</w:t>
      </w:r>
    </w:p>
    <w:p w:rsidRDefault="00730631" w:rsidP="00730631" w:rsidR="0029479C" w:rsidRPr="00B25B67">
      <w:pPr>
        <w:numPr>
          <w:ilvl w:val="0"/>
          <w:numId w:val="1"/>
        </w:numPr>
        <w:jc w:val="both"/>
        <w:rPr>
          <w:rFonts w:cs="Times New Roman" w:hAnsi="Times New Roman" w:ascii="Times New Roman"/>
          <w:color w:themeColor="background1" w:val="FFFFFF"/>
          <w:sz w:val="24"/>
          <w:szCs w:val="24"/>
        </w:rPr>
      </w:pPr>
      <w:r w:rsidRPr="00B25B67">
        <w:rPr>
          <w:rFonts w:cs="Times New Roman" w:hAnsi="Times New Roman" w:ascii="Times New Roman"/>
          <w:color w:themeColor="background1" w:val="FFFFFF"/>
          <w:sz w:val="24"/>
          <w:szCs w:val="24"/>
        </w:rPr>
        <w:t>Stečajno</w:t>
      </w:r>
      <w:r w:rsidR="008B11A7" w:rsidRPr="00B25B67">
        <w:rPr>
          <w:rFonts w:cs="Times New Roman" w:hAnsi="Times New Roman" w:ascii="Times New Roman"/>
          <w:color w:themeColor="background1" w:val="FFFFFF"/>
          <w:sz w:val="24"/>
          <w:szCs w:val="24"/>
        </w:rPr>
        <w:t>j</w:t>
      </w:r>
      <w:r w:rsidRPr="00B25B67">
        <w:rPr>
          <w:rFonts w:cs="Times New Roman" w:hAnsi="Times New Roman" w:ascii="Times New Roman"/>
          <w:color w:themeColor="background1" w:val="FFFFFF"/>
          <w:sz w:val="24"/>
          <w:szCs w:val="24"/>
        </w:rPr>
        <w:t xml:space="preserve"> upravitelj</w:t>
      </w:r>
      <w:r w:rsidR="008B11A7" w:rsidRPr="00B25B67">
        <w:rPr>
          <w:rFonts w:cs="Times New Roman" w:hAnsi="Times New Roman" w:ascii="Times New Roman"/>
          <w:color w:themeColor="background1" w:val="FFFFFF"/>
          <w:sz w:val="24"/>
          <w:szCs w:val="24"/>
        </w:rPr>
        <w:t>ici</w:t>
      </w:r>
      <w:r w:rsidRPr="00B25B67">
        <w:rPr>
          <w:rFonts w:cs="Times New Roman" w:hAnsi="Times New Roman" w:ascii="Times New Roman"/>
          <w:color w:themeColor="background1" w:val="FFFFFF"/>
          <w:sz w:val="24"/>
          <w:szCs w:val="24"/>
        </w:rPr>
        <w:t>, osobno</w:t>
      </w:r>
    </w:p>
    <w:p w:rsidRDefault="00730631" w:rsidP="00730631" w:rsidR="00730631" w:rsidRPr="00B25B67">
      <w:pPr>
        <w:numPr>
          <w:ilvl w:val="0"/>
          <w:numId w:val="1"/>
        </w:numPr>
        <w:jc w:val="both"/>
        <w:rPr>
          <w:rFonts w:cs="Times New Roman" w:hAnsi="Times New Roman" w:ascii="Times New Roman"/>
          <w:color w:themeColor="background1" w:val="FFFFFF"/>
          <w:sz w:val="24"/>
          <w:szCs w:val="24"/>
        </w:rPr>
      </w:pPr>
      <w:r w:rsidRPr="00B25B67">
        <w:rPr>
          <w:rFonts w:cs="Times New Roman" w:hAnsi="Times New Roman" w:ascii="Times New Roman"/>
          <w:color w:themeColor="background1" w:val="FFFFFF"/>
          <w:sz w:val="24"/>
          <w:szCs w:val="24"/>
        </w:rPr>
        <w:t>e-Oglasna ploča, ovdje</w:t>
      </w:r>
    </w:p>
    <w:p w:rsidRDefault="00927161" w:rsidP="00730631" w:rsidR="00927161" w:rsidRPr="00B25B67">
      <w:pPr>
        <w:numPr>
          <w:ilvl w:val="0"/>
          <w:numId w:val="1"/>
        </w:numPr>
        <w:jc w:val="both"/>
        <w:rPr>
          <w:rFonts w:cs="Times New Roman" w:hAnsi="Times New Roman" w:ascii="Times New Roman"/>
          <w:color w:themeColor="background1" w:val="FFFFFF"/>
          <w:sz w:val="24"/>
          <w:szCs w:val="24"/>
        </w:rPr>
      </w:pPr>
      <w:r w:rsidRPr="00B25B67">
        <w:rPr>
          <w:rFonts w:cs="Times New Roman" w:hAnsi="Times New Roman" w:ascii="Times New Roman"/>
          <w:color w:themeColor="background1" w:val="FFFFFF"/>
          <w:sz w:val="24"/>
          <w:szCs w:val="24"/>
        </w:rPr>
        <w:t>Sudski registar, ovdje</w:t>
      </w:r>
    </w:p>
    <w:p w:rsidRDefault="00730631" w:rsidP="00730631" w:rsidR="00730631" w:rsidRPr="00B25B67">
      <w:pPr>
        <w:jc w:val="both"/>
        <w:rPr>
          <w:rFonts w:cs="Times New Roman" w:hAnsi="Times New Roman" w:ascii="Times New Roman"/>
          <w:color w:themeColor="background1" w:val="FFFFFF"/>
          <w:sz w:val="24"/>
          <w:szCs w:val="24"/>
        </w:rPr>
      </w:pPr>
    </w:p>
    <w:p w:rsidRDefault="00927161" w:rsidP="00730631" w:rsidR="00B31BAD" w:rsidRPr="00B25B67">
      <w:pPr>
        <w:jc w:val="both"/>
        <w:rPr>
          <w:rFonts w:cs="Times New Roman" w:hAnsi="Times New Roman" w:ascii="Times New Roman"/>
          <w:color w:themeColor="background1" w:val="FFFFFF"/>
          <w:sz w:val="24"/>
          <w:szCs w:val="24"/>
        </w:rPr>
      </w:pPr>
      <w:r w:rsidRPr="00B25B67">
        <w:rPr>
          <w:rFonts w:cs="Times New Roman" w:hAnsi="Times New Roman" w:ascii="Times New Roman"/>
          <w:color w:themeColor="background1" w:val="FFFFFF"/>
          <w:sz w:val="24"/>
          <w:szCs w:val="24"/>
        </w:rPr>
        <w:t>NK:</w:t>
      </w:r>
    </w:p>
    <w:p w:rsidRDefault="00927161" w:rsidP="00730631" w:rsidR="00927161" w:rsidRPr="00B25B67">
      <w:pPr>
        <w:jc w:val="both"/>
        <w:rPr>
          <w:rFonts w:cs="Times New Roman" w:hAnsi="Times New Roman" w:ascii="Times New Roman"/>
          <w:color w:themeColor="background1" w:val="FFFFFF"/>
          <w:sz w:val="24"/>
          <w:szCs w:val="24"/>
        </w:rPr>
      </w:pPr>
      <w:r w:rsidRPr="00B25B67">
        <w:rPr>
          <w:rFonts w:cs="Times New Roman" w:hAnsi="Times New Roman" w:ascii="Times New Roman"/>
          <w:color w:themeColor="background1" w:val="FFFFFF"/>
          <w:sz w:val="24"/>
          <w:szCs w:val="24"/>
        </w:rPr>
        <w:t>1. Nepravomoćno</w:t>
      </w:r>
    </w:p>
    <w:p w:rsidRDefault="00927161" w:rsidP="00730631" w:rsidR="00DB709E" w:rsidRPr="00B25B67">
      <w:pPr>
        <w:jc w:val="both"/>
        <w:rPr>
          <w:rFonts w:cs="Times New Roman" w:hAnsi="Times New Roman" w:ascii="Times New Roman"/>
          <w:color w:themeColor="background1" w:val="FFFFFF"/>
          <w:sz w:val="24"/>
          <w:szCs w:val="24"/>
        </w:rPr>
      </w:pPr>
      <w:r w:rsidRPr="00B25B67">
        <w:rPr>
          <w:rFonts w:cs="Times New Roman" w:hAnsi="Times New Roman" w:ascii="Times New Roman"/>
          <w:color w:themeColor="background1" w:val="FFFFFF"/>
          <w:sz w:val="24"/>
          <w:szCs w:val="24"/>
        </w:rPr>
        <w:t>2. Kal. 6 mj.</w:t>
      </w:r>
    </w:p>
    <w:p w:rsidRDefault="00DB709E" w:rsidP="00730631" w:rsidR="00DB709E" w:rsidRPr="00B25B67">
      <w:pPr>
        <w:jc w:val="both"/>
        <w:rPr>
          <w:rFonts w:cs="Times New Roman" w:hAnsi="Times New Roman" w:ascii="Times New Roman"/>
          <w:color w:themeColor="background1" w:val="FFFFFF"/>
          <w:sz w:val="24"/>
          <w:szCs w:val="24"/>
        </w:rPr>
      </w:pPr>
    </w:p>
    <w:p w:rsidRDefault="00DB709E" w:rsidP="00730631" w:rsidR="00953072" w:rsidRPr="00B25B67">
      <w:pPr>
        <w:jc w:val="both"/>
        <w:rPr>
          <w:rFonts w:cs="Times New Roman" w:hAnsi="Times New Roman" w:ascii="Times New Roman"/>
          <w:color w:themeColor="background1" w:val="FFFFFF"/>
          <w:sz w:val="24"/>
          <w:szCs w:val="24"/>
        </w:rPr>
      </w:pPr>
      <w:r w:rsidRPr="00B25B67">
        <w:rPr>
          <w:rFonts w:cs="Times New Roman" w:hAnsi="Times New Roman" w:ascii="Times New Roman"/>
          <w:color w:themeColor="background1" w:val="FFFFFF"/>
          <w:sz w:val="24"/>
          <w:szCs w:val="24"/>
        </w:rPr>
        <w:t xml:space="preserve">                Z, </w:t>
      </w:r>
      <w:r w:rsidRPr="00B25B67">
        <w:rPr>
          <w:rFonts w:cs="Times New Roman" w:hAnsi="Times New Roman" w:ascii="Times New Roman"/>
          <w:color w:themeColor="background1" w:val="FFFFFF"/>
          <w:sz w:val="24"/>
          <w:szCs w:val="24"/>
        </w:rPr>
        <w:fldChar w:fldCharType="begin"/>
      </w:r>
      <w:r w:rsidRPr="00B25B67">
        <w:rPr>
          <w:rFonts w:cs="Times New Roman" w:hAnsi="Times New Roman" w:ascii="Times New Roman"/>
          <w:color w:themeColor="background1" w:val="FFFFFF"/>
          <w:sz w:val="24"/>
          <w:szCs w:val="24"/>
        </w:rPr>
        <w:instrText xml:space="preserve"> TIME \@ "d.M.yy." </w:instrText>
      </w:r>
      <w:r w:rsidRPr="00B25B67">
        <w:rPr>
          <w:rFonts w:cs="Times New Roman" w:hAnsi="Times New Roman" w:ascii="Times New Roman"/>
          <w:color w:themeColor="background1" w:val="FFFFFF"/>
          <w:sz w:val="24"/>
          <w:szCs w:val="24"/>
        </w:rPr>
        <w:fldChar w:fldCharType="separate"/>
      </w:r>
      <w:r w:rsidR="0099601F">
        <w:rPr>
          <w:rFonts w:cs="Times New Roman" w:hAnsi="Times New Roman" w:ascii="Times New Roman"/>
          <w:noProof/>
          <w:color w:themeColor="background1" w:val="FFFFFF"/>
          <w:sz w:val="24"/>
          <w:szCs w:val="24"/>
        </w:rPr>
        <w:t>30.1.18.</w:t>
      </w:r>
      <w:r w:rsidRPr="00B25B67">
        <w:rPr>
          <w:rFonts w:cs="Times New Roman" w:hAnsi="Times New Roman" w:ascii="Times New Roman"/>
          <w:color w:themeColor="background1" w:val="FFFFFF"/>
          <w:sz w:val="24"/>
          <w:szCs w:val="24"/>
        </w:rPr>
        <w:fldChar w:fldCharType="end"/>
      </w:r>
      <w:r w:rsidRPr="00B25B67">
        <w:rPr>
          <w:rFonts w:cs="Times New Roman" w:hAnsi="Times New Roman" w:ascii="Times New Roman"/>
          <w:color w:themeColor="background1" w:val="FFFFFF"/>
          <w:sz w:val="24"/>
          <w:szCs w:val="24"/>
        </w:rPr>
        <w:t xml:space="preserve">   Sudac:</w:t>
      </w:r>
      <w:r w:rsidR="00953072" w:rsidRPr="00B25B67">
        <w:rPr>
          <w:rFonts w:cs="Times New Roman" w:hAnsi="Times New Roman" w:ascii="Times New Roman"/>
          <w:color w:themeColor="background1" w:val="FFFFFF"/>
          <w:sz w:val="24"/>
          <w:szCs w:val="24"/>
        </w:rPr>
        <w:t xml:space="preserve">  </w:t>
      </w:r>
    </w:p>
    <w:sectPr w:rsidSect="00FB64FF" w:rsidR="00953072" w:rsidRPr="00B25B67">
      <w:headerReference w:type="even" r:id="rId10"/>
      <w:headerReference w:type="default" r:id="rId11"/>
      <w:headerReference w:type="first" r:id="rId12"/>
      <w:pgSz w:code="9" w:h="16838" w:w="11906"/>
      <w:pgMar w:gutter="0" w:footer="0" w:header="964" w:left="1531" w:bottom="1418" w:right="1418" w:top="153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4D78" w:rsidR="00614D78">
      <w:r>
        <w:separator/>
      </w:r>
    </w:p>
  </w:endnote>
  <w:endnote w:id="0" w:type="continuationSeparator">
    <w:p w:rsidRDefault="00614D78" w:rsidR="00614D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4D78" w:rsidR="00614D78">
      <w:r>
        <w:separator/>
      </w:r>
    </w:p>
  </w:footnote>
  <w:footnote w:id="0" w:type="continuationSeparator">
    <w:p w:rsidRDefault="00614D78" w:rsidR="00614D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9FC" w:rsidP="00FB64FF" w:rsidR="004269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269FC" w:rsidR="004269F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9FC" w:rsidP="00FB64FF" w:rsidR="004269FC" w:rsidRPr="00730631">
    <w:pPr>
      <w:pStyle w:val="Zaglavlje"/>
      <w:framePr w:y="1" w:xAlign="center" w:vAnchor="text" w:hAnchor="margin" w:wrap="around"/>
      <w:jc w:val="right"/>
      <w:rPr>
        <w:rStyle w:val="Brojstranice"/>
        <w:rFonts w:cs="Times New Roman" w:hAnsi="Times New Roman" w:ascii="Times New Roman"/>
      </w:rPr>
    </w:pPr>
    <w:r w:rsidRPr="00730631">
      <w:rPr>
        <w:rStyle w:val="Brojstranice"/>
        <w:rFonts w:cs="Times New Roman" w:hAnsi="Times New Roman" w:ascii="Times New Roman"/>
      </w:rPr>
      <w:t xml:space="preserve">- </w:t>
    </w:r>
    <w:r w:rsidRPr="00730631">
      <w:rPr>
        <w:rStyle w:val="Brojstranice"/>
        <w:rFonts w:cs="Times New Roman" w:hAnsi="Times New Roman" w:ascii="Times New Roman"/>
      </w:rPr>
      <w:fldChar w:fldCharType="begin"/>
    </w:r>
    <w:r w:rsidRPr="00730631">
      <w:rPr>
        <w:rStyle w:val="Brojstranice"/>
        <w:rFonts w:cs="Times New Roman" w:hAnsi="Times New Roman" w:ascii="Times New Roman"/>
      </w:rPr>
      <w:instrText xml:space="preserve">PAGE  </w:instrText>
    </w:r>
    <w:r w:rsidRPr="00730631">
      <w:rPr>
        <w:rStyle w:val="Brojstranice"/>
        <w:rFonts w:cs="Times New Roman" w:hAnsi="Times New Roman" w:ascii="Times New Roman"/>
      </w:rPr>
      <w:fldChar w:fldCharType="separate"/>
    </w:r>
    <w:r w:rsidR="0099601F">
      <w:rPr>
        <w:rStyle w:val="Brojstranice"/>
        <w:rFonts w:cs="Times New Roman" w:hAnsi="Times New Roman" w:ascii="Times New Roman"/>
        <w:noProof/>
      </w:rPr>
      <w:t>2</w:t>
    </w:r>
    <w:r w:rsidRPr="00730631">
      <w:rPr>
        <w:rStyle w:val="Brojstranice"/>
        <w:rFonts w:cs="Times New Roman" w:hAnsi="Times New Roman" w:ascii="Times New Roman"/>
      </w:rPr>
      <w:fldChar w:fldCharType="end"/>
    </w:r>
    <w:r w:rsidRPr="00730631">
      <w:rPr>
        <w:rStyle w:val="Brojstranice"/>
        <w:rFonts w:cs="Times New Roman" w:hAnsi="Times New Roman" w:ascii="Times New Roman"/>
      </w:rPr>
      <w:t xml:space="preserve"> -</w:t>
    </w:r>
  </w:p>
  <w:p w:rsidRDefault="004269FC" w:rsidP="00730631" w:rsidR="004269FC">
    <w:pPr>
      <w:pStyle w:val="Zaglavlje"/>
      <w:jc w:val="right"/>
    </w:pPr>
    <w:r w:rsidRPr="00730631">
      <w:rPr>
        <w:rFonts w:cs="Times New Roman" w:hAnsi="Times New Roman" w:ascii="Times New Roman"/>
      </w:rPr>
      <w:t>3 St-</w:t>
    </w:r>
    <w:r w:rsidR="008B11A7">
      <w:rPr>
        <w:rFonts w:cs="Times New Roman" w:hAnsi="Times New Roman" w:ascii="Times New Roman"/>
      </w:rPr>
      <w:t>256/05</w:t>
    </w:r>
    <w:r w:rsidR="00B25B67">
      <w:rPr>
        <w:rFonts w:cs="Times New Roman" w:hAnsi="Times New Roman" w:ascii="Times New Roman"/>
      </w:rPr>
      <w:t>-116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9FC" w:rsidR="004269FC">
    <w:pPr>
      <w:pStyle w:val="Zaglavlje"/>
    </w:pPr>
  </w:p>
  <w:p w:rsidRDefault="004269FC" w:rsidR="004269FC">
    <w:pPr>
      <w:pStyle w:val="Zaglavlje"/>
    </w:pPr>
  </w:p>
  <w:p w:rsidRDefault="004269FC" w:rsidR="004269F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5E1F"/>
    <w:rsid w:val="00012E75"/>
    <w:rsid w:val="00020BA4"/>
    <w:rsid w:val="00022889"/>
    <w:rsid w:val="00032919"/>
    <w:rsid w:val="0006417A"/>
    <w:rsid w:val="0006505A"/>
    <w:rsid w:val="00071D41"/>
    <w:rsid w:val="00082920"/>
    <w:rsid w:val="000D43A7"/>
    <w:rsid w:val="000D7C9C"/>
    <w:rsid w:val="000F17DB"/>
    <w:rsid w:val="000F5299"/>
    <w:rsid w:val="00180D5B"/>
    <w:rsid w:val="001C0FC8"/>
    <w:rsid w:val="001D2614"/>
    <w:rsid w:val="001E4E5F"/>
    <w:rsid w:val="00235AAE"/>
    <w:rsid w:val="00281E63"/>
    <w:rsid w:val="0028293E"/>
    <w:rsid w:val="0029479C"/>
    <w:rsid w:val="002A6DCE"/>
    <w:rsid w:val="002E06D4"/>
    <w:rsid w:val="002E1AC4"/>
    <w:rsid w:val="00320107"/>
    <w:rsid w:val="00321767"/>
    <w:rsid w:val="00321AB2"/>
    <w:rsid w:val="003423A6"/>
    <w:rsid w:val="0036341C"/>
    <w:rsid w:val="00364979"/>
    <w:rsid w:val="00366457"/>
    <w:rsid w:val="003C6959"/>
    <w:rsid w:val="003E367D"/>
    <w:rsid w:val="004155FA"/>
    <w:rsid w:val="004269FC"/>
    <w:rsid w:val="00473DB3"/>
    <w:rsid w:val="00494C78"/>
    <w:rsid w:val="004B074A"/>
    <w:rsid w:val="004E5730"/>
    <w:rsid w:val="004F5E1F"/>
    <w:rsid w:val="00514022"/>
    <w:rsid w:val="005272EF"/>
    <w:rsid w:val="00552A0C"/>
    <w:rsid w:val="005774B3"/>
    <w:rsid w:val="00593095"/>
    <w:rsid w:val="005C2D1F"/>
    <w:rsid w:val="005D761C"/>
    <w:rsid w:val="00607B4B"/>
    <w:rsid w:val="006100D5"/>
    <w:rsid w:val="00614D78"/>
    <w:rsid w:val="006235E3"/>
    <w:rsid w:val="00626983"/>
    <w:rsid w:val="00631D5F"/>
    <w:rsid w:val="006824AB"/>
    <w:rsid w:val="006E69A4"/>
    <w:rsid w:val="006F5244"/>
    <w:rsid w:val="00715072"/>
    <w:rsid w:val="00727277"/>
    <w:rsid w:val="00730631"/>
    <w:rsid w:val="007519B3"/>
    <w:rsid w:val="00764AEE"/>
    <w:rsid w:val="007B393E"/>
    <w:rsid w:val="007C422F"/>
    <w:rsid w:val="007E7126"/>
    <w:rsid w:val="007F2918"/>
    <w:rsid w:val="00837150"/>
    <w:rsid w:val="00853AD8"/>
    <w:rsid w:val="00881589"/>
    <w:rsid w:val="00891257"/>
    <w:rsid w:val="008912A4"/>
    <w:rsid w:val="008B11A7"/>
    <w:rsid w:val="008C0419"/>
    <w:rsid w:val="008D1C64"/>
    <w:rsid w:val="008D4CA2"/>
    <w:rsid w:val="008E0B1D"/>
    <w:rsid w:val="008F569D"/>
    <w:rsid w:val="008F639D"/>
    <w:rsid w:val="00927161"/>
    <w:rsid w:val="009376BE"/>
    <w:rsid w:val="00953072"/>
    <w:rsid w:val="00953DED"/>
    <w:rsid w:val="00981BDB"/>
    <w:rsid w:val="0099601F"/>
    <w:rsid w:val="009A50F2"/>
    <w:rsid w:val="009B3748"/>
    <w:rsid w:val="009D0ED3"/>
    <w:rsid w:val="009E33FD"/>
    <w:rsid w:val="009F0284"/>
    <w:rsid w:val="009F3306"/>
    <w:rsid w:val="00A12F2F"/>
    <w:rsid w:val="00A26151"/>
    <w:rsid w:val="00A26EAF"/>
    <w:rsid w:val="00A30DB1"/>
    <w:rsid w:val="00A424CD"/>
    <w:rsid w:val="00A60D29"/>
    <w:rsid w:val="00A73429"/>
    <w:rsid w:val="00A91578"/>
    <w:rsid w:val="00AA0C7F"/>
    <w:rsid w:val="00AB314A"/>
    <w:rsid w:val="00AC4626"/>
    <w:rsid w:val="00B25B67"/>
    <w:rsid w:val="00B31BAD"/>
    <w:rsid w:val="00B34CEC"/>
    <w:rsid w:val="00B469E4"/>
    <w:rsid w:val="00B70980"/>
    <w:rsid w:val="00BA282E"/>
    <w:rsid w:val="00BA7FD0"/>
    <w:rsid w:val="00BB084F"/>
    <w:rsid w:val="00BB1001"/>
    <w:rsid w:val="00C04421"/>
    <w:rsid w:val="00C40EA5"/>
    <w:rsid w:val="00C711C9"/>
    <w:rsid w:val="00C83AC2"/>
    <w:rsid w:val="00C85527"/>
    <w:rsid w:val="00CA22FE"/>
    <w:rsid w:val="00CE6259"/>
    <w:rsid w:val="00D12600"/>
    <w:rsid w:val="00D373D4"/>
    <w:rsid w:val="00D74871"/>
    <w:rsid w:val="00D83908"/>
    <w:rsid w:val="00DA0460"/>
    <w:rsid w:val="00DB709E"/>
    <w:rsid w:val="00DC1C1F"/>
    <w:rsid w:val="00DC2BB6"/>
    <w:rsid w:val="00E107B5"/>
    <w:rsid w:val="00E41305"/>
    <w:rsid w:val="00E8658C"/>
    <w:rsid w:val="00EC6731"/>
    <w:rsid w:val="00F01F18"/>
    <w:rsid w:val="00F206F2"/>
    <w:rsid w:val="00F44EA9"/>
    <w:rsid w:val="00F849E3"/>
    <w:rsid w:val="00F960C2"/>
    <w:rsid w:val="00FA3DEC"/>
    <w:rsid w:val="00FB64FF"/>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styleId="Naslov1" w:type="paragraph">
    <w:name w:val="heading 1"/>
    <w:basedOn w:val="Normal"/>
    <w:next w:val="Normal"/>
    <w:link w:val="Naslov1Char"/>
    <w:qFormat/>
    <w:rsid w:val="00891257"/>
    <w:pPr>
      <w:keepNext/>
      <w:keepLines/>
      <w:spacing w:before="480"/>
      <w:outlineLvl w:val="0"/>
    </w:pPr>
    <w:rPr>
      <w:rFonts w:cstheme="majorBidi" w:eastAsiaTheme="majorEastAsia" w:hAnsiTheme="majorHAnsi" w:asciiTheme="majorHAnsi"/>
      <w:b/>
      <w:bCs/>
      <w:color w:themeShade="BF" w:themeColor="accent1" w:val="365F91"/>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321767"/>
    <w:rPr>
      <w:sz w:val="16"/>
      <w:szCs w:val="16"/>
    </w:rPr>
  </w:style>
  <w:style w:customStyle="true" w:styleId="Naslov1Char" w:type="character">
    <w:name w:val="Naslov 1 Char"/>
    <w:basedOn w:val="Zadanifontodlomka"/>
    <w:link w:val="Naslov1"/>
    <w:rsid w:val="00891257"/>
    <w:rPr>
      <w:rFonts w:cstheme="majorBidi" w:eastAsiaTheme="majorEastAsia" w:hAnsiTheme="majorHAnsi" w:asciiTheme="majorHAnsi"/>
      <w:b/>
      <w:bCs/>
      <w:color w:themeShade="BF" w:themeColor="accent1" w:val="365F91"/>
      <w:sz w:val="28"/>
      <w:szCs w:val="28"/>
    </w:rPr>
  </w:style>
  <w:style w:styleId="Tekstrezerviranogmjesta" w:type="character">
    <w:name w:val="Placeholder Text"/>
    <w:basedOn w:val="Zadanifontodlomka"/>
    <w:uiPriority w:val="99"/>
    <w:semiHidden/>
    <w:rsid w:val="0099601F"/>
    <w:rPr>
      <w:color w:val="808080"/>
      <w:bdr w:space="0" w:sz="0" w:color="auto" w:val="none"/>
      <w:shd w:fill="auto" w:color="auto" w:val="clear"/>
    </w:rPr>
  </w:style>
  <w:style w:customStyle="true" w:styleId="eSPISCCParagraphDefaultFont" w:type="character">
    <w:name w:val="eSPIS_CC_Paragraph Default Font"/>
    <w:basedOn w:val="Zadanifontodlomka"/>
    <w:rsid w:val="0099601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9601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9601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601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styleId="Naslov1" w:type="paragraph">
    <w:name w:val="heading 1"/>
    <w:basedOn w:val="Normal"/>
    <w:next w:val="Normal"/>
    <w:link w:val="Naslov1Char"/>
    <w:qFormat/>
    <w:rsid w:val="00891257"/>
    <w:pPr>
      <w:keepNext/>
      <w:keepLines/>
      <w:spacing w:before="480"/>
      <w:outlineLvl w:val="0"/>
    </w:pPr>
    <w:rPr>
      <w:rFonts w:asciiTheme="majorHAnsi" w:cstheme="majorBidi" w:eastAsiaTheme="majorEastAsia" w:hAnsiTheme="majorHAnsi"/>
      <w:b/>
      <w:bCs/>
      <w:color w:themeColor="accent1" w:themeShade="BF" w:val="365F91"/>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321767"/>
    <w:rPr>
      <w:sz w:val="16"/>
      <w:szCs w:val="16"/>
    </w:rPr>
  </w:style>
  <w:style w:customStyle="1" w:styleId="Naslov1Char" w:type="character">
    <w:name w:val="Naslov 1 Char"/>
    <w:basedOn w:val="Zadanifontodlomka"/>
    <w:link w:val="Naslov1"/>
    <w:rsid w:val="00891257"/>
    <w:rPr>
      <w:rFonts w:asciiTheme="majorHAnsi" w:cstheme="majorBidi" w:eastAsiaTheme="majorEastAsia" w:hAnsiTheme="majorHAnsi"/>
      <w:b/>
      <w:bCs/>
      <w:color w:themeColor="accent1" w:themeShade="BF" w:val="365F91"/>
      <w:sz w:val="28"/>
      <w:szCs w:val="28"/>
    </w:rPr>
  </w:style>
  <w:style w:styleId="Tekstrezerviranogmjesta" w:type="character">
    <w:name w:val="Placeholder Text"/>
    <w:basedOn w:val="Zadanifontodlomka"/>
    <w:uiPriority w:val="99"/>
    <w:semiHidden/>
    <w:rsid w:val="0099601F"/>
    <w:rPr>
      <w:color w:val="808080"/>
      <w:bdr w:color="auto" w:space="0" w:sz="0" w:val="none"/>
      <w:shd w:color="auto" w:fill="auto" w:val="clear"/>
    </w:rPr>
  </w:style>
  <w:style w:customStyle="1" w:styleId="eSPISCCParagraphDefaultFont" w:type="character">
    <w:name w:val="eSPIS_CC_Paragraph Default Font"/>
    <w:basedOn w:val="Zadanifontodlomka"/>
    <w:rsid w:val="0099601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9601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9601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601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9645651">
      <w:bodyDiv w:val="true"/>
      <w:marLeft w:val="59"/>
      <w:marRight w:val="59"/>
      <w:marTop w:val="59"/>
      <w:marBottom w:val="59"/>
      <w:divBdr>
        <w:top w:space="0" w:sz="0" w:color="auto" w:val="none"/>
        <w:left w:space="0" w:sz="0" w:color="auto" w:val="none"/>
        <w:bottom w:space="0" w:sz="0" w:color="auto" w:val="none"/>
        <w:right w:space="0" w:sz="0" w:color="auto" w:val="none"/>
      </w:divBdr>
      <w:divsChild>
        <w:div w:id="1982685070">
          <w:marLeft w:val="0"/>
          <w:marRight w:val="0"/>
          <w:marTop w:val="30"/>
          <w:marBottom w:val="0"/>
          <w:divBdr>
            <w:top w:space="0" w:sz="0" w:color="auto" w:val="none"/>
            <w:left w:space="0" w:sz="0" w:color="auto" w:val="none"/>
            <w:bottom w:space="0" w:sz="0" w:color="auto" w:val="none"/>
            <w:right w:space="0" w:sz="0" w:color="auto" w:val="none"/>
          </w:divBdr>
          <w:divsChild>
            <w:div w:id="35282236">
              <w:marLeft w:val="0"/>
              <w:marRight w:val="0"/>
              <w:marTop w:val="0"/>
              <w:marBottom w:val="0"/>
              <w:divBdr>
                <w:top w:space="0" w:sz="0" w:color="auto" w:val="none"/>
                <w:left w:space="0" w:sz="0" w:color="auto" w:val="none"/>
                <w:bottom w:space="0" w:sz="0" w:color="auto" w:val="none"/>
                <w:right w:space="0" w:sz="0" w:color="auto" w:val="none"/>
              </w:divBdr>
              <w:divsChild>
                <w:div w:id="1821118975">
                  <w:marLeft w:val="1846"/>
                  <w:marRight w:val="0"/>
                  <w:marTop w:val="0"/>
                  <w:marBottom w:val="148"/>
                  <w:divBdr>
                    <w:top w:space="0" w:sz="0" w:color="auto" w:val="none"/>
                    <w:left w:space="0" w:sz="0" w:color="auto" w:val="none"/>
                    <w:bottom w:space="0" w:sz="0" w:color="auto" w:val="none"/>
                    <w:right w:space="0" w:sz="0" w:color="auto" w:val="none"/>
                  </w:divBdr>
                  <w:divsChild>
                    <w:div w:id="2032221705">
                      <w:marLeft w:val="0"/>
                      <w:marRight w:val="0"/>
                      <w:marTop w:val="0"/>
                      <w:marBottom w:val="0"/>
                      <w:divBdr>
                        <w:top w:space="0" w:sz="0" w:color="auto" w:val="none"/>
                        <w:left w:space="0" w:sz="0" w:color="auto" w:val="none"/>
                        <w:bottom w:space="0" w:sz="0" w:color="auto" w:val="none"/>
                        <w:right w:space="0" w:sz="0" w:color="auto" w:val="none"/>
                      </w:divBdr>
                      <w:divsChild>
                        <w:div w:id="1384478915">
                          <w:marLeft w:val="0"/>
                          <w:marRight w:val="0"/>
                          <w:marTop w:val="0"/>
                          <w:marBottom w:val="0"/>
                          <w:divBdr>
                            <w:top w:space="0" w:sz="0" w:color="auto" w:val="none"/>
                            <w:left w:space="0" w:sz="0" w:color="auto" w:val="none"/>
                            <w:bottom w:space="0" w:sz="0" w:color="auto" w:val="none"/>
                            <w:right w:space="0" w:sz="0" w:color="auto" w:val="none"/>
                          </w:divBdr>
                          <w:divsChild>
                            <w:div w:id="771823960">
                              <w:marLeft w:val="0"/>
                              <w:marRight w:val="0"/>
                              <w:marTop w:val="0"/>
                              <w:marBottom w:val="0"/>
                              <w:divBdr>
                                <w:top w:space="0" w:sz="0" w:color="auto" w:val="none"/>
                                <w:left w:space="0" w:sz="0" w:color="auto" w:val="none"/>
                                <w:bottom w:space="0" w:sz="0" w:color="auto" w:val="none"/>
                                <w:right w:space="0" w:sz="0" w:color="auto" w:val="none"/>
                              </w:divBdr>
                              <w:divsChild>
                                <w:div w:id="660347937">
                                  <w:marLeft w:val="0"/>
                                  <w:marRight w:val="0"/>
                                  <w:marTop w:val="0"/>
                                  <w:marBottom w:val="0"/>
                                  <w:divBdr>
                                    <w:top w:space="0" w:sz="0" w:color="auto" w:val="none"/>
                                    <w:left w:space="0" w:sz="0" w:color="auto" w:val="none"/>
                                    <w:bottom w:space="0" w:sz="0" w:color="auto" w:val="none"/>
                                    <w:right w:space="0" w:sz="0" w:color="auto" w:val="none"/>
                                  </w:divBdr>
                                  <w:divsChild>
                                    <w:div w:id="414282698">
                                      <w:marLeft w:val="0"/>
                                      <w:marRight w:val="0"/>
                                      <w:marTop w:val="0"/>
                                      <w:marBottom w:val="0"/>
                                      <w:divBdr>
                                        <w:top w:space="0" w:sz="0" w:color="auto" w:val="none"/>
                                        <w:left w:space="0" w:sz="0" w:color="auto" w:val="none"/>
                                        <w:bottom w:space="0" w:sz="0" w:color="auto" w:val="none"/>
                                        <w:right w:space="0" w:sz="0" w:color="auto" w:val="none"/>
                                      </w:divBdr>
                                      <w:divsChild>
                                        <w:div w:id="1564097768">
                                          <w:marLeft w:val="0"/>
                                          <w:marRight w:val="0"/>
                                          <w:marTop w:val="0"/>
                                          <w:marBottom w:val="0"/>
                                          <w:divBdr>
                                            <w:top w:space="0" w:sz="0" w:color="auto" w:val="none"/>
                                            <w:left w:space="0" w:sz="0" w:color="auto" w:val="none"/>
                                            <w:bottom w:space="0" w:sz="0" w:color="auto" w:val="none"/>
                                            <w:right w:space="0" w:sz="0" w:color="auto" w:val="none"/>
                                          </w:divBdr>
                                          <w:divsChild>
                                            <w:div w:id="13420522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izvorni_sadrzaj>
    <derivirana_varijabla naziv="DomainObject.Predmet.Broj_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2006.</izvorni_sadrzaj>
    <derivirana_varijabla naziv="DomainObject.Predmet.DatumOsnivanja_1">15. veljače 2006.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srpnja 2013.</izvorni_sadrzaj>
    <derivirana_varijabla naziv="DomainObject.Predmet.DatumRjesavanja_1">30. srpnja 2013.</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2006-06-05 PREDMET podnesak od 02.06.2006. (prijava tražbine ŽDO) IN2 napomene: 2006-06-09 PREDMET podnesak (OS u Zagrebu) od 08.06.2006. IN2 napomene: 2006-08-08 PREDMET podnesak st. vjerovnika KVARNER WIENER STADTISCHE OSIGURANJE d.d. (prijava tražbine) od 07.08.2006. IN2 napomene: 2006-08-29 PREDMET podnesak Kvarner Wiener Staedtische osiguranja od 28.08.06. IN2 napomene: 2006-09-29 PREDMET rj. od 31.08.06. o povratu sredstava Minis.finacija od 28.09.06. IN2 napomene: 2006-11-02 PREDMET podnesak (Ministarstvo financija, državna rižnica) od 31.10.2006. IN2 napomene: 2006-12-06 PREDMET podensak (Alars d.o.o.) od 05.12.2006. IN2 napomene: 2006-12-21 PREDMET podnesak (uplata sudske pristojbe) od 20.12.2006. IN2 napomene: 2007-02-27 PREDMET podn. Kvarner Wiener stadt.osig. d.d. Rijeka od 26.02.07. IN2 napomene: 2007-05-22 PREDMET podnesak (Auto mag d.o.o.) od 21.05.07. IN2 napomene: 2007-06-15 PREDMET podnesak (ŽDO) od 14.06.2007. IN2 napomene: 2007-07-13 PREDMET podnesak (Pro mimato d.o.o.) od 12.07.07. IN2 napomene: 2007-07-20 PREDMET 20.7. Ogl. ploča od 20.7.07. IN2 napomene: 2007-07-23 PREDMET podn. Kvarner Vienna insurance group d.d. od 20.7.07. IN2 napomene: 2007-10-16 PREDMET podnesak  odvj. Korušić,Hrg idr. Zgb  od 12.1007. o otkazu punomoći IN2 napomene: 2007-11-20 PREDMET podnesak (otkaz punomoći Dunje Kutle) od 19.11.07. IN2 napomene: 2008-02-12 PREDMET podnesak (Alars d.o.o.) od 11.02.2008. IN2 napomene: 2008-07-01 PREDMET podnesak (ODO) od 30.06.2008. IN2 napomene: 2008-10-03 PREDMET Podnesak ALARS d.o.o od 30.09.2008. IN2 napomene: 2008-10-06 PREDMET 03.10.2008. Podnesak ALARS d.o.o. IN2 napomene: 2008-10-16 PREDMET podnesak (Alars d.o.o.) od 15.10.2008. IN2 napomene: 2008-10-30 PREDMET podnesak (ODO) od 29.10.2008. IN2 napomene: 2009-01-22 PREDMET podnesak (ODO) od 21.01.2009. IN2 napomene: 2009-03-12 PREDMET podnesak (Alaris d.o.o.) od 11.03.2009. IN2 napomene: 2009-05-19 PREDMET podnesak (Alars d.o.o.) od 18.05.2009. IN2 napomene: 2009-06-09 PREDMET Dopis ŽDO Zagreb od 05.06.09. IN2 napomene: 2009-06-24 PREDMET ogl.ploča od 08.06.2009. IN2 napomene: 2009-08-10 PREDMET podnesak Opć. drž. odvj. IN2 napomene: 2009-12-01 PREDMET podnesak PBZ d.o.o.od 27.11.2009. IN2 napomene: 2010-02-16 PREDMET Podnesak (OD LEKO I PARTNERI) od 16.02.2010. IN2 napomene: 2010-05-27 PREDMET Podnesak (O.D. MAĐARIĆ &amp; LUI) od 27.05.2010. IN2 napomene: 2011-01-11 PREDMET ogl. ploča od 11.01.2011. IN2 napomene: 2011-02-04 PREDMET ogl. ploča od 04.02.2011. IN2 napomene: 2011-02-25 PREDMET ogl. ploča od 25.02.2011. IN2 napomene: 2011-03-14 PREDMET ogl. ploča od 14.03.2011. Povijest stečajnih upravitelja: 15.02.2006.-25.07.2006. PERO HRKAČ; 25.07.2006.-12.06.2009. Irena Rada; 12.06.2009.- PERO HRKAČ;</izvorni_sadrzaj>
    <derivirana_varijabla naziv="DomainObject.Predmet.Opis_1">MIGRIRANO IZ IN2 IN2 napomene: 2006-06-05 PREDMET podnesak od 02.06.2006. (prijava tražbine ŽDO) IN2 napomene: 2006-06-09 PREDMET podnesak (OS u Zagrebu) od 08.06.2006. IN2 napomene: 2006-08-08 PREDMET podnesak st. vjerovnika KVARNER WIENER STADTISCHE OSIGURANJE d.d. (prijava tražbine) od 07.08.2006. IN2 napomene: 2006-08-29 PREDMET podnesak Kvarner Wiener Staedtische osiguranja od 28.08.06. IN2 napomene: 2006-09-29 PREDMET rj. od 31.08.06. o povratu sredstava Minis.finacija od 28.09.06. IN2 napomene: 2006-11-02 PREDMET podnesak (Ministarstvo financija, državna rižnica) od 31.10.2006. IN2 napomene: 2006-12-06 PREDMET podensak (Alars d.o.o.) od 05.12.2006. IN2 napomene: 2006-12-21 PREDMET podnesak (uplata sudske pristojbe) od 20.12.2006. IN2 napomene: 2007-02-27 PREDMET podn. Kvarner Wiener stadt.osig. d.d. Rijeka od 26.02.07. IN2 napomene: 2007-05-22 PREDMET podnesak (Auto mag d.o.o.) od 21.05.07. IN2 napomene: 2007-06-15 PREDMET podnesak (ŽDO) od 14.06.2007. IN2 napomene: 2007-07-13 PREDMET podnesak (Pro mimato d.o.o.) od 12.07.07. IN2 napomene: 2007-07-20 PREDMET 20.7. Ogl. ploča od 20.7.07. IN2 napomene: 2007-07-23 PREDMET podn. Kvarner Vienna insurance group d.d. od 20.7.07. IN2 napomene: 2007-10-16 PREDMET podnesak  odvj. Korušić,Hrg idr. Zgb  od 12.1007. o otkazu punomoći IN2 napomene: 2007-11-20 PREDMET podnesak (otkaz punomoći Dunje Kutle) od 19.11.07. IN2 napomene: 2008-02-12 PREDMET podnesak (Alars d.o.o.) od 11.02.2008. IN2 napomene: 2008-07-01 PREDMET podnesak (ODO) od 30.06.2008. IN2 napomene: 2008-10-03 PREDMET Podnesak ALARS d.o.o od 30.09.2008. IN2 napomene: 2008-10-06 PREDMET 03.10.2008. Podnesak ALARS d.o.o. IN2 napomene: 2008-10-16 PREDMET podnesak (Alars d.o.o.) od 15.10.2008. IN2 napomene: 2008-10-30 PREDMET podnesak (ODO) od 29.10.2008. IN2 napomene: 2009-01-22 PREDMET podnesak (ODO) od 21.01.2009. IN2 napomene: 2009-03-12 PREDMET podnesak (Alaris d.o.o.) od 11.03.2009. IN2 napomene: 2009-05-19 PREDMET podnesak (Alars d.o.o.) od 18.05.2009. IN2 napomene: 2009-06-09 PREDMET Dopis ŽDO Zagreb od 05.06.09. IN2 napomene: 2009-06-24 PREDMET ogl.ploča od 08.06.2009. IN2 napomene: 2009-08-10 PREDMET podnesak Opć. drž. odvj. IN2 napomene: 2009-12-01 PREDMET podnesak PBZ d.o.o.od 27.11.2009. IN2 napomene: 2010-02-16 PREDMET Podnesak (OD LEKO I PARTNERI) od 16.02.2010. IN2 napomene: 2010-05-27 PREDMET Podnesak (O.D. MAĐARIĆ &amp; LUI) od 27.05.2010. IN2 napomene: 2011-01-11 PREDMET ogl. ploča od 11.01.2011. IN2 napomene: 2011-02-04 PREDMET ogl. ploča od 04.02.2011. IN2 napomene: 2011-02-25 PREDMET ogl. ploča od 25.02.2011. IN2 napomene: 2011-03-14 PREDMET ogl. ploča od 14.03.2011. Povijest stečajnih upravitelja: 15.02.2006.-25.07.2006. PERO HRKAČ; 25.07.2006.-12.06.2009. Irena Rada; 12.06.2009.- PERO HRKAČ;</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St-256/2005</izvorni_sadrzaj>
    <derivirana_varijabla naziv="DomainObject.Predmet.OznakaBroj_1">St-256/2005</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
    <derivirana_varijabla naziv="DomainObject.Predmet.PrimjedbaSuca_1"/>
  </DomainObject.Predmet.PrimjedbaSuca>
  <DomainObject.Predmet.ProtustrankaFormated>
    <izvorni_sadrzaj>  M.D. AUTO d.o.o. za trgovinu i usluge</izvorni_sadrzaj>
    <derivirana_varijabla naziv="DomainObject.Predmet.ProtustrankaFormated_1">  M.D. AUTO d.o.o. za trgovinu i usluge</derivirana_varijabla>
  </DomainObject.Predmet.ProtustrankaFormated>
  <DomainObject.Predmet.ProtustrankaFormatedOIB>
    <izvorni_sadrzaj>  M.D. AUTO d.o.o. za trgovinu i usluge, OIB 85324141063</izvorni_sadrzaj>
    <derivirana_varijabla naziv="DomainObject.Predmet.ProtustrankaFormatedOIB_1">  M.D. AUTO d.o.o. za trgovinu i usluge, OIB 85324141063</derivirana_varijabla>
  </DomainObject.Predmet.ProtustrankaFormatedOIB>
  <DomainObject.Predmet.ProtustrankaFormatedWithAdress>
    <izvorni_sadrzaj> M.D. AUTO d.o.o. za trgovinu i usluge, Ilica 425, 10000 Zagreb</izvorni_sadrzaj>
    <derivirana_varijabla naziv="DomainObject.Predmet.ProtustrankaFormatedWithAdress_1"> M.D. AUTO d.o.o. za trgovinu i usluge, Ilica 425, 10000 Zagreb</derivirana_varijabla>
  </DomainObject.Predmet.ProtustrankaFormatedWithAdress>
  <DomainObject.Predmet.ProtustrankaFormatedWithAdressOIB>
    <izvorni_sadrzaj> M.D. AUTO d.o.o. za trgovinu i usluge, OIB 85324141063, Ilica 425, 10000 Zagreb</izvorni_sadrzaj>
    <derivirana_varijabla naziv="DomainObject.Predmet.ProtustrankaFormatedWithAdressOIB_1"> M.D. AUTO d.o.o. za trgovinu i usluge, OIB 85324141063, Ilica 425, 10000 Zagreb</derivirana_varijabla>
  </DomainObject.Predmet.ProtustrankaFormatedWithAdressOIB>
  <DomainObject.Predmet.ProtustrankaWithAdress>
    <izvorni_sadrzaj>M.D. AUTO d.o.o. za trgovinu i usluge Ilica 425, 10000 Zagreb</izvorni_sadrzaj>
    <derivirana_varijabla naziv="DomainObject.Predmet.ProtustrankaWithAdress_1">M.D. AUTO d.o.o. za trgovinu i usluge Ilica 425, 10000 Zagreb</derivirana_varijabla>
  </DomainObject.Predmet.ProtustrankaWithAdress>
  <DomainObject.Predmet.ProtustrankaWithAdressOIB>
    <izvorni_sadrzaj>M.D. AUTO d.o.o. za trgovinu i usluge, OIB 85324141063, Ilica 425, 10000 Zagreb</izvorni_sadrzaj>
    <derivirana_varijabla naziv="DomainObject.Predmet.ProtustrankaWithAdressOIB_1">M.D. AUTO d.o.o. za trgovinu i usluge, OIB 85324141063, Ilica 425, 10000 Zagreb</derivirana_varijabla>
  </DomainObject.Predmet.ProtustrankaWithAdressOIB>
  <DomainObject.Predmet.ProtustrankaNazivFormated>
    <izvorni_sadrzaj>M.D. AUTO d.o.o. za trgovinu i usluge</izvorni_sadrzaj>
    <derivirana_varijabla naziv="DomainObject.Predmet.ProtustrankaNazivFormated_1">M.D. AUTO d.o.o. za trgovinu i usluge</derivirana_varijabla>
  </DomainObject.Predmet.ProtustrankaNazivFormated>
  <DomainObject.Predmet.ProtustrankaNazivFormatedOIB>
    <izvorni_sadrzaj>M.D. AUTO d.o.o. za trgovinu i usluge, OIB 85324141063</izvorni_sadrzaj>
    <derivirana_varijabla naziv="DomainObject.Predmet.ProtustrankaNazivFormatedOIB_1">M.D. AUTO d.o.o. za trgovinu i usluge, OIB 85324141063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AM 2 STUDIO D.O.O; ERSTE&amp;STEIERMARKISCHE BANK D.D.; VAL-METAL d.o.o.; Božidar Rešetar; Vedran Cvitković; Mladen Rak; Zdenko Maraković; Tomislav Bartolić; Zvonimir Legemec; Roman Ivanic; Zdravko Pavlović; Božidar Beber; Mladen Mršić; Krešimir Pavlović</izvorni_sadrzaj>
    <derivirana_varijabla naziv="DomainObject.Predmet.StrankaFormated_1">  AM 2 STUDIO D.O.O; ERSTE&amp;STEIERMARKISCHE BANK D.D.; VAL-METAL d.o.o.; Božidar Rešetar; Vedran Cvitković; Mladen Rak; Zdenko Maraković; Tomislav Bartolić; Zvonimir Legemec; Roman Ivanic; Zdravko Pavlović; Božidar Beber; Mladen Mršić; Krešimir Pavlović</derivirana_varijabla>
  </DomainObject.Predmet.StrankaFormated>
  <DomainObject.Predmet.StrankaFormatedOIB>
    <izvorni_sadrzaj>  AM 2 STUDIO D.O.O; ERSTE&amp;STEIERMARKISCHE BANK D.D.; VAL-METAL d.o.o.; Božidar Rešetar, OIB 65088380796; Vedran Cvitković, OIB 29670410183; Mladen Rak, OIB 53356835728; Zdenko Maraković, OIB 86723909941; Tomislav Bartolić, OIB 85488178426; Zvonimir Legemec, OIB 46074391110; Roman Ivanic, OIB 93970639484; Zdravko Pavlović, OIB 69280078286; Božidar Beber, OIB 97900875236; Mladen Mršić, OIB 95090381636; Krešimir Pavlović, OIB 97103727750</izvorni_sadrzaj>
    <derivirana_varijabla naziv="DomainObject.Predmet.StrankaFormatedOIB_1">  AM 2 STUDIO D.O.O; ERSTE&amp;STEIERMARKISCHE BANK D.D.; VAL-METAL d.o.o.; Božidar Rešetar, OIB 65088380796; Vedran Cvitković, OIB 29670410183; Mladen Rak, OIB 53356835728; Zdenko Maraković, OIB 86723909941; Tomislav Bartolić, OIB 85488178426; Zvonimir Legemec, OIB 46074391110; Roman Ivanic, OIB 93970639484; Zdravko Pavlović, OIB 69280078286; Božidar Beber, OIB 97900875236; Mladen Mršić, OIB 95090381636; Krešimir Pavlović, OIB 97103727750</derivirana_varijabla>
  </DomainObject.Predmet.StrankaFormatedOIB>
  <DomainObject.Predmet.StrankaFormatedWithAdress>
    <izvorni_sadrzaj> AM 2 STUDIO D.O.O; ERSTE&amp;STEIERMARKISCHE BANK D.D.; VAL-METAL d.o.o.; Božidar Rešetar, Drežnik 47, 10257 Drežnik Brezovički; Vedran Cvitković, Antuna Gottlieba 6, 10000 Zagreb; Mladen Rak, Dobronićeva 22, 10000 Zagreb; Zdenko Maraković, Šaškovečka 75, 10370 Dugo Selo; Tomislav Bartolić, Pavla Lončara 70, 10290 Zaprešić; Zvonimir Legemec, Torčec, Koprivnička 47, 48000 Koprivnica; Roman Ivanic, V. Rabadana 68b, 10000 Zagreb; Zdravko Pavlović, Iii.rudeški Ogranak 16, 10000 Zagreb; Božidar Beber, Kraljevečki Ogranak 16, 10000 Zagreb; Mladen Mršić, Dobrilina 31, 10000 Zagreb; Krešimir Pavlović, Plehanov Put 11, 10000 Zagreb</izvorni_sadrzaj>
    <derivirana_varijabla naziv="DomainObject.Predmet.StrankaFormatedWithAdress_1"> AM 2 STUDIO D.O.O; ERSTE&amp;STEIERMARKISCHE BANK D.D.; VAL-METAL d.o.o.; Božidar Rešetar, Drežnik 47, 10257 Drežnik Brezovički; Vedran Cvitković, Antuna Gottlieba 6, 10000 Zagreb; Mladen Rak, Dobronićeva 22, 10000 Zagreb; Zdenko Maraković, Šaškovečka 75, 10370 Dugo Selo; Tomislav Bartolić, Pavla Lončara 70, 10290 Zaprešić; Zvonimir Legemec, Torčec, Koprivnička 47, 48000 Koprivnica; Roman Ivanic, V. Rabadana 68b, 10000 Zagreb; Zdravko Pavlović, Iii.rudeški Ogranak 16, 10000 Zagreb; Božidar Beber, Kraljevečki Ogranak 16, 10000 Zagreb; Mladen Mršić, Dobrilina 31, 10000 Zagreb; Krešimir Pavlović, Plehanov Put 11, 10000 Zagreb</derivirana_varijabla>
  </DomainObject.Predmet.StrankaFormatedWithAdress>
  <DomainObject.Predmet.StrankaFormatedWithAdressOIB>
    <izvorni_sadrzaj> AM 2 STUDIO D.O.O; ERSTE&amp;STEIERMARKISCHE BANK D.D.; VAL-METAL d.o.o.; Božidar Rešetar, OIB 65088380796, Drežnik 47, 10257 Drežnik Brezovički; Vedran Cvitković, OIB 29670410183, Antuna Gottlieba 6, 10000 Zagreb; Mladen Rak, OIB 53356835728, Dobronićeva 22, 10000 Zagreb; Zdenko Maraković, OIB 86723909941, Šaškovečka 75, 10370 Dugo Selo; Tomislav Bartolić, OIB 85488178426, Pavla Lončara 70, 10290 Zaprešić; Zvonimir Legemec, OIB 46074391110, Torčec, Koprivnička 47, 48000 Koprivnica; Roman Ivanic, OIB 93970639484, V. Rabadana 68b, 10000 Zagreb; Zdravko Pavlović, OIB 69280078286, Iii.rudeški Ogranak 16, 10000 Zagreb; Božidar Beber, OIB 97900875236, Kraljevečki Ogranak 16, 10000 Zagreb; Mladen Mršić, OIB 95090381636, Dobrilina 31, 10000 Zagreb; Krešimir Pavlović, OIB 97103727750, Plehanov Put 11, 10000 Zagreb</izvorni_sadrzaj>
    <derivirana_varijabla naziv="DomainObject.Predmet.StrankaFormatedWithAdressOIB_1"> AM 2 STUDIO D.O.O; ERSTE&amp;STEIERMARKISCHE BANK D.D.; VAL-METAL d.o.o.; Božidar Rešetar, OIB 65088380796, Drežnik 47, 10257 Drežnik Brezovički; Vedran Cvitković, OIB 29670410183, Antuna Gottlieba 6, 10000 Zagreb; Mladen Rak, OIB 53356835728, Dobronićeva 22, 10000 Zagreb; Zdenko Maraković, OIB 86723909941, Šaškovečka 75, 10370 Dugo Selo; Tomislav Bartolić, OIB 85488178426, Pavla Lončara 70, 10290 Zaprešić; Zvonimir Legemec, OIB 46074391110, Torčec, Koprivnička 47, 48000 Koprivnica; Roman Ivanic, OIB 93970639484, V. Rabadana 68b, 10000 Zagreb; Zdravko Pavlović, OIB 69280078286, Iii.rudeški Ogranak 16, 10000 Zagreb; Božidar Beber, OIB 97900875236, Kraljevečki Ogranak 16, 10000 Zagreb; Mladen Mršić, OIB 95090381636, Dobrilina 31, 10000 Zagreb; Krešimir Pavlović, OIB 97103727750, Plehanov Put 11, 10000 Zagreb</derivirana_varijabla>
  </DomainObject.Predmet.StrankaFormatedWithAdressOIB>
  <DomainObject.Predmet.StrankaWithAdress>
    <izvorni_sadrzaj>AM 2 STUDIO D.O.O ,ERSTE&amp;STEIERMARKISCHE BANK D.D. ,VAL-METAL d.o.o. ,Božidar Rešetar Drežnik 47,10257 Drežnik Brezovički,Vedran Cvitković Antuna Gottlieba 6,10000 Zagreb,Mladen Rak Dobronićeva 22,10000 Zagreb,Zdenko Maraković Šaškovečka 75,10370 Dugo Selo,Tomislav Bartolić Pavla Lončara 70,10290 Zaprešić,Zvonimir Legemec Torčec, Koprivnička 47,48000 Koprivnica,Roman Ivanic V. Rabadana 68b,10000 Zagreb,Zdravko Pavlović Iii.rudeški Ogranak 16,10000 Zagreb,Božidar Beber Kraljevečki Ogranak 16,10000 Zagreb,Mladen Mršić Dobrilina 31,10000 Zagreb,Krešimir Pavlović Plehanov Put 11,10000 Zagreb</izvorni_sadrzaj>
    <derivirana_varijabla naziv="DomainObject.Predmet.StrankaWithAdress_1">AM 2 STUDIO D.O.O ,ERSTE&amp;STEIERMARKISCHE BANK D.D. ,VAL-METAL d.o.o. ,Božidar Rešetar Drežnik 47,10257 Drežnik Brezovički,Vedran Cvitković Antuna Gottlieba 6,10000 Zagreb,Mladen Rak Dobronićeva 22,10000 Zagreb,Zdenko Maraković Šaškovečka 75,10370 Dugo Selo,Tomislav Bartolić Pavla Lončara 70,10290 Zaprešić,Zvonimir Legemec Torčec, Koprivnička 47,48000 Koprivnica,Roman Ivanic V. Rabadana 68b,10000 Zagreb,Zdravko Pavlović Iii.rudeški Ogranak 16,10000 Zagreb,Božidar Beber Kraljevečki Ogranak 16,10000 Zagreb,Mladen Mršić Dobrilina 31,10000 Zagreb,Krešimir Pavlović Plehanov Put 11,10000 Zagreb</derivirana_varijabla>
  </DomainObject.Predmet.StrankaWithAdress>
  <DomainObject.Predmet.StrankaWithAdressOIB>
    <izvorni_sadrzaj>AM 2 STUDIO D.O.O,ERSTE&amp;STEIERMARKISCHE BANK D.D.,VAL-METAL d.o.o.,Božidar Rešetar, OIB 65088380796, Drežnik 47,10257 Drežnik Brezovički,Vedran Cvitković, OIB 29670410183, Antuna Gottlieba 6,10000 Zagreb,Mladen Rak, OIB 53356835728, Dobronićeva 22,10000 Zagreb,Zdenko Maraković, OIB 86723909941, Šaškovečka 75,10370 Dugo Selo,Tomislav Bartolić, OIB 85488178426, Pavla Lončara 70,10290 Zaprešić,Zvonimir Legemec, OIB 46074391110, Torčec, Koprivnička 47,48000 Koprivnica,Roman Ivanic, OIB 93970639484, V. Rabadana 68b,10000 Zagreb,Zdravko Pavlović, OIB 69280078286, Iii.rudeški Ogranak 16,10000 Zagreb,Božidar Beber, OIB 97900875236, Kraljevečki Ogranak 16,10000 Zagreb,Mladen Mršić, OIB 95090381636, Dobrilina 31,10000 Zagreb,Krešimir Pavlović, OIB 97103727750, Plehanov Put 11,10000 Zagreb</izvorni_sadrzaj>
    <derivirana_varijabla naziv="DomainObject.Predmet.StrankaWithAdressOIB_1">AM 2 STUDIO D.O.O,ERSTE&amp;STEIERMARKISCHE BANK D.D.,VAL-METAL d.o.o.,Božidar Rešetar, OIB 65088380796, Drežnik 47,10257 Drežnik Brezovički,Vedran Cvitković, OIB 29670410183, Antuna Gottlieba 6,10000 Zagreb,Mladen Rak, OIB 53356835728, Dobronićeva 22,10000 Zagreb,Zdenko Maraković, OIB 86723909941, Šaškovečka 75,10370 Dugo Selo,Tomislav Bartolić, OIB 85488178426, Pavla Lončara 70,10290 Zaprešić,Zvonimir Legemec, OIB 46074391110, Torčec, Koprivnička 47,48000 Koprivnica,Roman Ivanic, OIB 93970639484, V. Rabadana 68b,10000 Zagreb,Zdravko Pavlović, OIB 69280078286, Iii.rudeški Ogranak 16,10000 Zagreb,Božidar Beber, OIB 97900875236, Kraljevečki Ogranak 16,10000 Zagreb,Mladen Mršić, OIB 95090381636, Dobrilina 31,10000 Zagreb,Krešimir Pavlović, OIB 97103727750, Plehanov Put 11,10000 Zagreb</derivirana_varijabla>
  </DomainObject.Predmet.StrankaWithAdressOIB>
  <DomainObject.Predmet.StrankaNazivFormated>
    <izvorni_sadrzaj>AM 2 STUDIO D.O.O,ERSTE&amp;STEIERMARKISCHE BANK D.D.,VAL-METAL d.o.o.,Božidar Rešetar,Vedran Cvitković,Mladen Rak,Zdenko Maraković,Tomislav Bartolić,Zvonimir Legemec,Roman Ivanic,Zdravko Pavlović,Božidar Beber,Mladen Mršić,Krešimir Pavlović</izvorni_sadrzaj>
    <derivirana_varijabla naziv="DomainObject.Predmet.StrankaNazivFormated_1">AM 2 STUDIO D.O.O,ERSTE&amp;STEIERMARKISCHE BANK D.D.,VAL-METAL d.o.o.,Božidar Rešetar,Vedran Cvitković,Mladen Rak,Zdenko Maraković,Tomislav Bartolić,Zvonimir Legemec,Roman Ivanic,Zdravko Pavlović,Božidar Beber,Mladen Mršić,Krešimir Pavlović</derivirana_varijabla>
  </DomainObject.Predmet.StrankaNazivFormated>
  <DomainObject.Predmet.StrankaNazivFormatedOIB>
    <izvorni_sadrzaj>AM 2 STUDIO D.O.O,ERSTE&amp;STEIERMARKISCHE BANK D.D.,VAL-METAL d.o.o.,Božidar Rešetar, OIB 65088380796,Vedran Cvitković, OIB 29670410183,Mladen Rak, OIB 53356835728,Zdenko Maraković, OIB 86723909941,Tomislav Bartolić, OIB 85488178426,Zvonimir Legemec, OIB 46074391110,Roman Ivanic, OIB 93970639484,Zdravko Pavlović, OIB 69280078286,Božidar Beber, OIB 97900875236,Mladen Mršić, OIB 95090381636,Krešimir Pavlović, OIB 97103727750</izvorni_sadrzaj>
    <derivirana_varijabla naziv="DomainObject.Predmet.StrankaNazivFormatedOIB_1">AM 2 STUDIO D.O.O,ERSTE&amp;STEIERMARKISCHE BANK D.D.,VAL-METAL d.o.o.,Božidar Rešetar, OIB 65088380796,Vedran Cvitković, OIB 29670410183,Mladen Rak, OIB 53356835728,Zdenko Maraković, OIB 86723909941,Tomislav Bartolić, OIB 85488178426,Zvonimir Legemec, OIB 46074391110,Roman Ivanic, OIB 93970639484,Zdravko Pavlović, OIB 69280078286,Božidar Beber, OIB 97900875236,Mladen Mršić, OIB 95090381636,Krešimir Pavlović, OIB 97103727750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AM 2 STUDIO D.O.O</item>
      <item>ERSTE&amp;STEIERMARKISCHE BANK D.D.</item>
      <item>VAL-METAL d.o.o.</item>
      <item>Božidar Rešetar</item>
      <item>Vedran Cvitković</item>
      <item>Mladen Rak</item>
      <item>Zdenko Maraković</item>
      <item>Tomislav Bartolić</item>
      <item>Zvonimir Legemec</item>
      <item>Roman Ivanic</item>
      <item>Zdravko Pavlović</item>
      <item>Božidar Beber</item>
      <item>Mladen Mršić</item>
      <item>Krešimir Pavlović</item>
    </izvorni_sadrzaj>
    <derivirana_varijabla naziv="DomainObject.Predmet.StrankaListFormated_1">
      <item>AM 2 STUDIO D.O.O</item>
      <item>ERSTE&amp;STEIERMARKISCHE BANK D.D.</item>
      <item>VAL-METAL d.o.o.</item>
      <item>Božidar Rešetar</item>
      <item>Vedran Cvitković</item>
      <item>Mladen Rak</item>
      <item>Zdenko Maraković</item>
      <item>Tomislav Bartolić</item>
      <item>Zvonimir Legemec</item>
      <item>Roman Ivanic</item>
      <item>Zdravko Pavlović</item>
      <item>Božidar Beber</item>
      <item>Mladen Mršić</item>
      <item>Krešimir Pavlović</item>
    </derivirana_varijabla>
  </DomainObject.Predmet.StrankaListFormated>
  <DomainObject.Predmet.StrankaListFormatedOIB>
    <izvorni_sadrzaj>
      <item>AM 2 STUDIO D.O.O</item>
      <item>ERSTE&amp;STEIERMARKISCHE BANK D.D.</item>
      <item>VAL-METAL d.o.o.</item>
      <item>Božidar Rešetar, OIB 65088380796</item>
      <item>Vedran Cvitković, OIB 29670410183</item>
      <item>Mladen Rak, OIB 53356835728</item>
      <item>Zdenko Maraković, OIB 86723909941</item>
      <item>Tomislav Bartolić, OIB 85488178426</item>
      <item>Zvonimir Legemec, OIB 46074391110</item>
      <item>Roman Ivanic, OIB 93970639484</item>
      <item>Zdravko Pavlović, OIB 69280078286</item>
      <item>Božidar Beber, OIB 97900875236</item>
      <item>Mladen Mršić, OIB 95090381636</item>
      <item>Krešimir Pavlović, OIB 97103727750</item>
    </izvorni_sadrzaj>
    <derivirana_varijabla naziv="DomainObject.Predmet.StrankaListFormatedOIB_1">
      <item>AM 2 STUDIO D.O.O</item>
      <item>ERSTE&amp;STEIERMARKISCHE BANK D.D.</item>
      <item>VAL-METAL d.o.o.</item>
      <item>Božidar Rešetar, OIB 65088380796</item>
      <item>Vedran Cvitković, OIB 29670410183</item>
      <item>Mladen Rak, OIB 53356835728</item>
      <item>Zdenko Maraković, OIB 86723909941</item>
      <item>Tomislav Bartolić, OIB 85488178426</item>
      <item>Zvonimir Legemec, OIB 46074391110</item>
      <item>Roman Ivanic, OIB 93970639484</item>
      <item>Zdravko Pavlović, OIB 69280078286</item>
      <item>Božidar Beber, OIB 97900875236</item>
      <item>Mladen Mršić, OIB 95090381636</item>
      <item>Krešimir Pavlović, OIB 97103727750</item>
    </derivirana_varijabla>
  </DomainObject.Predmet.StrankaListFormatedOIB>
  <DomainObject.Predmet.StrankaListFormatedWithAdress>
    <izvorni_sadrzaj>
      <item>AM 2 STUDIO D.O.O</item>
      <item>ERSTE&amp;STEIERMARKISCHE BANK D.D.</item>
      <item>VAL-METAL d.o.o.</item>
      <item>Božidar Rešetar, Drežnik 47, 10257 Drežnik Brezovički</item>
      <item>Vedran Cvitković, Antuna Gottlieba 6, 10000 Zagreb</item>
      <item>Mladen Rak, Dobronićeva 22, 10000 Zagreb</item>
      <item>Zdenko Maraković, Šaškovečka 75, 10370 Dugo Selo</item>
      <item>Tomislav Bartolić, Pavla Lončara 70, 10290 Zaprešić</item>
      <item>Zvonimir Legemec, Torčec, Koprivnička 47, 48000 Koprivnica</item>
      <item>Roman Ivanic, V. Rabadana 68b, 10000 Zagreb</item>
      <item>Zdravko Pavlović, Iii.rudeški Ogranak 16, 10000 Zagreb</item>
      <item>Božidar Beber, Kraljevečki Ogranak 16, 10000 Zagreb</item>
      <item>Mladen Mršić, Dobrilina 31, 10000 Zagreb</item>
      <item>Krešimir Pavlović, Plehanov Put 11, 10000 Zagreb</item>
    </izvorni_sadrzaj>
    <derivirana_varijabla naziv="DomainObject.Predmet.StrankaListFormatedWithAdress_1">
      <item>AM 2 STUDIO D.O.O</item>
      <item>ERSTE&amp;STEIERMARKISCHE BANK D.D.</item>
      <item>VAL-METAL d.o.o.</item>
      <item>Božidar Rešetar, Drežnik 47, 10257 Drežnik Brezovički</item>
      <item>Vedran Cvitković, Antuna Gottlieba 6, 10000 Zagreb</item>
      <item>Mladen Rak, Dobronićeva 22, 10000 Zagreb</item>
      <item>Zdenko Maraković, Šaškovečka 75, 10370 Dugo Selo</item>
      <item>Tomislav Bartolić, Pavla Lončara 70, 10290 Zaprešić</item>
      <item>Zvonimir Legemec, Torčec, Koprivnička 47, 48000 Koprivnica</item>
      <item>Roman Ivanic, V. Rabadana 68b, 10000 Zagreb</item>
      <item>Zdravko Pavlović, Iii.rudeški Ogranak 16, 10000 Zagreb</item>
      <item>Božidar Beber, Kraljevečki Ogranak 16, 10000 Zagreb</item>
      <item>Mladen Mršić, Dobrilina 31, 10000 Zagreb</item>
      <item>Krešimir Pavlović, Plehanov Put 11, 10000 Zagreb</item>
    </derivirana_varijabla>
  </DomainObject.Predmet.StrankaListFormatedWithAdress>
  <DomainObject.Predmet.StrankaListFormatedWithAdressOIB>
    <izvorni_sadrzaj>
      <item>AM 2 STUDIO D.O.O</item>
      <item>ERSTE&amp;STEIERMARKISCHE BANK D.D.</item>
      <item>VAL-METAL d.o.o.</item>
      <item>Božidar Rešetar, OIB 65088380796, Drežnik 47, 10257 Drežnik Brezovički</item>
      <item>Vedran Cvitković, OIB 29670410183, Antuna Gottlieba 6, 10000 Zagreb</item>
      <item>Mladen Rak, OIB 53356835728, Dobronićeva 22, 10000 Zagreb</item>
      <item>Zdenko Maraković, OIB 86723909941, Šaškovečka 75, 10370 Dugo Selo</item>
      <item>Tomislav Bartolić, OIB 85488178426, Pavla Lončara 70, 10290 Zaprešić</item>
      <item>Zvonimir Legemec, OIB 46074391110, Torčec, Koprivnička 47, 48000 Koprivnica</item>
      <item>Roman Ivanic, OIB 93970639484, V. Rabadana 68b, 10000 Zagreb</item>
      <item>Zdravko Pavlović, OIB 69280078286, Iii.rudeški Ogranak 16, 10000 Zagreb</item>
      <item>Božidar Beber, OIB 97900875236, Kraljevečki Ogranak 16, 10000 Zagreb</item>
      <item>Mladen Mršić, OIB 95090381636, Dobrilina 31, 10000 Zagreb</item>
      <item>Krešimir Pavlović, OIB 97103727750, Plehanov Put 11, 10000 Zagreb</item>
    </izvorni_sadrzaj>
    <derivirana_varijabla naziv="DomainObject.Predmet.StrankaListFormatedWithAdressOIB_1">
      <item>AM 2 STUDIO D.O.O</item>
      <item>ERSTE&amp;STEIERMARKISCHE BANK D.D.</item>
      <item>VAL-METAL d.o.o.</item>
      <item>Božidar Rešetar, OIB 65088380796, Drežnik 47, 10257 Drežnik Brezovički</item>
      <item>Vedran Cvitković, OIB 29670410183, Antuna Gottlieba 6, 10000 Zagreb</item>
      <item>Mladen Rak, OIB 53356835728, Dobronićeva 22, 10000 Zagreb</item>
      <item>Zdenko Maraković, OIB 86723909941, Šaškovečka 75, 10370 Dugo Selo</item>
      <item>Tomislav Bartolić, OIB 85488178426, Pavla Lončara 70, 10290 Zaprešić</item>
      <item>Zvonimir Legemec, OIB 46074391110, Torčec, Koprivnička 47, 48000 Koprivnica</item>
      <item>Roman Ivanic, OIB 93970639484, V. Rabadana 68b, 10000 Zagreb</item>
      <item>Zdravko Pavlović, OIB 69280078286, Iii.rudeški Ogranak 16, 10000 Zagreb</item>
      <item>Božidar Beber, OIB 97900875236, Kraljevečki Ogranak 16, 10000 Zagreb</item>
      <item>Mladen Mršić, OIB 95090381636, Dobrilina 31, 10000 Zagreb</item>
      <item>Krešimir Pavlović, OIB 97103727750, Plehanov Put 11, 10000 Zagreb</item>
    </derivirana_varijabla>
  </DomainObject.Predmet.StrankaListFormatedWithAdressOIB>
  <DomainObject.Predmet.StrankaListNazivFormated>
    <izvorni_sadrzaj>
      <item>AM 2 STUDIO D.O.O</item>
      <item>ERSTE&amp;STEIERMARKISCHE BANK D.D.</item>
      <item>VAL-METAL d.o.o.</item>
      <item>Božidar Rešetar</item>
      <item>Vedran Cvitković</item>
      <item>Mladen Rak</item>
      <item>Zdenko Maraković</item>
      <item>Tomislav Bartolić</item>
      <item>Zvonimir Legemec</item>
      <item>Roman Ivanic</item>
      <item>Zdravko Pavlović</item>
      <item>Božidar Beber</item>
      <item>Mladen Mršić</item>
      <item>Krešimir Pavlović</item>
    </izvorni_sadrzaj>
    <derivirana_varijabla naziv="DomainObject.Predmet.StrankaListNazivFormated_1">
      <item>AM 2 STUDIO D.O.O</item>
      <item>ERSTE&amp;STEIERMARKISCHE BANK D.D.</item>
      <item>VAL-METAL d.o.o.</item>
      <item>Božidar Rešetar</item>
      <item>Vedran Cvitković</item>
      <item>Mladen Rak</item>
      <item>Zdenko Maraković</item>
      <item>Tomislav Bartolić</item>
      <item>Zvonimir Legemec</item>
      <item>Roman Ivanic</item>
      <item>Zdravko Pavlović</item>
      <item>Božidar Beber</item>
      <item>Mladen Mršić</item>
      <item>Krešimir Pavlović</item>
    </derivirana_varijabla>
  </DomainObject.Predmet.StrankaListNazivFormated>
  <DomainObject.Predmet.StrankaListNazivFormatedOIB>
    <izvorni_sadrzaj>
      <item>AM 2 STUDIO D.O.O</item>
      <item>ERSTE&amp;STEIERMARKISCHE BANK D.D.</item>
      <item>VAL-METAL d.o.o.</item>
      <item>Božidar Rešetar, OIB 65088380796</item>
      <item>Vedran Cvitković, OIB 29670410183</item>
      <item>Mladen Rak, OIB 53356835728</item>
      <item>Zdenko Maraković, OIB 86723909941</item>
      <item>Tomislav Bartolić, OIB 85488178426</item>
      <item>Zvonimir Legemec, OIB 46074391110</item>
      <item>Roman Ivanic, OIB 93970639484</item>
      <item>Zdravko Pavlović, OIB 69280078286</item>
      <item>Božidar Beber, OIB 97900875236</item>
      <item>Mladen Mršić, OIB 95090381636</item>
      <item>Krešimir Pavlović, OIB 97103727750</item>
    </izvorni_sadrzaj>
    <derivirana_varijabla naziv="DomainObject.Predmet.StrankaListNazivFormatedOIB_1">
      <item>AM 2 STUDIO D.O.O</item>
      <item>ERSTE&amp;STEIERMARKISCHE BANK D.D.</item>
      <item>VAL-METAL d.o.o.</item>
      <item>Božidar Rešetar, OIB 65088380796</item>
      <item>Vedran Cvitković, OIB 29670410183</item>
      <item>Mladen Rak, OIB 53356835728</item>
      <item>Zdenko Maraković, OIB 86723909941</item>
      <item>Tomislav Bartolić, OIB 85488178426</item>
      <item>Zvonimir Legemec, OIB 46074391110</item>
      <item>Roman Ivanic, OIB 93970639484</item>
      <item>Zdravko Pavlović, OIB 69280078286</item>
      <item>Božidar Beber, OIB 97900875236</item>
      <item>Mladen Mršić, OIB 95090381636</item>
      <item>Krešimir Pavlović, OIB 97103727750</item>
    </derivirana_varijabla>
  </DomainObject.Predmet.StrankaListNazivFormatedOIB>
  <DomainObject.Predmet.ProtuStrankaListFormated>
    <izvorni_sadrzaj>
      <item>M.D. AUTO d.o.o. za trgovinu i usluge</item>
    </izvorni_sadrzaj>
    <derivirana_varijabla naziv="DomainObject.Predmet.ProtuStrankaListFormated_1">
      <item>M.D. AUTO d.o.o. za trgovinu i usluge</item>
    </derivirana_varijabla>
  </DomainObject.Predmet.ProtuStrankaListFormated>
  <DomainObject.Predmet.ProtuStrankaListFormatedOIB>
    <izvorni_sadrzaj>
      <item>M.D. AUTO d.o.o. za trgovinu i usluge, OIB 85324141063</item>
    </izvorni_sadrzaj>
    <derivirana_varijabla naziv="DomainObject.Predmet.ProtuStrankaListFormatedOIB_1">
      <item>M.D. AUTO d.o.o. za trgovinu i usluge, OIB 85324141063</item>
    </derivirana_varijabla>
  </DomainObject.Predmet.ProtuStrankaListFormatedOIB>
  <DomainObject.Predmet.ProtuStrankaListFormatedWithAdress>
    <izvorni_sadrzaj>
      <item>M.D. AUTO d.o.o. za trgovinu i usluge, Ilica 425, 10000 Zagreb</item>
    </izvorni_sadrzaj>
    <derivirana_varijabla naziv="DomainObject.Predmet.ProtuStrankaListFormatedWithAdress_1">
      <item>M.D. AUTO d.o.o. za trgovinu i usluge, Ilica 425, 10000 Zagreb</item>
    </derivirana_varijabla>
  </DomainObject.Predmet.ProtuStrankaListFormatedWithAdress>
  <DomainObject.Predmet.ProtuStrankaListFormatedWithAdressOIB>
    <izvorni_sadrzaj>
      <item>M.D. AUTO d.o.o. za trgovinu i usluge, OIB 85324141063, Ilica 425, 10000 Zagreb</item>
    </izvorni_sadrzaj>
    <derivirana_varijabla naziv="DomainObject.Predmet.ProtuStrankaListFormatedWithAdressOIB_1">
      <item>M.D. AUTO d.o.o. za trgovinu i usluge, OIB 85324141063, Ilica 425, 10000 Zagreb</item>
    </derivirana_varijabla>
  </DomainObject.Predmet.ProtuStrankaListFormatedWithAdressOIB>
  <DomainObject.Predmet.ProtuStrankaListNazivFormated>
    <izvorni_sadrzaj>
      <item>M.D. AUTO d.o.o. za trgovinu i usluge</item>
    </izvorni_sadrzaj>
    <derivirana_varijabla naziv="DomainObject.Predmet.ProtuStrankaListNazivFormated_1">
      <item>M.D. AUTO d.o.o. za trgovinu i usluge</item>
    </derivirana_varijabla>
  </DomainObject.Predmet.ProtuStrankaListNazivFormated>
  <DomainObject.Predmet.ProtuStrankaListNazivFormatedOIB>
    <izvorni_sadrzaj>
      <item>M.D. AUTO d.o.o. za trgovinu i usluge, OIB 85324141063</item>
    </izvorni_sadrzaj>
    <derivirana_varijabla naziv="DomainObject.Predmet.ProtuStrankaListNazivFormatedOIB_1">
      <item>M.D. AUTO d.o.o. za trgovinu i usluge, OIB 85324141063</item>
    </derivirana_varijabla>
  </DomainObject.Predmet.ProtuStrankaListNazivFormatedOIB>
  <DomainObject.Predmet.OstaliListFormated>
    <izvorni_sadrzaj>
      <item>Pero Hrkać</item>
      <item>Erste &amp; Steiermaerkische Bank d. d.</item>
    </izvorni_sadrzaj>
    <derivirana_varijabla naziv="DomainObject.Predmet.OstaliListFormated_1">
      <item>Pero Hrkać</item>
      <item>Erste &amp; Steiermaerkische Bank d. d.</item>
    </derivirana_varijabla>
  </DomainObject.Predmet.OstaliListFormated>
  <DomainObject.Predmet.OstaliListFormatedOIB>
    <izvorni_sadrzaj>
      <item>Pero Hrkać, OIB 15244122912</item>
      <item>Erste &amp; Steiermaerkische Bank d. d.</item>
    </izvorni_sadrzaj>
    <derivirana_varijabla naziv="DomainObject.Predmet.OstaliListFormatedOIB_1">
      <item>Pero Hrkać, OIB 15244122912</item>
      <item>Erste &amp; Steiermaerkische Bank d. d.</item>
    </derivirana_varijabla>
  </DomainObject.Predmet.OstaliListFormatedOIB>
  <DomainObject.Predmet.OstaliListFormatedWithAdress>
    <izvorni_sadrzaj>
      <item>Pero Hrkać</item>
      <item>Erste &amp; Steiermaerkische Bank d. d.</item>
    </izvorni_sadrzaj>
    <derivirana_varijabla naziv="DomainObject.Predmet.OstaliListFormatedWithAdress_1">
      <item>Pero Hrkać</item>
      <item>Erste &amp; Steiermaerkische Bank d. d.</item>
    </derivirana_varijabla>
  </DomainObject.Predmet.OstaliListFormatedWithAdress>
  <DomainObject.Predmet.OstaliListFormatedWithAdressOIB>
    <izvorni_sadrzaj>
      <item>Pero Hrkać, OIB 15244122912</item>
      <item>Erste &amp; Steiermaerkische Bank d. d.</item>
    </izvorni_sadrzaj>
    <derivirana_varijabla naziv="DomainObject.Predmet.OstaliListFormatedWithAdressOIB_1">
      <item>Pero Hrkać, OIB 15244122912</item>
      <item>Erste &amp; Steiermaerkische Bank d. d.</item>
    </derivirana_varijabla>
  </DomainObject.Predmet.OstaliListFormatedWithAdressOIB>
  <DomainObject.Predmet.OstaliListNazivFormated>
    <izvorni_sadrzaj>
      <item>Pero Hrkać</item>
      <item>Erste &amp; Steiermaerkische Bank d. d.</item>
    </izvorni_sadrzaj>
    <derivirana_varijabla naziv="DomainObject.Predmet.OstaliListNazivFormated_1">
      <item>Pero Hrkać</item>
      <item>Erste &amp; Steiermaerkische Bank d. d.</item>
    </derivirana_varijabla>
  </DomainObject.Predmet.OstaliListNazivFormated>
  <DomainObject.Predmet.OstaliListNazivFormatedOIB>
    <izvorni_sadrzaj>
      <item>Pero Hrkać, OIB 15244122912</item>
      <item>Erste &amp; Steiermaerkische Bank d. d.</item>
    </izvorni_sadrzaj>
    <derivirana_varijabla naziv="DomainObject.Predmet.OstaliListNazivFormatedOIB_1">
      <item>Pero Hrkać, OIB 15244122912</item>
      <item>Erste &amp; Steiermaerkische Bank d. 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
    <derivirana_varijabla naziv="DomainObject.PoslovniBrojDokumenta_1"/>
  </DomainObject.PoslovniBrojDokumenta>
  <DomainObject.Predmet.StrankaIDrugi>
    <izvorni_sadrzaj>Božidar Rešetar i dr.</izvorni_sadrzaj>
    <derivirana_varijabla naziv="DomainObject.Predmet.StrankaIDrugi_1">Božidar Rešetar i dr.</derivirana_varijabla>
  </DomainObject.Predmet.StrankaIDrugi>
  <DomainObject.Predmet.ProtustrankaIDrugi>
    <izvorni_sadrzaj>M.D. AUTO d.o.o. za trgovinu i usluge</izvorni_sadrzaj>
    <derivirana_varijabla naziv="DomainObject.Predmet.ProtustrankaIDrugi_1">M.D. AUTO d.o.o. za trgovinu i usluge</derivirana_varijabla>
  </DomainObject.Predmet.ProtustrankaIDrugi>
  <DomainObject.Predmet.StrankaIDrugiAdressOIB>
    <izvorni_sadrzaj>Božidar Rešetar, OIB 65088380796, Drežnik 47, 10257 Drežnik Brezovički i dr.</izvorni_sadrzaj>
    <derivirana_varijabla naziv="DomainObject.Predmet.StrankaIDrugiAdressOIB_1">Božidar Rešetar, OIB 65088380796, Drežnik 47, 10257 Drežnik Brezovički i dr.</derivirana_varijabla>
  </DomainObject.Predmet.StrankaIDrugiAdressOIB>
  <DomainObject.Predmet.ProtustrankaIDrugiAdressOIB>
    <izvorni_sadrzaj>M.D. AUTO d.o.o. za trgovinu i usluge, OIB 85324141063, Ilica 425, 10000 Zagreb</izvorni_sadrzaj>
    <derivirana_varijabla naziv="DomainObject.Predmet.ProtustrankaIDrugiAdressOIB_1">M.D. AUTO d.o.o. za trgovinu i usluge, OIB 85324141063, Ilica 425,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srpnja 2013.</izvorni_sadrzaj>
    <derivirana_varijabla naziv="DomainObject.Predmet.OdlukaRjesenje.DatumDonosenjaOdluke_1">30. srpnja 2013.</derivirana_varijabla>
  </DomainObject.Predmet.OdlukaRjesenje.DatumDonosenjaOdluke>
  <DomainObject.Predmet.OdlukaRjesenje.DatumPravomocnosti>
    <izvorni_sadrzaj>27. kolovoza 2013.</izvorni_sadrzaj>
    <derivirana_varijabla naziv="DomainObject.Predmet.OdlukaRjesenje.DatumPravomocnosti_1">27. kolovoza 2013.</derivirana_varijabla>
  </DomainObject.Predmet.OdlukaRjesenje.DatumPravomocnosti>
  <DomainObject.Predmet.OdlukaRjesenje.Oznaka>
    <izvorni_sadrzaj>St-256/2005-70</izvorni_sadrzaj>
    <derivirana_varijabla naziv="DomainObject.Predmet.OdlukaRjesenje.Oznaka_1">St-256/2005-70</derivirana_varijabla>
  </DomainObject.Predmet.OdlukaRjesenje.Oznaka>
  <DomainObject.Predmet.SudioniciListNaziv>
    <izvorni_sadrzaj>
      <item>M.D. AUTO d.o.o. za trgovinu i usluge</item>
      <item>Pero Hrkać</item>
      <item>Erste &amp; Steiermaerkische Bank d. d.</item>
      <item>AM 2 STUDIO D.O.O</item>
      <item>ERSTE&amp;STEIERMARKISCHE BANK D.D.</item>
      <item>VAL-METAL d.o.o.</item>
      <item>Božidar Rešetar</item>
      <item>Vedran Cvitković</item>
      <item>Mladen Rak</item>
      <item>Zdenko Maraković</item>
      <item>Tomislav Bartolić</item>
      <item>Zvonimir Legemec</item>
      <item>Roman Ivanic</item>
      <item>Zdravko Pavlović</item>
      <item>Božidar Beber</item>
      <item>Mladen Mršić</item>
      <item>Krešimir Pavlović</item>
    </izvorni_sadrzaj>
    <derivirana_varijabla naziv="DomainObject.Predmet.SudioniciListNaziv_1">
      <item>M.D. AUTO d.o.o. za trgovinu i usluge</item>
      <item>Pero Hrkać</item>
      <item>Erste &amp; Steiermaerkische Bank d. d.</item>
      <item>AM 2 STUDIO D.O.O</item>
      <item>ERSTE&amp;STEIERMARKISCHE BANK D.D.</item>
      <item>VAL-METAL d.o.o.</item>
      <item>Božidar Rešetar</item>
      <item>Vedran Cvitković</item>
      <item>Mladen Rak</item>
      <item>Zdenko Maraković</item>
      <item>Tomislav Bartolić</item>
      <item>Zvonimir Legemec</item>
      <item>Roman Ivanic</item>
      <item>Zdravko Pavlović</item>
      <item>Božidar Beber</item>
      <item>Mladen Mršić</item>
      <item>Krešimir Pavlović</item>
    </derivirana_varijabla>
  </DomainObject.Predmet.SudioniciListNaziv>
  <DomainObject.Predmet.SudioniciListAdressOIB>
    <izvorni_sadrzaj>
      <item>M.D. AUTO d.o.o. za trgovinu i usluge, OIB 85324141063, Ilica 425,10000 Zagreb</item>
      <item>Pero Hrkać, OIB 15244122912</item>
      <item>Erste &amp; Steiermaerkische Bank d. d.</item>
      <item>AM 2 STUDIO D.O.O</item>
      <item>ERSTE&amp;STEIERMARKISCHE BANK D.D.</item>
      <item>VAL-METAL d.o.o.</item>
      <item>Božidar Rešetar, OIB 65088380796, Drežnik 47,10257 Drežnik Brezovički</item>
      <item>Vedran Cvitković, OIB 29670410183, Antuna Gottlieba 6,10000 Zagreb</item>
      <item>Mladen Rak, OIB 53356835728, Dobronićeva 22,10000 Zagreb</item>
      <item>Zdenko Maraković, OIB 86723909941, Šaškovečka 75,10370 Dugo Selo</item>
      <item>Tomislav Bartolić, OIB 85488178426, Pavla Lončara 70,10290 Zaprešić</item>
      <item>Zvonimir Legemec, OIB 46074391110, Torčec, Koprivnička 47,48000 Koprivnica</item>
      <item>Roman Ivanic, OIB 93970639484, V. Rabadana 68b,10000 Zagreb</item>
      <item>Zdravko Pavlović, OIB 69280078286, Iii.rudeški Ogranak 16,10000 Zagreb</item>
      <item>Božidar Beber, OIB 97900875236, Kraljevečki Ogranak 16,10000 Zagreb</item>
      <item>Mladen Mršić, OIB 95090381636, Dobrilina 31,10000 Zagreb</item>
      <item>Krešimir Pavlović, OIB 97103727750, Plehanov Put 11,10000 Zagreb</item>
    </izvorni_sadrzaj>
    <derivirana_varijabla naziv="DomainObject.Predmet.SudioniciListAdressOIB_1">
      <item>M.D. AUTO d.o.o. za trgovinu i usluge, OIB 85324141063, Ilica 425,10000 Zagreb</item>
      <item>Pero Hrkać, OIB 15244122912</item>
      <item>Erste &amp; Steiermaerkische Bank d. d.</item>
      <item>AM 2 STUDIO D.O.O</item>
      <item>ERSTE&amp;STEIERMARKISCHE BANK D.D.</item>
      <item>VAL-METAL d.o.o.</item>
      <item>Božidar Rešetar, OIB 65088380796, Drežnik 47,10257 Drežnik Brezovički</item>
      <item>Vedran Cvitković, OIB 29670410183, Antuna Gottlieba 6,10000 Zagreb</item>
      <item>Mladen Rak, OIB 53356835728, Dobronićeva 22,10000 Zagreb</item>
      <item>Zdenko Maraković, OIB 86723909941, Šaškovečka 75,10370 Dugo Selo</item>
      <item>Tomislav Bartolić, OIB 85488178426, Pavla Lončara 70,10290 Zaprešić</item>
      <item>Zvonimir Legemec, OIB 46074391110, Torčec, Koprivnička 47,48000 Koprivnica</item>
      <item>Roman Ivanic, OIB 93970639484, V. Rabadana 68b,10000 Zagreb</item>
      <item>Zdravko Pavlović, OIB 69280078286, Iii.rudeški Ogranak 16,10000 Zagreb</item>
      <item>Božidar Beber, OIB 97900875236, Kraljevečki Ogranak 16,10000 Zagreb</item>
      <item>Mladen Mršić, OIB 95090381636, Dobrilina 31,10000 Zagreb</item>
      <item>Krešimir Pavlović, OIB 97103727750, Plehanov Put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85324141063</item>
      <item>, OIB 15244122912</item>
      <item>, OIB null</item>
      <item>, OIB null</item>
      <item>, OIB null</item>
      <item>, OIB null</item>
      <item>, OIB 65088380796</item>
      <item>, OIB 29670410183</item>
      <item>, OIB 53356835728</item>
      <item>, OIB 86723909941</item>
      <item>, OIB 85488178426</item>
      <item>, OIB 46074391110</item>
      <item>, OIB 93970639484</item>
      <item>, OIB 69280078286</item>
      <item>, OIB 97900875236</item>
      <item>, OIB 95090381636</item>
      <item>, OIB 97103727750</item>
    </izvorni_sadrzaj>
    <derivirana_varijabla naziv="DomainObject.Predmet.SudioniciListNazivOIB_1">
      <item>, OIB 85324141063</item>
      <item>, OIB 15244122912</item>
      <item>, OIB null</item>
      <item>, OIB null</item>
      <item>, OIB null</item>
      <item>, OIB null</item>
      <item>, OIB 65088380796</item>
      <item>, OIB 29670410183</item>
      <item>, OIB 53356835728</item>
      <item>, OIB 86723909941</item>
      <item>, OIB 85488178426</item>
      <item>, OIB 46074391110</item>
      <item>, OIB 93970639484</item>
      <item>, OIB 69280078286</item>
      <item>, OIB 97900875236</item>
      <item>, OIB 95090381636</item>
      <item>, OIB 97103727750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280</properties:Words>
  <properties:Characters>1399</properties:Characters>
  <properties:Lines>56</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2018-01-30T09:17:00Z</dcterms:created>
  <dc:creator>MK</dc:creator>
  <cp:lastModifiedBy>Sonja Pilić</cp:lastModifiedBy>
  <cp:lastPrinted>2018-01-30T09:18:00Z</cp:lastPrinted>
  <dcterms:modified xmlns:xsi="http://www.w3.org/2001/XMLSchema-instance" xsi:type="dcterms:W3CDTF">2018-01-30T09:20:00Z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