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077b" w14:paraId="75e077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53A9A">
        <w:t>1089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53A9A">
        <w:t>ALIJUS USLUGE jednostavno društvo s ograničenom odgovornošću za ugostiteljstvo, Zagreb, Ulica Dragutina Domjanića 17, MBS: 080973710, OIB: 16408532978</w:t>
      </w:r>
      <w:r w:rsidR="00353F8B">
        <w:t xml:space="preserve">, </w:t>
      </w:r>
      <w:r>
        <w:t xml:space="preserve">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53A9A">
        <w:t>ALIJUS USLUGE jednostavno društvo s ograničenom odgovornošću za ugostiteljstvo, Zagreb, Ulica Dragutina Domjanića 17, MBS: 080973710, OIB: 16408532978</w:t>
      </w:r>
      <w:r w:rsidR="00353F8B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53A9A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953A9A">
        <w:t>Ana-Maria Bogović, Slavonski Brod, Naselje Lutvinka 2/9</w:t>
      </w:r>
      <w:r w:rsidR="00953A9A" w:rsidRPr="00B03FBD">
        <w:t>, OIB</w:t>
      </w:r>
      <w:r w:rsidR="00953A9A">
        <w:t>:</w:t>
      </w:r>
      <w:r w:rsidR="00953A9A" w:rsidRPr="00B03FBD">
        <w:t xml:space="preserve"> </w:t>
      </w:r>
      <w:r w:rsidR="00953A9A">
        <w:t>36495483478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53A9A">
        <w:t>ALIJUS USLUGE jednostavno društvo s ograničenom odgovornošću za ugostiteljstvo, Zagreb, Ulica Dragutina Domjanića 17, MBS: 080973710, OIB: 16408532978.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A1E1F">
        <w:rPr>
          <w:bCs/>
        </w:rPr>
        <w:t>0</w:t>
      </w:r>
      <w:r w:rsidR="00F02548">
        <w:rPr>
          <w:bCs/>
        </w:rPr>
        <w:t>4</w:t>
      </w:r>
      <w:r w:rsidRPr="00F877AB">
        <w:rPr>
          <w:bCs/>
        </w:rPr>
        <w:t xml:space="preserve">. </w:t>
      </w:r>
      <w:r w:rsidR="009A1E1F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F02548">
        <w:rPr>
          <w:bCs/>
        </w:rPr>
        <w:t>2444</w:t>
      </w:r>
      <w:r w:rsidRPr="00F877AB">
        <w:rPr>
          <w:bCs/>
        </w:rPr>
        <w:t xml:space="preserve"> od </w:t>
      </w:r>
      <w:r w:rsidR="00F02548">
        <w:rPr>
          <w:bCs/>
        </w:rPr>
        <w:t>02</w:t>
      </w:r>
      <w:r w:rsidR="001416CB">
        <w:rPr>
          <w:bCs/>
        </w:rPr>
        <w:t xml:space="preserve">. </w:t>
      </w:r>
      <w:r w:rsidR="009A1E1F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F02548">
        <w:t>ALIJUS USLUGE jednostavno društvo s ograničenom odgovornošću za ugostiteljstvo, Zagreb, Ulica Dragutina Domjanića 17, MBS: 080973710, OIB: 16408532978.</w:t>
      </w:r>
      <w:r w:rsidR="00353F8B">
        <w:t xml:space="preserve">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53F8B">
        <w:rPr>
          <w:bCs/>
        </w:rPr>
        <w:t>10</w:t>
      </w:r>
      <w:r w:rsidR="00F02548">
        <w:rPr>
          <w:bCs/>
        </w:rPr>
        <w:t>89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02548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3F8B">
        <w:t>10</w:t>
      </w:r>
      <w:r w:rsidR="00F02548">
        <w:t>89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01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53F8B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616BF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37FE2"/>
    <w:rsid w:val="009525D4"/>
    <w:rsid w:val="00953A9A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01C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33AA6"/>
    <w:rsid w:val="00E53774"/>
    <w:rsid w:val="00E60C19"/>
    <w:rsid w:val="00E70E4B"/>
    <w:rsid w:val="00E87ED6"/>
    <w:rsid w:val="00E96356"/>
    <w:rsid w:val="00EA028A"/>
    <w:rsid w:val="00EC0019"/>
    <w:rsid w:val="00ED4C16"/>
    <w:rsid w:val="00F02548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St-1089/2017</izvorni_sadrzaj>
    <derivirana_varijabla naziv="DomainObject.Predmet.OznakaBroj_1">St-1089/2017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ALIJUS USLUGE jednostavno društvo s ograničenom odgovornošću za ugostiteljstvo</izvorni_sadrzaj>
    <derivirana_varijabla naziv="DomainObject.Predmet.ProtustrankaFormated_1">  ALIJUS USLUGE jednostavno društvo s ograničenom odgovornošću za ugostiteljstvo</derivirana_varijabla>
  </DomainObject.Predmet.ProtustrankaFormated>
  <DomainObject.Predmet.ProtustrankaFormatedOIB>
    <izvorni_sadrzaj>  ALIJUS USLUGE jednostavno društvo s ograničenom odgovornošću za ugostiteljstvo, OIB 16408532978</izvorni_sadrzaj>
    <derivirana_varijabla naziv="DomainObject.Predmet.ProtustrankaFormatedOIB_1">  ALIJUS USLUGE jednostavno društvo s ograničenom odgovornošću za ugostiteljstvo, OIB 16408532978</derivirana_varijabla>
  </DomainObject.Predmet.ProtustrankaFormatedOIB>
  <DomainObject.Predmet.ProtustrankaFormatedWithAdress>
    <izvorni_sadrzaj> ALIJUS USLUGE jednostavno društvo s ograničenom odgovornošću za ugostiteljstvo, Ulica Dragutina Domjanića 17, 10000 Zagreb</izvorni_sadrzaj>
    <derivirana_varijabla naziv="DomainObject.Predmet.ProtustrankaFormatedWithAdress_1"> ALIJUS USLUGE jednostavno društvo s ograničenom odgovornošću za ugostiteljstvo, Ulica Dragutina Domjanića 17, 10000 Zagreb</derivirana_varijabla>
  </DomainObject.Predmet.ProtustrankaFormatedWithAdress>
  <DomainObject.Predmet.ProtustrankaFormatedWithAdressOIB>
    <izvorni_sadrzaj> ALIJUS USLUGE jednostavno društvo s ograničenom odgovornošću za ugostiteljstvo, OIB 16408532978, Ulica Dragutina Domjanića 17, 10000 Zagreb</izvorni_sadrzaj>
    <derivirana_varijabla naziv="DomainObject.Predmet.ProtustrankaFormatedWithAdressOIB_1"> ALIJUS USLUGE jednostavno društvo s ograničenom odgovornošću za ugostiteljstvo, OIB 16408532978, Ulica Dragutina Domjanića 17, 10000 Zagreb</derivirana_varijabla>
  </DomainObject.Predmet.ProtustrankaFormatedWithAdressOIB>
  <DomainObject.Predmet.ProtustrankaWithAdress>
    <izvorni_sadrzaj>ALIJUS USLUGE jednostavno društvo s ograničenom odgovornošću za ugostiteljstvo Ulica Dragutina Domjanića 17, 10000 Zagreb</izvorni_sadrzaj>
    <derivirana_varijabla naziv="DomainObject.Predmet.ProtustrankaWithAdress_1">ALIJUS USLUGE jednostavno društvo s ograničenom odgovornošću za ugostiteljstvo Ulica Dragutina Domjanića 17, 10000 Zagreb</derivirana_varijabla>
  </DomainObject.Predmet.ProtustrankaWithAdress>
  <DomainObject.Predmet.ProtustrankaWithAdressOIB>
    <izvorni_sadrzaj>ALIJUS USLUGE jednostavno društvo s ograničenom odgovornošću za ugostiteljstvo, OIB 16408532978, Ulica Dragutina Domjanića 17, 10000 Zagreb</izvorni_sadrzaj>
    <derivirana_varijabla naziv="DomainObject.Predmet.ProtustrankaWithAdressOIB_1">ALIJUS USLUGE jednostavno društvo s ograničenom odgovornošću za ugostiteljstvo, OIB 16408532978, Ulica Dragutina Domjanića 17, 10000 Zagreb</derivirana_varijabla>
  </DomainObject.Predmet.ProtustrankaWithAdressOIB>
  <DomainObject.Predmet.ProtustrankaNazivFormated>
    <izvorni_sadrzaj>ALIJUS USLUGE jednostavno društvo s ograničenom odgovornošću za ugostiteljstvo</izvorni_sadrzaj>
    <derivirana_varijabla naziv="DomainObject.Predmet.ProtustrankaNazivFormated_1">ALIJUS USLUGE jednostavno društvo s ograničenom odgovornošću za ugostiteljstvo</derivirana_varijabla>
  </DomainObject.Predmet.ProtustrankaNazivFormated>
  <DomainObject.Predmet.ProtustrankaNazivFormatedOIB>
    <izvorni_sadrzaj>ALIJUS USLUGE jednostavno društvo s ograničenom odgovornošću za ugostiteljstvo, OIB 16408532978</izvorni_sadrzaj>
    <derivirana_varijabla naziv="DomainObject.Predmet.ProtustrankaNazivFormatedOIB_1">ALIJUS USLUGE jednostavno društvo s ograničenom odgovornošću za ugostiteljstvo, OIB 16408532978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ALIJUS USLUGE jednostavno društvo s ograničenom odgovornošću za ugostiteljstvo</item>
    </izvorni_sadrzaj>
    <derivirana_varijabla naziv="DomainObject.Predmet.ProtuStrankaListFormated_1">
      <item>ALIJUS USLUGE jednostavno društvo s ograničenom odgovornošću za ugostiteljstvo</item>
    </derivirana_varijabla>
  </DomainObject.Predmet.ProtuStrankaListFormated>
  <DomainObject.Predmet.ProtuStrankaListFormatedOIB>
    <izvorni_sadrzaj>
      <item>ALIJUS USLUGE jednostavno društvo s ograničenom odgovornošću za ugostiteljstvo, OIB 16408532978</item>
    </izvorni_sadrzaj>
    <derivirana_varijabla naziv="DomainObject.Predmet.ProtuStrankaListFormatedOIB_1">
      <item>ALIJUS USLUGE jednostavno društvo s ograničenom odgovornošću za ugostiteljstvo, OIB 16408532978</item>
    </derivirana_varijabla>
  </DomainObject.Predmet.ProtuStrankaListFormatedOIB>
  <DomainObject.Predmet.ProtuStrankaListFormatedWithAdress>
    <izvorni_sadrzaj>
      <item>ALIJUS USLUGE jednostavno društvo s ograničenom odgovornošću za ugostiteljstvo, Ulica Dragutina Domjanića 17, 10000 Zagreb</item>
    </izvorni_sadrzaj>
    <derivirana_varijabla naziv="DomainObject.Predmet.ProtuStrankaListFormatedWithAdress_1">
      <item>ALIJUS USLUGE jednostavno društvo s ograničenom odgovornošću za ugostiteljstvo, Ulica Dragutina Domjanića 17, 10000 Zagreb</item>
    </derivirana_varijabla>
  </DomainObject.Predmet.ProtuStrankaListFormatedWithAdress>
  <DomainObject.Predmet.ProtuStrankaListFormatedWithAdressOIB>
    <izvorni_sadrzaj>
      <item>ALIJUS USLUGE jednostavno društvo s ograničenom odgovornošću za ugostiteljstvo, OIB 16408532978, Ulica Dragutina Domjanića 17, 10000 Zagreb</item>
    </izvorni_sadrzaj>
    <derivirana_varijabla naziv="DomainObject.Predmet.ProtuStrankaListFormatedWithAdressOIB_1">
      <item>ALIJUS USLUGE jednostavno društvo s ograničenom odgovornošću za ugostiteljstvo, OIB 16408532978, Ulica Dragutina Domjanića 17, 10000 Zagreb</item>
    </derivirana_varijabla>
  </DomainObject.Predmet.ProtuStrankaListFormatedWithAdressOIB>
  <DomainObject.Predmet.ProtuStrankaListNazivFormated>
    <izvorni_sadrzaj>
      <item>ALIJUS USLUGE jednostavno društvo s ograničenom odgovornošću za ugostiteljstvo</item>
    </izvorni_sadrzaj>
    <derivirana_varijabla naziv="DomainObject.Predmet.ProtuStrankaListNazivFormated_1">
      <item>ALIJUS USLUGE jednostavno društvo s ograničenom odgovornošću za ugostiteljstvo</item>
    </derivirana_varijabla>
  </DomainObject.Predmet.ProtuStrankaListNazivFormated>
  <DomainObject.Predmet.ProtuStrankaListNazivFormatedOIB>
    <izvorni_sadrzaj>
      <item>ALIJUS USLUGE jednostavno društvo s ograničenom odgovornošću za ugostiteljstvo, OIB 16408532978</item>
    </izvorni_sadrzaj>
    <derivirana_varijabla naziv="DomainObject.Predmet.ProtuStrankaListNazivFormatedOIB_1">
      <item>ALIJUS USLUGE jednostavno društvo s ograničenom odgovornošću za ugostiteljstvo, OIB 16408532978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ALIJUS USLUGE jednostavno društvo s ograničenom odgovornošću za ugostiteljstvo</izvorni_sadrzaj>
    <derivirana_varijabla naziv="DomainObject.Predmet.ProtustrankaIDrugi_1">ALIJUS USLUGE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ALIJUS USLUGE jednostavno društvo s ograničenom odgovornošću za ugostiteljstvo, OIB 16408532978, Ulica Dragutina Domjanića 17, 10000 Zagreb</izvorni_sadrzaj>
    <derivirana_varijabla naziv="DomainObject.Predmet.ProtustrankaIDrugiAdressOIB_1">ALIJUS USLUGE jednostavno društvo s ograničenom odgovornošću za ugostiteljstvo, OIB 16408532978, Ulica Dragutina Domjanića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ALIJUS USLUGE jednostavno društvo s ograničenom odgovornošću za ugostiteljstvo</item>
      <item>FINA Regionalni centar Zagreb</item>
    </izvorni_sadrzaj>
    <derivirana_varijabla naziv="DomainObject.Predmet.SudioniciListNaziv_1">
      <item>ALIJUS USLUGE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ALIJUS USLUGE jednostavno društvo s ograničenom odgovornošću za ugostiteljstvo, OIB 16408532978, Ulica Dragutina Domjanića 17,10000 Zagreb</item>
      <item>FINA Regionalni centar Zagreb, OIB 85821130368, Trg svibanjskih žrtava 1995. br. 1,10000 Zagreb</item>
    </izvorni_sadrzaj>
    <derivirana_varijabla naziv="DomainObject.Predmet.SudioniciListAdressOIB_1">
      <item>ALIJUS USLUGE jednostavno društvo s ograničenom odgovornošću za ugostiteljstvo, OIB 16408532978, Ulica Dragutina Domjanića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16408532978</item>
      <item>, OIB 85821130368</item>
    </izvorni_sadrzaj>
    <derivirana_varijabla naziv="DomainObject.Predmet.SudioniciListNazivOIB_1">
      <item>, OIB 16408532978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60E13-F4B5-4898-BB1B-672D0681B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3336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2017-11-30T07:51:00Z</dcterms:created>
  <dc:creator>Korisnik</dc:creator>
  <cp:lastModifiedBy>Gordana Harc</cp:lastModifiedBy>
  <cp:lastPrinted>2017-11-30T07:51:00Z</cp:lastPrinted>
  <dcterms:modified xmlns:xsi="http://www.w3.org/2001/XMLSchema-instance" xsi:type="dcterms:W3CDTF">2017-11-30T07:53:00Z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