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D16C95" w:rsidR="0076059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6059F" w:rsidP="00D16C95" w:rsidR="0076059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059F" w:rsidP="00D16C95" w:rsidR="0076059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6059F" w:rsidP="00D16C95" w:rsidR="0076059F" w:rsidRPr="009077C2">
            <w:pPr>
              <w:jc w:val="center"/>
            </w:pPr>
            <w:r>
              <w:t xml:space="preserve">Trgovački sud u Osijeku   </w:t>
            </w:r>
          </w:p>
          <w:p w:rsidRDefault="0076059F" w:rsidP="00D16C95" w:rsidR="0076059F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D16C95" w:rsidR="0076059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6059F" w:rsidP="00D16C95" w:rsidR="0076059F" w:rsidRPr="00974EE9">
            <w:pPr>
              <w:pStyle w:val="VSVerzija"/>
              <w:jc w:val="center"/>
            </w:pPr>
            <w:r>
              <w:t>Poslovni broj: 13 St-204/15-126</w:t>
            </w:r>
          </w:p>
        </w:tc>
      </w:tr>
    </w:tbl>
    <w:p w14:textId="24bfcb5" w14:paraId="24bfcb5" w:rsidRDefault="0076059F" w:rsidP="0076059F" w:rsidR="0076059F">
      <w:pPr>
        <w:jc w:val="both"/>
        <w15:collapsed w:val="false"/>
      </w:pPr>
    </w:p>
    <w:p w:rsidRDefault="0076059F" w:rsidP="0076059F" w:rsidR="0076059F">
      <w:pPr>
        <w:jc w:val="both"/>
      </w:pPr>
    </w:p>
    <w:p w:rsidRDefault="0076059F" w:rsidP="0076059F" w:rsidR="0076059F">
      <w:pPr>
        <w:jc w:val="both"/>
      </w:pPr>
    </w:p>
    <w:p w:rsidRDefault="0076059F" w:rsidP="0076059F" w:rsidR="0076059F">
      <w:pPr>
        <w:jc w:val="both"/>
      </w:pPr>
    </w:p>
    <w:p w:rsidRDefault="0076059F" w:rsidP="0076059F" w:rsidR="0076059F">
      <w:pPr>
        <w:jc w:val="center"/>
      </w:pPr>
      <w:r>
        <w:t>R E P U B L I K A  H R V A T S K A</w:t>
      </w:r>
    </w:p>
    <w:p w:rsidRDefault="0076059F" w:rsidP="0076059F" w:rsidR="0076059F">
      <w:pPr>
        <w:jc w:val="center"/>
      </w:pPr>
    </w:p>
    <w:p w:rsidRDefault="0076059F" w:rsidP="0076059F" w:rsidR="0076059F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76059F">
        <w:t>GRAMAT d.o.o. za trgovinu  i usluge, u stečaju,  Đakovo, Industrijska zona bb, MBS 040006223, OIB 46256580078</w:t>
      </w:r>
      <w:r>
        <w:t>,  dana</w:t>
      </w:r>
      <w:r w:rsidR="0076059F">
        <w:t xml:space="preserve"> 14. siječnja 2019. </w:t>
      </w:r>
      <w:r>
        <w:t xml:space="preserve">                 </w:t>
      </w:r>
    </w:p>
    <w:p w:rsidRDefault="008F4954" w:rsidP="008F4954" w:rsidR="008F4954">
      <w:pPr>
        <w:ind w:left="360"/>
        <w:jc w:val="both"/>
      </w:pPr>
    </w:p>
    <w:p w:rsidRDefault="008F4954" w:rsidP="008F4954" w:rsidR="008F4954" w:rsidRPr="004E2336">
      <w:pPr>
        <w:ind w:left="360"/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76059F">
        <w:t>GRAMAT d.o.o. za  trgovinu  i usluge, u stečaju,  Đakovo, Industrijska zona bb, MBS 040006223, OIB 46256580078</w:t>
      </w:r>
      <w:r w:rsidR="008F4954">
        <w:t xml:space="preserve">, </w:t>
      </w:r>
      <w:r w:rsidR="0076059F">
        <w:rPr>
          <w:bCs/>
        </w:rPr>
        <w:t>i to :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76059F" w:rsidP="0076059F" w:rsidR="0076059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76059F" w:rsidP="0076059F" w:rsidR="0076059F" w:rsidRPr="00480F52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m2,</w:t>
      </w:r>
    </w:p>
    <w:p w:rsidRDefault="0076059F" w:rsidP="0076059F" w:rsidR="0076059F" w:rsidRPr="00681239">
      <w:pPr>
        <w:pStyle w:val="Odlomakpopisa"/>
        <w:ind w:left="1425"/>
        <w:rPr>
          <w:bCs/>
        </w:rPr>
      </w:pPr>
      <w:r w:rsidRPr="00681239">
        <w:rPr>
          <w:bCs/>
        </w:rPr>
        <w:t>u iznosu od 400.000,00</w:t>
      </w:r>
      <w:r w:rsidRPr="00681239">
        <w:t xml:space="preserve">  </w:t>
      </w:r>
      <w:r w:rsidRPr="00681239">
        <w:rPr>
          <w:bCs/>
        </w:rPr>
        <w:t xml:space="preserve">kn.  </w:t>
      </w:r>
    </w:p>
    <w:p w:rsidRDefault="0076059F" w:rsidP="0076059F" w:rsidR="0076059F" w:rsidRPr="00D63FFA">
      <w:pPr>
        <w:pStyle w:val="Tijeloteksta"/>
        <w:rPr>
          <w:bCs/>
        </w:rPr>
      </w:pPr>
    </w:p>
    <w:p w:rsidRDefault="00EB1826" w:rsidP="00681239" w:rsidR="00EB1826" w:rsidRPr="00681239">
      <w:pPr>
        <w:ind w:firstLine="708" w:left="708"/>
        <w:jc w:val="both"/>
        <w:rPr>
          <w:bCs/>
        </w:rPr>
      </w:pPr>
      <w:r w:rsidRPr="00681239">
        <w:rPr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681239">
        <w:rPr>
          <w:bCs/>
        </w:rPr>
        <w:t xml:space="preserve"> 20.000,0</w:t>
      </w:r>
      <w:r w:rsidR="00A23D5F">
        <w:rPr>
          <w:bCs/>
        </w:rPr>
        <w:t xml:space="preserve">0 </w:t>
      </w:r>
      <w:r w:rsidR="005A770F">
        <w:rPr>
          <w:bCs/>
        </w:rPr>
        <w:t xml:space="preserve"> 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681239">
        <w:rPr>
          <w:bCs/>
        </w:rPr>
        <w:t xml:space="preserve">31.039,00 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nagrade stečajnom upravitelju </w:t>
      </w:r>
      <w:r w:rsidR="00681239">
        <w:t>31.039,00 kn ukupan trošak nagrade (5 % ukupne nagrade stečajnog upravitelja).</w:t>
      </w:r>
    </w:p>
    <w:p w:rsidRDefault="00C7376B" w:rsidP="00681239" w:rsidR="00C7376B" w:rsidRPr="00681239">
      <w:pPr>
        <w:rPr>
          <w:b/>
        </w:rPr>
      </w:pPr>
    </w:p>
    <w:p w:rsidRDefault="00681239" w:rsidP="00681239" w:rsidR="00C7376B" w:rsidRPr="00C7376B">
      <w:pPr>
        <w:ind w:left="948"/>
        <w:jc w:val="both"/>
      </w:pPr>
      <w:r>
        <w:rPr>
          <w:b/>
        </w:rPr>
        <w:t xml:space="preserve">  I</w:t>
      </w:r>
      <w:r w:rsidR="00C7376B">
        <w:rPr>
          <w:b/>
        </w:rPr>
        <w:t xml:space="preserve">I </w:t>
      </w:r>
      <w:r w:rsidR="00C7376B">
        <w:t xml:space="preserve"> Razlučni vjerovnik </w:t>
      </w:r>
      <w:r w:rsidR="004C4F53">
        <w:t xml:space="preserve">B2 Kapital d.o.o. Zagreb, Radnička cesta 41, OIB 57509775367  </w:t>
      </w:r>
      <w:r w:rsidR="00C7376B">
        <w:t xml:space="preserve"> u iznosu od </w:t>
      </w:r>
      <w:r w:rsidR="004C4F53">
        <w:t>348.961,00</w:t>
      </w:r>
      <w:r w:rsidR="00C7376B">
        <w:t xml:space="preserve"> kn.</w:t>
      </w:r>
    </w:p>
    <w:p w:rsidRDefault="004E4001" w:rsidP="00DB518A" w:rsidR="004E4001">
      <w:pPr>
        <w:jc w:val="both"/>
        <w:rPr>
          <w:b/>
        </w:rPr>
      </w:pPr>
    </w:p>
    <w:p w:rsidRDefault="004E4001" w:rsidP="00DB518A" w:rsidR="004E4001">
      <w:pPr>
        <w:jc w:val="both"/>
        <w:rPr>
          <w:b/>
        </w:rPr>
      </w:pPr>
    </w:p>
    <w:p w:rsidRDefault="0087357E" w:rsidP="00DB518A" w:rsidR="0087357E">
      <w:pPr>
        <w:jc w:val="both"/>
        <w:rPr>
          <w:b/>
        </w:rPr>
      </w:pPr>
    </w:p>
    <w:p w:rsidRDefault="0087357E" w:rsidP="0087357E" w:rsidR="0087357E">
      <w:pPr>
        <w:jc w:val="right"/>
      </w:pPr>
    </w:p>
    <w:p w:rsidRDefault="0087357E" w:rsidP="0087357E" w:rsidR="0087357E">
      <w:pPr>
        <w:jc w:val="right"/>
      </w:pPr>
      <w:r>
        <w:t>Poslovni broj: 13 St-204/15-126</w:t>
      </w:r>
    </w:p>
    <w:p w:rsidRDefault="0087357E" w:rsidP="0087357E" w:rsidR="0087357E">
      <w:pPr>
        <w:jc w:val="right"/>
      </w:pPr>
    </w:p>
    <w:p w:rsidRDefault="0087357E" w:rsidP="0087357E" w:rsidR="0087357E">
      <w:pPr>
        <w:jc w:val="right"/>
        <w:rPr>
          <w:b/>
        </w:rPr>
      </w:pP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4C4F53">
        <w:rPr>
          <w:bCs/>
        </w:rPr>
        <w:t xml:space="preserve">10.1.2019.  </w:t>
      </w:r>
      <w:r>
        <w:rPr>
          <w:bCs/>
        </w:rPr>
        <w:t>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0E1F4E" w:rsidR="0099441E">
      <w:pPr>
        <w:jc w:val="both"/>
        <w:rPr>
          <w:bCs/>
        </w:rPr>
      </w:pPr>
      <w:r>
        <w:rPr>
          <w:bCs/>
        </w:rPr>
        <w:tab/>
        <w:t>Iz kupovnine ostvarene prodajom nekretnina u vlasništvu stečajnog dužnika</w:t>
      </w:r>
      <w:r w:rsidR="000E1F4E">
        <w:rPr>
          <w:bCs/>
        </w:rPr>
        <w:t>:</w:t>
      </w:r>
      <w:r w:rsidR="004C4F53">
        <w:rPr>
          <w:bCs/>
        </w:rPr>
        <w:t xml:space="preserve"> stana površine  62,97 m2</w:t>
      </w:r>
      <w:r w:rsidR="000E1F4E">
        <w:rPr>
          <w:bCs/>
        </w:rPr>
        <w:t xml:space="preserve"> kome pripada garaža broj 7, a sve se nalazi zgradi izgrađenoj na k.č.br. 3624/1 upisano u zk.ul. 3376 poduložak 1 k.o. Marčelji </w:t>
      </w:r>
      <w:r w:rsidR="006B4829">
        <w:rPr>
          <w:bCs/>
        </w:rPr>
        <w:t>u iznos</w:t>
      </w:r>
      <w:r>
        <w:rPr>
          <w:bCs/>
        </w:rPr>
        <w:t xml:space="preserve">u od </w:t>
      </w:r>
      <w:r w:rsidR="000E1F4E">
        <w:rPr>
          <w:bCs/>
        </w:rPr>
        <w:t>400.000</w:t>
      </w:r>
      <w:r w:rsidR="006B4829">
        <w:rPr>
          <w:bCs/>
        </w:rPr>
        <w:t>,00</w:t>
      </w:r>
      <w:r>
        <w:rPr>
          <w:bCs/>
        </w:rPr>
        <w:t xml:space="preserve"> kn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0E1F4E">
        <w:rPr>
          <w:bCs/>
        </w:rPr>
        <w:t>51.039,00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0E1F4E">
        <w:rPr>
          <w:bCs/>
        </w:rPr>
        <w:t>348.961,00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</w:t>
      </w:r>
      <w:r w:rsidR="000E1F4E">
        <w:rPr>
          <w:bCs/>
        </w:rPr>
        <w:t xml:space="preserve">B2 Kapital d.o.o. Zagreb.                 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291D6F">
        <w:rPr>
          <w:bCs/>
        </w:rPr>
        <w:t>204/15-70 od 15.1.2018.</w:t>
      </w:r>
      <w:r>
        <w:rPr>
          <w:bCs/>
        </w:rPr>
        <w:t xml:space="preserve"> rješenje o prihvaćanju ponude i dosudi broj St-</w:t>
      </w:r>
      <w:r w:rsidR="00291D6F">
        <w:rPr>
          <w:bCs/>
        </w:rPr>
        <w:t>204/15-74 od 6.2.2018.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291D6F">
        <w:rPr>
          <w:bCs/>
        </w:rPr>
        <w:t>10.1.2019.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291D6F">
        <w:rPr>
          <w:bCs/>
        </w:rPr>
        <w:t>51.039,00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291D6F">
        <w:rPr>
          <w:bCs/>
        </w:rPr>
        <w:t>20.000,00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291D6F">
        <w:rPr>
          <w:bCs/>
        </w:rPr>
        <w:t>31.039,00</w:t>
      </w:r>
      <w:r>
        <w:rPr>
          <w:bCs/>
        </w:rPr>
        <w:t xml:space="preserve"> kn (čl. 254. st. 3. Stečajnog zakona), a koje čine:</w:t>
      </w:r>
    </w:p>
    <w:p w:rsidRDefault="007F4723" w:rsidP="00291D6F" w:rsidR="00291D6F" w:rsidRPr="00291D6F">
      <w:pPr>
        <w:pStyle w:val="Odlomakpopisa"/>
        <w:numPr>
          <w:ilvl w:val="0"/>
          <w:numId w:val="25"/>
        </w:numPr>
        <w:rPr>
          <w:b/>
        </w:rPr>
      </w:pPr>
      <w:r>
        <w:t xml:space="preserve">trošak nagrade stečajnom upravitelju </w:t>
      </w:r>
      <w:r w:rsidR="00291D6F">
        <w:t xml:space="preserve">31.039,00 kn ukupan trošak ( 5% ukupne nagrade).      </w:t>
      </w:r>
    </w:p>
    <w:p w:rsidRDefault="00291D6F" w:rsidP="00291D6F" w:rsidR="00B46226" w:rsidRPr="00291D6F">
      <w:pPr>
        <w:pStyle w:val="Odlomakpopisa"/>
        <w:ind w:left="1848"/>
        <w:rPr>
          <w:b/>
        </w:rPr>
      </w:pPr>
      <w:r>
        <w:t xml:space="preserve">                     </w:t>
      </w:r>
    </w:p>
    <w:p w:rsidRDefault="006E21A5" w:rsidP="00886F89" w:rsidR="0008650D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291D6F">
        <w:t xml:space="preserve">GRAMAT d.o.o. za trgovinu  i usluge, u stečaju,  Đakovo, Industrijska zona bb,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291D6F">
        <w:rPr>
          <w:bCs/>
        </w:rPr>
        <w:t>10.9.2015.</w:t>
      </w:r>
      <w:r w:rsidR="00DC1658">
        <w:rPr>
          <w:bCs/>
        </w:rPr>
        <w:t xml:space="preserve"> </w:t>
      </w:r>
      <w:r w:rsidR="00B46226">
        <w:rPr>
          <w:bCs/>
        </w:rPr>
        <w:t xml:space="preserve"> godine. U stečajnom postupku unovčena je stečajna masa u ukupnom iznosu od </w:t>
      </w:r>
      <w:r w:rsidR="00291D6F">
        <w:rPr>
          <w:bCs/>
        </w:rPr>
        <w:t>8.</w:t>
      </w:r>
      <w:r w:rsidR="00886F89">
        <w:rPr>
          <w:bCs/>
        </w:rPr>
        <w:t>291.190,26 kn</w:t>
      </w:r>
      <w:r w:rsidR="00250724">
        <w:rPr>
          <w:bCs/>
        </w:rPr>
        <w:t xml:space="preserve">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886F89">
        <w:rPr>
          <w:bCs/>
        </w:rPr>
        <w:t>400.000,00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886F89">
        <w:rPr>
          <w:bCs/>
        </w:rPr>
        <w:t>5</w:t>
      </w:r>
      <w:r w:rsidR="00B46226">
        <w:rPr>
          <w:bCs/>
        </w:rPr>
        <w:t xml:space="preserve"> % unovčene stečajne mase. Nastali troškovi stečajnog postupka:</w:t>
      </w:r>
      <w:r w:rsidR="00886F89">
        <w:rPr>
          <w:bCs/>
        </w:rPr>
        <w:t xml:space="preserve"> trošak nagrade stečajnom upravitelju  u 5 % tereti </w:t>
      </w:r>
      <w:r w:rsidR="00DB518A">
        <w:rPr>
          <w:bCs/>
        </w:rPr>
        <w:t xml:space="preserve"> predmetne nekretnine.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stečajnim upraviteljima, stečajnom upravitelju prema vrijednosti unovčene stečajne mase u iznosu od </w:t>
      </w:r>
      <w:r w:rsidR="00886F89">
        <w:rPr>
          <w:bCs/>
        </w:rPr>
        <w:t>8.291.190,26 k</w:t>
      </w:r>
      <w:r w:rsidR="004E7724">
        <w:rPr>
          <w:bCs/>
        </w:rPr>
        <w:t xml:space="preserve">n pripada nagrada u ukupnom iznosu od </w:t>
      </w:r>
      <w:r w:rsidR="00F233EB">
        <w:rPr>
          <w:bCs/>
        </w:rPr>
        <w:t>620.782,00 k</w:t>
      </w:r>
      <w:r w:rsidR="004E7724">
        <w:rPr>
          <w:bCs/>
        </w:rPr>
        <w:t>n</w:t>
      </w:r>
      <w:r w:rsidR="00F233EB">
        <w:rPr>
          <w:bCs/>
        </w:rPr>
        <w:t xml:space="preserve"> (ukupan trošak nagrade – bruto 2)</w:t>
      </w:r>
      <w:r w:rsidR="004E7724">
        <w:rPr>
          <w:bCs/>
        </w:rPr>
        <w:t xml:space="preserve">. Kako kupovnina ostvarena prodajom predmetnih nekretnina čini </w:t>
      </w:r>
      <w:r w:rsidR="00F233EB">
        <w:rPr>
          <w:bCs/>
        </w:rPr>
        <w:t>5</w:t>
      </w:r>
      <w:r w:rsidR="004E7724">
        <w:rPr>
          <w:bCs/>
        </w:rPr>
        <w:t xml:space="preserve"> 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>su od</w:t>
      </w:r>
      <w:r w:rsidR="00F233EB">
        <w:rPr>
          <w:bCs/>
        </w:rPr>
        <w:t xml:space="preserve"> 31.039,00</w:t>
      </w:r>
      <w:r w:rsidR="00532817">
        <w:rPr>
          <w:bCs/>
        </w:rPr>
        <w:t xml:space="preserve"> </w:t>
      </w:r>
      <w:r w:rsidR="004E7724">
        <w:rPr>
          <w:bCs/>
        </w:rPr>
        <w:t>kn</w:t>
      </w:r>
      <w:r w:rsidR="00F233EB">
        <w:rPr>
          <w:bCs/>
        </w:rPr>
        <w:t xml:space="preserve"> (5</w:t>
      </w:r>
      <w:r w:rsidR="00532817">
        <w:rPr>
          <w:bCs/>
        </w:rPr>
        <w:t xml:space="preserve"> %)</w:t>
      </w:r>
      <w:r w:rsidR="008356D5">
        <w:rPr>
          <w:bCs/>
        </w:rPr>
        <w:t>,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87357E" w:rsidP="00886F89" w:rsidR="0087357E">
      <w:pPr>
        <w:ind w:firstLine="708"/>
        <w:jc w:val="both"/>
        <w:rPr>
          <w:bCs/>
        </w:rPr>
      </w:pPr>
    </w:p>
    <w:p w:rsidRDefault="0087357E" w:rsidP="0087357E" w:rsidR="0087357E">
      <w:pPr>
        <w:ind w:firstLine="708"/>
        <w:jc w:val="right"/>
      </w:pPr>
      <w:r>
        <w:t>Poslovni broj: 13 St-204/15-126</w:t>
      </w:r>
    </w:p>
    <w:p w:rsidRDefault="0087357E" w:rsidP="0087357E" w:rsidR="0087357E">
      <w:pPr>
        <w:ind w:firstLine="708"/>
        <w:jc w:val="right"/>
      </w:pPr>
    </w:p>
    <w:p w:rsidRDefault="0087357E" w:rsidP="0087357E" w:rsidR="0087357E">
      <w:pPr>
        <w:ind w:firstLine="708"/>
        <w:jc w:val="right"/>
        <w:rPr>
          <w:bCs/>
        </w:rPr>
      </w:pP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F233EB">
        <w:rPr>
          <w:bCs/>
        </w:rPr>
        <w:t>348.961,00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8356D5">
        <w:rPr>
          <w:bCs/>
        </w:rPr>
        <w:t xml:space="preserve"> </w:t>
      </w:r>
      <w:r w:rsidR="00F233EB">
        <w:rPr>
          <w:bCs/>
        </w:rPr>
        <w:t xml:space="preserve">B2 Kapital d.o.o. Zagreb.               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F233EB">
        <w:rPr>
          <w:bCs/>
        </w:rPr>
        <w:t xml:space="preserve">14. siječanj 2019. 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87357E" w:rsidP="0087357E" w:rsidR="0087357E">
      <w:pPr>
        <w:jc w:val="center"/>
      </w:pPr>
    </w:p>
    <w:p w:rsidRDefault="0087357E" w:rsidP="0087357E" w:rsidR="0087357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7357E" w:rsidP="0087357E" w:rsidR="0087357E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7357E" w:rsidP="0087357E" w:rsidR="0087357E"/>
    <w:p w:rsidRDefault="0087357E" w:rsidP="0087357E" w:rsidR="0087357E"/>
    <w:p w:rsidRDefault="0087357E" w:rsidP="0087357E" w:rsidR="0087357E"/>
    <w:p w:rsidRDefault="0087357E" w:rsidP="0087357E" w:rsidR="0087357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87357E" w:rsidP="0087357E" w:rsidR="0087357E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87357E" w:rsidP="0087357E" w:rsidR="0087357E">
      <w:pPr>
        <w:jc w:val="both"/>
      </w:pPr>
    </w:p>
    <w:p w:rsidRDefault="0087357E" w:rsidP="0087357E" w:rsidR="0087357E"/>
    <w:p w:rsidRDefault="0087357E" w:rsidP="0087357E" w:rsidR="0087357E">
      <w:r>
        <w:t>DNA:</w:t>
      </w:r>
    </w:p>
    <w:p w:rsidRDefault="0087357E" w:rsidP="0087357E" w:rsidR="0087357E">
      <w:r>
        <w:t>1. stečajna upraviteljica Tihana Majić</w:t>
      </w:r>
    </w:p>
    <w:p w:rsidRDefault="0087357E" w:rsidP="0087357E" w:rsidR="0087357E">
      <w:r>
        <w:t>2. razlučni vjerovnik B2 Kapital d.o.o. Zagreb, Radnička seta 41</w:t>
      </w:r>
    </w:p>
    <w:p w:rsidRDefault="0087357E" w:rsidP="0087357E" w:rsidR="0087357E">
      <w:r>
        <w:t xml:space="preserve">3. e-oglasna ploča </w:t>
      </w:r>
    </w:p>
    <w:p w:rsidRDefault="0087357E" w:rsidP="0087357E" w:rsidR="0087357E">
      <w:r>
        <w:t>4. kal. 4/2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D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1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4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6"/>
  </w:num>
  <w:num w:numId="9">
    <w:abstractNumId w:val="16"/>
  </w:num>
  <w:num w:numId="10">
    <w:abstractNumId w:val="23"/>
  </w:num>
  <w:num w:numId="11">
    <w:abstractNumId w:val="21"/>
  </w:num>
  <w:num w:numId="12">
    <w:abstractNumId w:val="9"/>
  </w:num>
  <w:num w:numId="13">
    <w:abstractNumId w:val="1"/>
  </w:num>
  <w:num w:numId="14">
    <w:abstractNumId w:val="18"/>
  </w:num>
  <w:num w:numId="15">
    <w:abstractNumId w:val="0"/>
  </w:num>
  <w:num w:numId="16">
    <w:abstractNumId w:val="24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6"/>
  </w:num>
  <w:num w:numId="22">
    <w:abstractNumId w:val="25"/>
  </w:num>
  <w:num w:numId="23">
    <w:abstractNumId w:val="5"/>
  </w:num>
  <w:num w:numId="24">
    <w:abstractNumId w:val="15"/>
  </w:num>
  <w:num w:numId="25">
    <w:abstractNumId w:val="20"/>
  </w:num>
  <w:num w:numId="26">
    <w:abstractNumId w:val="2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1F4E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91D6F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C4F53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1239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059F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23D54"/>
    <w:rsid w:val="008356D5"/>
    <w:rsid w:val="0087357E"/>
    <w:rsid w:val="00877204"/>
    <w:rsid w:val="00886F89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E620C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22A8E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233EB"/>
    <w:rsid w:val="00F36D95"/>
    <w:rsid w:val="00F4205B"/>
    <w:rsid w:val="00F6724D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
roč. 10.01.</izvorni_sadrzaj>
    <derivirana_varijabla naziv="DomainObject.Predmet.PrimjedbaSuca_1">spis ovr -1696/14 u prilogu
roč. 10.01.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St-204/2015-123</izvorni_sadrzaj>
    <derivirana_varijabla naziv="DomainObject.PredzadnjaOdlukaIzPredmeta.Oznaka_1">St-204/2015-123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AC92B-6138-49B7-9A04-8D29CEF44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4411</properties:Characters>
  <properties:Lines>130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2019-01-14T10:22:00Z</dcterms:created>
  <dc:creator>HermanJ</dc:creator>
  <cp:lastModifiedBy>Maja Kocijan</cp:lastModifiedBy>
  <cp:lastPrinted>2019-01-14T10:41:00Z</cp:lastPrinted>
  <dcterms:modified xmlns:xsi="http://www.w3.org/2001/XMLSchema-instance" xsi:type="dcterms:W3CDTF">2019-01-14T12:58:00Z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dioba kupovnine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