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17203" w14:paraId="e017203" w:rsidRDefault="00035EC1" w:rsidP="005D7BF8" w:rsidR="00035EC1" w:rsidRPr="005D7BF8">
      <w:pPr>
        <w:pStyle w:val="Bezproreda"/>
        <w:jc w:val="both"/>
        <w15:collapsed w:val="false"/>
        <w:rPr>
          <w:rFonts w:hAnsi="Times New Roman" w:ascii="Times New Roman"/>
        </w:rPr>
      </w:pPr>
      <w:bookmarkStart w:name="_GoBack" w:id="0"/>
      <w:bookmarkEnd w:id="0"/>
      <w:r w:rsidRPr="005D7BF8">
        <w:rPr>
          <w:rFonts w:hAnsi="Times New Roman" w:ascii="Times New Roman"/>
        </w:rPr>
        <w:t xml:space="preserve">  </w:t>
      </w:r>
      <w:r>
        <w:rPr>
          <w:rFonts w:hAnsi="Times New Roman" w:ascii="Times New Roman"/>
        </w:rPr>
        <w:t xml:space="preserve">             </w:t>
      </w:r>
      <w:r w:rsidRPr="005D7BF8">
        <w:rPr>
          <w:rFonts w:hAnsi="Times New Roman" w:ascii="Times New Roman"/>
        </w:rPr>
        <w:t xml:space="preserve">  </w:t>
      </w:r>
      <w:r w:rsidRPr="005D7BF8">
        <w:rPr>
          <w:rFonts w:hAnsi="Times New Roman" w:ascii="Times New Roman"/>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035EC1" w:rsidP="005D7BF8" w:rsidR="00035EC1" w:rsidRPr="005D7BF8">
      <w:pPr>
        <w:pStyle w:val="Bezproreda"/>
        <w:jc w:val="both"/>
        <w:rPr>
          <w:rFonts w:hAnsi="Times New Roman" w:ascii="Times New Roman"/>
        </w:rPr>
      </w:pPr>
      <w:r w:rsidRPr="005D7BF8">
        <w:rPr>
          <w:rFonts w:eastAsia="MS Mincho" w:hAnsi="Times New Roman" w:ascii="Times New Roman"/>
        </w:rPr>
        <w:t xml:space="preserve">   REPUBLIKA HRVATSKA</w:t>
      </w:r>
    </w:p>
    <w:p w:rsidRDefault="00035EC1" w:rsidP="005D7BF8" w:rsidR="00035EC1" w:rsidRPr="005D7BF8">
      <w:pPr>
        <w:pStyle w:val="Bezproreda"/>
        <w:jc w:val="both"/>
        <w:rPr>
          <w:rFonts w:hAnsi="Times New Roman" w:ascii="Times New Roman"/>
        </w:rPr>
      </w:pPr>
      <w:r w:rsidRPr="005D7BF8">
        <w:rPr>
          <w:rFonts w:eastAsia="MS Mincho" w:hAnsi="Times New Roman" w:ascii="Times New Roman"/>
        </w:rPr>
        <w:t>TRGOVAČKI SUD U RIJECI</w:t>
      </w:r>
    </w:p>
    <w:p w:rsidRDefault="00035EC1" w:rsidP="005D7BF8" w:rsidR="00035EC1" w:rsidRPr="005D7BF8">
      <w:pPr>
        <w:pStyle w:val="Bezproreda"/>
        <w:jc w:val="both"/>
        <w:rPr>
          <w:rFonts w:eastAsia="MS Mincho" w:hAnsi="Times New Roman" w:ascii="Times New Roman"/>
        </w:rPr>
      </w:pPr>
      <w:r w:rsidRPr="005D7BF8">
        <w:rPr>
          <w:rFonts w:eastAsia="MS Mincho" w:hAnsi="Times New Roman" w:ascii="Times New Roman"/>
        </w:rPr>
        <w:t xml:space="preserve">       Rijeka, Zadarska 1 i 3</w:t>
      </w:r>
    </w:p>
    <w:p w:rsidRDefault="0067732E" w:rsidP="0067732E" w:rsidR="009800B7">
      <w:pPr>
        <w:jc w:val="center"/>
        <w:rPr>
          <w:b/>
        </w:rPr>
      </w:pPr>
      <w:r>
        <w:rPr>
          <w:b/>
        </w:rPr>
        <w:t>R E P U B L I K A    H R V A T S K A</w:t>
      </w:r>
    </w:p>
    <w:p w:rsidRDefault="0067732E" w:rsidP="0067732E" w:rsidR="0067732E">
      <w:pPr>
        <w:jc w:val="center"/>
        <w:rPr>
          <w:b/>
        </w:rPr>
      </w:pPr>
    </w:p>
    <w:p w:rsidRDefault="00A1584D" w:rsidP="0067732E" w:rsidR="009800B7" w:rsidRPr="00E766A2">
      <w:pPr>
        <w:jc w:val="center"/>
        <w:rPr>
          <w:b/>
        </w:rPr>
      </w:pPr>
      <w:r>
        <w:rPr>
          <w:b/>
        </w:rPr>
        <w:t xml:space="preserve">R J E Š E N J E </w:t>
      </w:r>
    </w:p>
    <w:p w:rsidRDefault="006C16FD" w:rsidP="006C16FD" w:rsidR="006C16FD" w:rsidRPr="00E766A2">
      <w:pPr>
        <w:jc w:val="center"/>
      </w:pPr>
      <w:r w:rsidRPr="00E766A2">
        <w:tab/>
      </w:r>
      <w:r w:rsidRPr="00E766A2">
        <w:tab/>
      </w:r>
    </w:p>
    <w:p w:rsidRDefault="00E766A2" w:rsidP="005354A9" w:rsidR="006C16FD" w:rsidRPr="00E766A2">
      <w:pPr>
        <w:jc w:val="both"/>
      </w:pPr>
      <w:r w:rsidRPr="00E766A2">
        <w:tab/>
        <w:t>Trgovački sud u Rijeci,</w:t>
      </w:r>
      <w:r w:rsidR="00033594">
        <w:t xml:space="preserve"> OIB 88785964957,</w:t>
      </w:r>
      <w:r w:rsidRPr="00E766A2">
        <w:t xml:space="preserve"> po s</w:t>
      </w:r>
      <w:r w:rsidR="00C81005">
        <w:t>tečajnom su</w:t>
      </w:r>
      <w:r w:rsidRPr="00E766A2">
        <w:t xml:space="preserve">cu Danieli Korlević, u </w:t>
      </w:r>
      <w:r w:rsidR="00C81005">
        <w:t xml:space="preserve">stečajnom postupku nad dužnikom </w:t>
      </w:r>
      <w:r w:rsidR="00F125F2" w:rsidRPr="00F125F2">
        <w:rPr>
          <w:b/>
        </w:rPr>
        <w:t>A</w:t>
      </w:r>
      <w:r w:rsidR="00C81005">
        <w:rPr>
          <w:b/>
        </w:rPr>
        <w:t xml:space="preserve">UTO SERVIS LABIN d.o.o. LABIN, Pulska 19, OIB </w:t>
      </w:r>
      <w:r w:rsidR="00C81005" w:rsidRPr="00C81005">
        <w:rPr>
          <w:b/>
        </w:rPr>
        <w:t>84126482247</w:t>
      </w:r>
      <w:r w:rsidR="00EF1BE1">
        <w:rPr>
          <w:b/>
        </w:rPr>
        <w:t>,</w:t>
      </w:r>
      <w:r w:rsidR="00F82EF4">
        <w:rPr>
          <w:b/>
        </w:rPr>
        <w:t xml:space="preserve"> </w:t>
      </w:r>
      <w:r w:rsidR="006C16FD" w:rsidRPr="00E766A2">
        <w:t>dana</w:t>
      </w:r>
      <w:r w:rsidR="007C16BB" w:rsidRPr="00E766A2">
        <w:t xml:space="preserve"> </w:t>
      </w:r>
      <w:r w:rsidR="00C81005">
        <w:t>30. svibnja</w:t>
      </w:r>
      <w:r w:rsidR="00033594">
        <w:t xml:space="preserve"> 2017</w:t>
      </w:r>
      <w:r w:rsidR="006C16FD" w:rsidRPr="00E766A2">
        <w:t>. god</w:t>
      </w:r>
      <w:r w:rsidR="009800B7" w:rsidRPr="00E766A2">
        <w:t>ine</w:t>
      </w:r>
    </w:p>
    <w:p w:rsidRDefault="0067732E" w:rsidP="006C16FD" w:rsidR="0067732E">
      <w:pPr>
        <w:jc w:val="center"/>
        <w:rPr>
          <w:b/>
          <w:bCs/>
        </w:rPr>
      </w:pPr>
    </w:p>
    <w:p w:rsidRDefault="00A1584D" w:rsidP="006C16FD" w:rsidR="006C16FD" w:rsidRPr="00E766A2">
      <w:pPr>
        <w:jc w:val="center"/>
        <w:rPr>
          <w:b/>
          <w:bCs/>
        </w:rPr>
      </w:pPr>
      <w:r>
        <w:rPr>
          <w:b/>
          <w:bCs/>
        </w:rPr>
        <w:t xml:space="preserve">r i j e š i o </w:t>
      </w:r>
      <w:r w:rsidR="007C16BB" w:rsidRPr="00E766A2">
        <w:rPr>
          <w:b/>
          <w:bCs/>
        </w:rPr>
        <w:t xml:space="preserve">  </w:t>
      </w:r>
      <w:r w:rsidR="006C16FD" w:rsidRPr="00E766A2">
        <w:rPr>
          <w:b/>
          <w:bCs/>
        </w:rPr>
        <w:t xml:space="preserve">  j e</w:t>
      </w:r>
    </w:p>
    <w:p w:rsidRDefault="0067732E" w:rsidP="006C16FD" w:rsidR="0067732E" w:rsidRPr="00E766A2">
      <w:pPr>
        <w:jc w:val="both"/>
      </w:pPr>
    </w:p>
    <w:p w:rsidRDefault="006C16FD" w:rsidP="006C16FD" w:rsidR="0067732E" w:rsidRPr="00C81005">
      <w:pPr>
        <w:jc w:val="both"/>
      </w:pPr>
      <w:r w:rsidRPr="00E766A2">
        <w:tab/>
        <w:t xml:space="preserve">Nalaže se </w:t>
      </w:r>
      <w:r w:rsidR="00C81005">
        <w:t xml:space="preserve">kupcu trgovačkom društvu B2 Kapital d.o.o. Zagreb, Radnička cesta 41, OIB 57509775367 </w:t>
      </w:r>
      <w:r w:rsidR="00A1584D" w:rsidRPr="00A1584D">
        <w:t>stečajnom dužniku</w:t>
      </w:r>
      <w:r w:rsidR="00A1584D">
        <w:rPr>
          <w:b/>
        </w:rPr>
        <w:t xml:space="preserve"> </w:t>
      </w:r>
      <w:r w:rsidR="00A1584D" w:rsidRPr="00F125F2">
        <w:rPr>
          <w:b/>
        </w:rPr>
        <w:t>A</w:t>
      </w:r>
      <w:r w:rsidR="00A1584D">
        <w:rPr>
          <w:b/>
        </w:rPr>
        <w:t xml:space="preserve">UTO SERVIS LABIN d.o.o. LABIN, Pulska 19, OIB </w:t>
      </w:r>
      <w:r w:rsidR="00A1584D" w:rsidRPr="00C81005">
        <w:rPr>
          <w:b/>
        </w:rPr>
        <w:t>84126482247</w:t>
      </w:r>
      <w:r w:rsidR="00A1584D">
        <w:rPr>
          <w:b/>
        </w:rPr>
        <w:t xml:space="preserve"> </w:t>
      </w:r>
      <w:r w:rsidR="00C81005" w:rsidRPr="00C81005">
        <w:t>podmiriti iznos obračunatih troškova iz čl.170. st.1. SZ-a u visini od</w:t>
      </w:r>
      <w:r w:rsidR="00C81005">
        <w:rPr>
          <w:b/>
        </w:rPr>
        <w:t xml:space="preserve"> 133.500,00 kn </w:t>
      </w:r>
      <w:r w:rsidR="00A1584D">
        <w:t xml:space="preserve">u roku </w:t>
      </w:r>
      <w:r w:rsidR="00C81005" w:rsidRPr="00C81005">
        <w:t>osam dana</w:t>
      </w:r>
      <w:r w:rsidR="00A1584D">
        <w:t>, na žiroračun IBAN HR11 2402 0061 1007 0073 4</w:t>
      </w:r>
      <w:r w:rsidR="00A1584D">
        <w:rPr>
          <w:b/>
        </w:rPr>
        <w:t xml:space="preserve"> </w:t>
      </w:r>
      <w:r w:rsidR="00A1584D" w:rsidRPr="00C81005">
        <w:t>kod Erste banke d.d. Rijeka</w:t>
      </w:r>
    </w:p>
    <w:p w:rsidRDefault="0067732E" w:rsidP="006C16FD" w:rsidR="0067732E">
      <w:pPr>
        <w:jc w:val="both"/>
      </w:pPr>
    </w:p>
    <w:p w:rsidRDefault="00C81005" w:rsidP="00C81005" w:rsidR="00DD272D" w:rsidRPr="00A1584D">
      <w:pPr>
        <w:jc w:val="center"/>
        <w:rPr>
          <w:b/>
        </w:rPr>
      </w:pPr>
      <w:r w:rsidRPr="00A1584D">
        <w:rPr>
          <w:b/>
        </w:rPr>
        <w:t>Obrazloženje</w:t>
      </w:r>
    </w:p>
    <w:p w:rsidRDefault="00C81005" w:rsidP="0067732E" w:rsidR="00C81005">
      <w:pPr>
        <w:jc w:val="both"/>
      </w:pPr>
    </w:p>
    <w:p w:rsidRDefault="00C81005" w:rsidP="0067732E" w:rsidR="00C81005">
      <w:pPr>
        <w:jc w:val="both"/>
      </w:pPr>
      <w:r>
        <w:tab/>
        <w:t xml:space="preserve">U ovršnom postupku koji se vodio kod Općinskog suda u Labinu pod posl. brojem Ovr-1758/15 dosuđena je nekretnina stečajnog dužnika k.č.br.749/2, upisana u zk.ul. 274, k.o. Novi Labin najpovoljnijem ponuditelju B2 Kapital d.o.o. Zagreb za iznos kupovnine </w:t>
      </w:r>
      <w:r w:rsidR="00A1584D">
        <w:t xml:space="preserve">od </w:t>
      </w:r>
      <w:r>
        <w:t xml:space="preserve">2.670.000,00 kn. </w:t>
      </w:r>
    </w:p>
    <w:p w:rsidRDefault="00C81005" w:rsidP="0067732E" w:rsidR="00C81005">
      <w:pPr>
        <w:jc w:val="both"/>
      </w:pPr>
      <w:r>
        <w:tab/>
        <w:t xml:space="preserve">Pravomoćnim rješenjem o dosudi od </w:t>
      </w:r>
      <w:r w:rsidR="00A1584D">
        <w:t>2</w:t>
      </w:r>
      <w:r>
        <w:t xml:space="preserve">6. rujna 2016. godine ovršni sud oslobodio je kupca B2 Kapital d.o.o. od polaganja kupovnine u iznosu od 2.670.000,00 kn budući njihova tražbina osigurana založnim pravom na unovčenoj nekretnini premašuje iznos </w:t>
      </w:r>
      <w:r w:rsidR="00A1584D">
        <w:t>kupovnine</w:t>
      </w:r>
      <w:r>
        <w:t>.</w:t>
      </w:r>
    </w:p>
    <w:p w:rsidRDefault="00C81005" w:rsidP="0067732E" w:rsidR="00C81005">
      <w:pPr>
        <w:jc w:val="both"/>
      </w:pPr>
      <w:r>
        <w:tab/>
        <w:t xml:space="preserve">Podneskom od 28. veljače 2017. godine stečajni upravitelj predložio je sudu da pozove kupca temeljem čl.170. st.1. Stečajnog zakona na uplatu 5% od utrška nekretnine, odnosno iznosa od 133.500,00 kn. </w:t>
      </w:r>
    </w:p>
    <w:p w:rsidRDefault="00C81005" w:rsidP="0067732E" w:rsidR="00A1584D">
      <w:pPr>
        <w:jc w:val="both"/>
      </w:pPr>
      <w:r>
        <w:tab/>
        <w:t xml:space="preserve">Kupac B2 Kapital d.o.o. Zagreb, Radnička 41 suglasio se s prijedlogom stečajnog upravitelja. </w:t>
      </w:r>
    </w:p>
    <w:p w:rsidRDefault="00A1584D" w:rsidP="0067732E" w:rsidR="00C81005">
      <w:pPr>
        <w:jc w:val="both"/>
        <w:rPr>
          <w:bCs/>
        </w:rPr>
      </w:pPr>
      <w:r>
        <w:tab/>
      </w:r>
      <w:r w:rsidR="00C81005">
        <w:t xml:space="preserve">Prema odredbi čl.170. st.1. </w:t>
      </w:r>
      <w:r w:rsidR="00C81005" w:rsidRPr="00E22385">
        <w:rPr>
          <w:bCs/>
        </w:rPr>
        <w:t>Stečajnog zakona (</w:t>
      </w:r>
      <w:r w:rsidR="00C81005">
        <w:rPr>
          <w:bCs/>
        </w:rPr>
        <w:t>Narodne novine</w:t>
      </w:r>
      <w:r w:rsidR="00C81005" w:rsidRPr="00E22385">
        <w:rPr>
          <w:bCs/>
        </w:rPr>
        <w:t xml:space="preserve"> </w:t>
      </w:r>
      <w:r w:rsidR="00C81005">
        <w:rPr>
          <w:bCs/>
        </w:rPr>
        <w:t xml:space="preserve">broj </w:t>
      </w:r>
      <w:r w:rsidR="00C81005" w:rsidRPr="00E22385">
        <w:rPr>
          <w:bCs/>
        </w:rPr>
        <w:t>44/96, 29/99, 129/00, 123/03, 197/03, 187/04, 82/06, 116/1</w:t>
      </w:r>
      <w:r w:rsidR="00C81005">
        <w:rPr>
          <w:bCs/>
        </w:rPr>
        <w:t xml:space="preserve">0, 25/12 i 133/12, dalje: SZ-a) troškovi utvrđivanja tražbine, koji obuhvaćaju troškove utvrđivanja istovjetnosti predmeta i prava na tom predmetu, određuju se paušalno u iznosu 5% od utrška. </w:t>
      </w:r>
    </w:p>
    <w:p w:rsidRDefault="00C81005" w:rsidP="0067732E" w:rsidR="00C81005">
      <w:pPr>
        <w:jc w:val="both"/>
        <w:rPr>
          <w:bCs/>
        </w:rPr>
      </w:pPr>
      <w:r>
        <w:rPr>
          <w:bCs/>
        </w:rPr>
        <w:tab/>
        <w:t xml:space="preserve">Obzirom da utržak od unovčene nekretnine iznosi 2.670.000,00 kn, a kupac iste oslobođen je od polaganja kupovnine, valjalo je primjenom citiranog zakonskog propisa odlučiti kao u izreci. </w:t>
      </w:r>
    </w:p>
    <w:p w:rsidRDefault="00C81005" w:rsidP="0067732E" w:rsidR="00C81005">
      <w:pPr>
        <w:jc w:val="both"/>
        <w:rPr>
          <w:bCs/>
        </w:rPr>
      </w:pPr>
    </w:p>
    <w:p w:rsidRDefault="006C16FD" w:rsidP="006C16FD" w:rsidR="006C16FD" w:rsidRPr="00E766A2">
      <w:pPr>
        <w:jc w:val="center"/>
      </w:pPr>
      <w:r w:rsidRPr="00E766A2">
        <w:t>U Rijeci,</w:t>
      </w:r>
      <w:r w:rsidR="007C16BB" w:rsidRPr="00E766A2">
        <w:t xml:space="preserve"> </w:t>
      </w:r>
      <w:r w:rsidR="00626F6F">
        <w:t>30. svibnja</w:t>
      </w:r>
      <w:r w:rsidR="00033594">
        <w:t xml:space="preserve"> 2017</w:t>
      </w:r>
      <w:r w:rsidR="009800B7" w:rsidRPr="00E766A2">
        <w:t>. godine</w:t>
      </w:r>
    </w:p>
    <w:p w:rsidRDefault="006C16FD" w:rsidP="006C16FD" w:rsidR="006C16FD" w:rsidRPr="00E766A2">
      <w:pPr>
        <w:jc w:val="both"/>
      </w:pPr>
    </w:p>
    <w:p w:rsidRDefault="006C16FD" w:rsidP="00F82EF4" w:rsidR="006C16FD" w:rsidRPr="00E766A2">
      <w:pPr>
        <w:ind w:left="2160"/>
        <w:jc w:val="right"/>
      </w:pPr>
      <w:r w:rsidRPr="00E766A2">
        <w:rPr>
          <w:b/>
        </w:rPr>
        <w:tab/>
      </w:r>
      <w:r w:rsidRPr="00E766A2">
        <w:rPr>
          <w:b/>
        </w:rPr>
        <w:tab/>
      </w:r>
      <w:r w:rsidRPr="00E766A2">
        <w:rPr>
          <w:b/>
        </w:rPr>
        <w:tab/>
      </w:r>
      <w:r w:rsidRPr="00E766A2">
        <w:rPr>
          <w:b/>
        </w:rPr>
        <w:tab/>
      </w:r>
      <w:r w:rsidRPr="00E766A2">
        <w:rPr>
          <w:b/>
        </w:rPr>
        <w:tab/>
      </w:r>
      <w:r w:rsidRPr="00E766A2">
        <w:rPr>
          <w:b/>
        </w:rPr>
        <w:tab/>
      </w:r>
      <w:r w:rsidR="007A113A">
        <w:rPr>
          <w:b/>
        </w:rPr>
        <w:t xml:space="preserve">  </w:t>
      </w:r>
      <w:r w:rsidR="00F265B9">
        <w:t>S</w:t>
      </w:r>
      <w:r w:rsidR="00C81005">
        <w:t>tečajni s</w:t>
      </w:r>
      <w:r w:rsidRPr="00E766A2">
        <w:t>udac</w:t>
      </w:r>
    </w:p>
    <w:p w:rsidRDefault="006C16FD" w:rsidP="00BE35E6" w:rsidR="001C7C50">
      <w:pPr>
        <w:ind w:firstLine="708" w:left="1416"/>
        <w:jc w:val="right"/>
      </w:pPr>
      <w:r w:rsidRPr="00E766A2">
        <w:rPr>
          <w:b/>
        </w:rPr>
        <w:tab/>
      </w:r>
      <w:r w:rsidRPr="00E766A2">
        <w:rPr>
          <w:b/>
        </w:rPr>
        <w:tab/>
      </w:r>
      <w:r w:rsidRPr="00E766A2">
        <w:rPr>
          <w:b/>
        </w:rPr>
        <w:tab/>
      </w:r>
      <w:r w:rsidRPr="00E766A2">
        <w:rPr>
          <w:b/>
        </w:rPr>
        <w:tab/>
      </w:r>
      <w:r w:rsidR="007A113A">
        <w:rPr>
          <w:b/>
        </w:rPr>
        <w:t xml:space="preserve">       </w:t>
      </w:r>
      <w:r w:rsidRPr="00E766A2">
        <w:rPr>
          <w:b/>
        </w:rPr>
        <w:tab/>
      </w:r>
      <w:r w:rsidR="007A113A">
        <w:rPr>
          <w:b/>
        </w:rPr>
        <w:t xml:space="preserve">           </w:t>
      </w:r>
      <w:r w:rsidR="007A113A">
        <w:t>D</w:t>
      </w:r>
      <w:r w:rsidRPr="00E766A2">
        <w:t>aniela Korlević</w:t>
      </w:r>
      <w:r w:rsidR="00EF1BE1">
        <w:t xml:space="preserve"> </w:t>
      </w:r>
    </w:p>
    <w:p w:rsidRDefault="00BE35E6" w:rsidP="00BE35E6" w:rsidR="00BE35E6">
      <w:pPr>
        <w:ind w:firstLine="708" w:left="1416"/>
        <w:jc w:val="right"/>
      </w:pPr>
    </w:p>
    <w:p w:rsidRDefault="00BE35E6" w:rsidP="00BE35E6" w:rsidR="00BE35E6">
      <w:pPr>
        <w:ind w:firstLine="708" w:left="1416"/>
        <w:jc w:val="right"/>
      </w:pPr>
    </w:p>
    <w:p w:rsidRDefault="006C16FD" w:rsidP="00A1584D" w:rsidR="006C16FD" w:rsidRPr="00E766A2">
      <w:pPr>
        <w:jc w:val="both"/>
        <w:rPr>
          <w:b/>
        </w:rPr>
      </w:pPr>
      <w:r w:rsidRPr="00E766A2">
        <w:rPr>
          <w:b/>
        </w:rPr>
        <w:lastRenderedPageBreak/>
        <w:t>UPUTA O PRAVNOM LIJEKU:</w:t>
      </w:r>
    </w:p>
    <w:p w:rsidRDefault="00A1584D" w:rsidP="00214C3F" w:rsidR="00A1584D" w:rsidRPr="000A7232">
      <w:pPr>
        <w:jc w:val="both"/>
      </w:pPr>
      <w:r w:rsidRPr="000A7232">
        <w:t xml:space="preserve">Protiv ovog rješenja dopuštena je žalba Visokom trgovačkom sudu Republike Hrvatske. Žalba se </w:t>
      </w:r>
      <w:r>
        <w:t xml:space="preserve">izjavljuje u dva primjerka u roku od osam dana od dostave prvostupanjskog rješenja. Dostava se smatra obavljenom </w:t>
      </w:r>
      <w:r w:rsidRPr="000A7232">
        <w:t>istekom osmoga dana od dana objave pismena na mrežnoj stranici e-Oglasna ploča</w:t>
      </w:r>
      <w:r>
        <w:t xml:space="preserve">, </w:t>
      </w:r>
      <w:r w:rsidRPr="000A7232">
        <w:t xml:space="preserve">a o žalbi odlučuje Visoki trgovački sud Republike Hrvatske. </w:t>
      </w:r>
    </w:p>
    <w:p w:rsidRDefault="006C16FD" w:rsidP="006C16FD" w:rsidR="006C16FD" w:rsidRPr="00E766A2"/>
    <w:p w:rsidRDefault="006C16FD" w:rsidP="006C16FD" w:rsidR="006C16FD" w:rsidRPr="00E766A2"/>
    <w:p w:rsidRDefault="006C16FD" w:rsidP="006C16FD" w:rsidR="006C16FD" w:rsidRPr="00E766A2"/>
    <w:p w:rsidRDefault="006C16FD" w:rsidP="006C16FD" w:rsidR="006C16FD" w:rsidRPr="00E766A2"/>
    <w:p w:rsidRDefault="006C16FD" w:rsidP="006C16FD" w:rsidR="006C16FD" w:rsidRPr="005E5046">
      <w:pPr>
        <w:rPr>
          <w:sz w:val="20"/>
        </w:rPr>
      </w:pPr>
    </w:p>
    <w:p w:rsidRDefault="005E5046" w:rsidR="006C16FD" w:rsidRPr="005E5046">
      <w:pPr>
        <w:rPr>
          <w:b/>
          <w:sz w:val="20"/>
        </w:rPr>
      </w:pPr>
      <w:r w:rsidRPr="005E5046">
        <w:rPr>
          <w:b/>
          <w:sz w:val="20"/>
        </w:rPr>
        <w:t>DNA:</w:t>
      </w:r>
    </w:p>
    <w:p w:rsidRDefault="005E5046" w:rsidP="005E5046" w:rsidR="005E5046" w:rsidRPr="005E5046">
      <w:pPr>
        <w:pStyle w:val="Odlomakpopisa"/>
        <w:numPr>
          <w:ilvl w:val="0"/>
          <w:numId w:val="1"/>
        </w:numPr>
        <w:rPr>
          <w:sz w:val="20"/>
        </w:rPr>
      </w:pPr>
      <w:r w:rsidRPr="005E5046">
        <w:rPr>
          <w:sz w:val="20"/>
        </w:rPr>
        <w:t>kupcu B2 Kapital d.o.o. Zagreb</w:t>
      </w:r>
    </w:p>
    <w:p w:rsidRDefault="005E5046" w:rsidP="005E5046" w:rsidR="005E5046" w:rsidRPr="005E5046">
      <w:pPr>
        <w:pStyle w:val="Odlomakpopisa"/>
        <w:numPr>
          <w:ilvl w:val="0"/>
          <w:numId w:val="1"/>
        </w:numPr>
        <w:rPr>
          <w:sz w:val="20"/>
        </w:rPr>
      </w:pPr>
      <w:r w:rsidRPr="005E5046">
        <w:rPr>
          <w:sz w:val="20"/>
        </w:rPr>
        <w:t>stečajnom upravitelju Kristijan Mijandrušić</w:t>
      </w:r>
    </w:p>
    <w:p w:rsidRDefault="005E5046" w:rsidP="005E5046" w:rsidR="005E5046" w:rsidRPr="005E5046">
      <w:pPr>
        <w:pStyle w:val="Odlomakpopisa"/>
        <w:numPr>
          <w:ilvl w:val="0"/>
          <w:numId w:val="1"/>
        </w:numPr>
        <w:rPr>
          <w:sz w:val="20"/>
        </w:rPr>
      </w:pPr>
      <w:r w:rsidRPr="005E5046">
        <w:rPr>
          <w:sz w:val="20"/>
        </w:rPr>
        <w:t>e-Oglasna ploča sudova</w:t>
      </w:r>
    </w:p>
    <w:p w:rsidRDefault="005E5046" w:rsidP="005E5046" w:rsidR="005E5046" w:rsidRPr="005E5046">
      <w:pPr>
        <w:rPr>
          <w:sz w:val="20"/>
        </w:rPr>
      </w:pPr>
    </w:p>
    <w:p w:rsidRDefault="005E5046" w:rsidP="005E5046" w:rsidR="005E5046" w:rsidRPr="005E5046">
      <w:pPr>
        <w:rPr>
          <w:sz w:val="20"/>
        </w:rPr>
      </w:pPr>
      <w:r w:rsidRPr="005E5046">
        <w:rPr>
          <w:sz w:val="20"/>
        </w:rPr>
        <w:t>U Rijeci, 30.5.2017. godine</w:t>
      </w:r>
    </w:p>
    <w:p w:rsidRDefault="005E5046" w:rsidP="005E5046" w:rsidR="005E5046" w:rsidRPr="005E5046">
      <w:pPr>
        <w:rPr>
          <w:sz w:val="20"/>
        </w:rPr>
      </w:pPr>
    </w:p>
    <w:p w:rsidRDefault="005E5046" w:rsidP="005E5046" w:rsidR="005E5046" w:rsidRPr="005E5046">
      <w:pPr>
        <w:rPr>
          <w:sz w:val="20"/>
        </w:rPr>
      </w:pPr>
      <w:r w:rsidRPr="005E5046">
        <w:rPr>
          <w:sz w:val="20"/>
        </w:rPr>
        <w:t>Stečajni sudac</w:t>
      </w:r>
    </w:p>
    <w:p w:rsidRDefault="005E5046" w:rsidP="005E5046" w:rsidR="005E5046" w:rsidRPr="005E5046">
      <w:pPr>
        <w:rPr>
          <w:sz w:val="20"/>
        </w:rPr>
      </w:pPr>
      <w:r w:rsidRPr="005E5046">
        <w:rPr>
          <w:sz w:val="20"/>
        </w:rPr>
        <w:t xml:space="preserve">Daniela Korlević </w:t>
      </w:r>
    </w:p>
    <w:sectPr w:rsidR="005E5046" w:rsidRPr="005E5046">
      <w:headerReference w:type="default" r:id="rId10"/>
      <w:footerReference w:type="even"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12FCB" w:rsidR="00612FCB">
      <w:r>
        <w:separator/>
      </w:r>
    </w:p>
  </w:endnote>
  <w:endnote w:id="0" w:type="continuationSeparator">
    <w:p w:rsidRDefault="00612FCB" w:rsidR="00612FC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C16BB" w:rsidP="003422A4" w:rsidR="007C16B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C16BB" w:rsidR="007C16B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C16BB" w:rsidP="003422A4" w:rsidR="007C16B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35EC1">
      <w:rPr>
        <w:rStyle w:val="Brojstranice"/>
        <w:noProof/>
      </w:rPr>
      <w:t>1</w:t>
    </w:r>
    <w:r>
      <w:rPr>
        <w:rStyle w:val="Brojstranice"/>
      </w:rPr>
      <w:fldChar w:fldCharType="end"/>
    </w:r>
  </w:p>
  <w:p w:rsidRDefault="007C16BB" w:rsidR="007C16B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12FCB" w:rsidR="00612FCB">
      <w:r>
        <w:separator/>
      </w:r>
    </w:p>
  </w:footnote>
  <w:footnote w:id="0" w:type="continuationSeparator">
    <w:p w:rsidRDefault="00612FCB" w:rsidR="00612FC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C16BB" w:rsidP="00102759" w:rsidR="007C16BB" w:rsidRPr="007A113A">
    <w:pPr>
      <w:pStyle w:val="Zaglavlje"/>
      <w:jc w:val="right"/>
      <w:rPr>
        <w:b/>
      </w:rPr>
    </w:pPr>
    <w:r w:rsidRPr="007A113A">
      <w:rPr>
        <w:b/>
      </w:rPr>
      <w:tab/>
    </w:r>
    <w:r w:rsidRPr="007A113A">
      <w:rPr>
        <w:b/>
      </w:rPr>
      <w:tab/>
      <w:t>Posl.br.15 St-</w:t>
    </w:r>
    <w:r w:rsidR="00626F6F">
      <w:rPr>
        <w:b/>
      </w:rPr>
      <w:t>46/13-67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90248E"/>
    <w:multiLevelType w:val="hybridMultilevel"/>
    <w:tmpl w:val="F1D63BEE"/>
    <w:lvl w:tplc="7E248702"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C16FD"/>
    <w:rsid w:val="00033594"/>
    <w:rsid w:val="00035EC1"/>
    <w:rsid w:val="00066AA2"/>
    <w:rsid w:val="00102759"/>
    <w:rsid w:val="001B3298"/>
    <w:rsid w:val="001C7C50"/>
    <w:rsid w:val="00252CA8"/>
    <w:rsid w:val="002E5389"/>
    <w:rsid w:val="002F6CF3"/>
    <w:rsid w:val="003422A4"/>
    <w:rsid w:val="00440BF7"/>
    <w:rsid w:val="004C203E"/>
    <w:rsid w:val="005354A9"/>
    <w:rsid w:val="005E5046"/>
    <w:rsid w:val="00612FCB"/>
    <w:rsid w:val="00626F6F"/>
    <w:rsid w:val="0067732E"/>
    <w:rsid w:val="006C16FD"/>
    <w:rsid w:val="007A113A"/>
    <w:rsid w:val="007C16BB"/>
    <w:rsid w:val="007E600D"/>
    <w:rsid w:val="00944FBB"/>
    <w:rsid w:val="009800B7"/>
    <w:rsid w:val="00A1584D"/>
    <w:rsid w:val="00BE35E6"/>
    <w:rsid w:val="00C37ECA"/>
    <w:rsid w:val="00C81005"/>
    <w:rsid w:val="00DD272D"/>
    <w:rsid w:val="00DF64BA"/>
    <w:rsid w:val="00E265A3"/>
    <w:rsid w:val="00E311D4"/>
    <w:rsid w:val="00E766A2"/>
    <w:rsid w:val="00EF1BE1"/>
    <w:rsid w:val="00EF60C8"/>
    <w:rsid w:val="00F125F2"/>
    <w:rsid w:val="00F265B9"/>
    <w:rsid w:val="00F26D02"/>
    <w:rsid w:val="00F55437"/>
    <w:rsid w:val="00F82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C16F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C16FD"/>
    <w:pPr>
      <w:tabs>
        <w:tab w:pos="4320" w:val="center"/>
        <w:tab w:pos="8640" w:val="right"/>
      </w:tabs>
    </w:pPr>
  </w:style>
  <w:style w:styleId="Podnoje" w:type="paragraph">
    <w:name w:val="footer"/>
    <w:basedOn w:val="Normal"/>
    <w:rsid w:val="006C16FD"/>
    <w:pPr>
      <w:tabs>
        <w:tab w:pos="4536" w:val="center"/>
        <w:tab w:pos="9072" w:val="right"/>
      </w:tabs>
    </w:pPr>
  </w:style>
  <w:style w:styleId="Brojstranice" w:type="character">
    <w:name w:val="page number"/>
    <w:basedOn w:val="Zadanifontodlomka"/>
    <w:rsid w:val="001B3298"/>
  </w:style>
  <w:style w:styleId="Tekstbalonia" w:type="paragraph">
    <w:name w:val="Balloon Text"/>
    <w:basedOn w:val="Normal"/>
    <w:link w:val="TekstbaloniaChar"/>
    <w:rsid w:val="00EF1BE1"/>
    <w:rPr>
      <w:rFonts w:cs="Tahoma" w:hAnsi="Tahoma" w:ascii="Tahoma"/>
      <w:sz w:val="16"/>
      <w:szCs w:val="16"/>
    </w:rPr>
  </w:style>
  <w:style w:customStyle="true" w:styleId="TekstbaloniaChar" w:type="character">
    <w:name w:val="Tekst balončića Char"/>
    <w:basedOn w:val="Zadanifontodlomka"/>
    <w:link w:val="Tekstbalonia"/>
    <w:rsid w:val="00EF1BE1"/>
    <w:rPr>
      <w:rFonts w:cs="Tahoma" w:hAnsi="Tahoma" w:ascii="Tahoma"/>
      <w:sz w:val="16"/>
      <w:szCs w:val="16"/>
    </w:rPr>
  </w:style>
  <w:style w:styleId="Odlomakpopisa" w:type="paragraph">
    <w:name w:val="List Paragraph"/>
    <w:basedOn w:val="Normal"/>
    <w:uiPriority w:val="34"/>
    <w:qFormat/>
    <w:rsid w:val="005E5046"/>
    <w:pPr>
      <w:ind w:left="720"/>
      <w:contextualSpacing/>
    </w:pPr>
  </w:style>
  <w:style w:styleId="Tekstrezerviranogmjesta" w:type="character">
    <w:name w:val="Placeholder Text"/>
    <w:basedOn w:val="Zadanifontodlomka"/>
    <w:uiPriority w:val="99"/>
    <w:semiHidden/>
    <w:rsid w:val="00035EC1"/>
    <w:rPr>
      <w:color w:val="808080"/>
      <w:bdr w:space="0" w:sz="0" w:color="auto" w:val="none"/>
      <w:shd w:fill="auto" w:color="auto" w:val="clear"/>
    </w:rPr>
  </w:style>
  <w:style w:customStyle="true" w:styleId="eSPISCCParagraphDefaultFont" w:type="character">
    <w:name w:val="eSPIS_CC_Paragraph Default Font"/>
    <w:basedOn w:val="Zadanifontodlomka"/>
    <w:rsid w:val="00035EC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35EC1"/>
    <w:rPr>
      <w:bdr w:space="0" w:sz="0" w:color="auto" w:val="none"/>
      <w:shd w:fill="FFFFCC" w:color="auto" w:val="clear"/>
      <w:lang w:val="hr-HR"/>
    </w:rPr>
  </w:style>
  <w:style w:customStyle="true" w:styleId="PozadinaSvijetloCrvena" w:type="character">
    <w:name w:val="Pozadina_SvijetloCrvena"/>
    <w:basedOn w:val="eSPISCCParagraphDefaultFont"/>
    <w:rsid w:val="00035EC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35EC1"/>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035EC1"/>
    <w:rPr>
      <w:rFonts w:hAnsi="Arial" w:ascii="Arial"/>
      <w:b/>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C16F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C16FD"/>
    <w:pPr>
      <w:tabs>
        <w:tab w:pos="4320" w:val="center"/>
        <w:tab w:pos="8640" w:val="right"/>
      </w:tabs>
    </w:pPr>
  </w:style>
  <w:style w:styleId="Podnoje" w:type="paragraph">
    <w:name w:val="footer"/>
    <w:basedOn w:val="Normal"/>
    <w:rsid w:val="006C16FD"/>
    <w:pPr>
      <w:tabs>
        <w:tab w:pos="4536" w:val="center"/>
        <w:tab w:pos="9072" w:val="right"/>
      </w:tabs>
    </w:pPr>
  </w:style>
  <w:style w:styleId="Brojstranice" w:type="character">
    <w:name w:val="page number"/>
    <w:basedOn w:val="Zadanifontodlomka"/>
    <w:rsid w:val="001B3298"/>
  </w:style>
  <w:style w:styleId="Tekstbalonia" w:type="paragraph">
    <w:name w:val="Balloon Text"/>
    <w:basedOn w:val="Normal"/>
    <w:link w:val="TekstbaloniaChar"/>
    <w:rsid w:val="00EF1BE1"/>
    <w:rPr>
      <w:rFonts w:ascii="Tahoma" w:cs="Tahoma" w:hAnsi="Tahoma"/>
      <w:sz w:val="16"/>
      <w:szCs w:val="16"/>
    </w:rPr>
  </w:style>
  <w:style w:customStyle="1" w:styleId="TekstbaloniaChar" w:type="character">
    <w:name w:val="Tekst balončića Char"/>
    <w:basedOn w:val="Zadanifontodlomka"/>
    <w:link w:val="Tekstbalonia"/>
    <w:rsid w:val="00EF1BE1"/>
    <w:rPr>
      <w:rFonts w:ascii="Tahoma" w:cs="Tahoma" w:hAnsi="Tahoma"/>
      <w:sz w:val="16"/>
      <w:szCs w:val="16"/>
    </w:rPr>
  </w:style>
  <w:style w:styleId="Odlomakpopisa" w:type="paragraph">
    <w:name w:val="List Paragraph"/>
    <w:basedOn w:val="Normal"/>
    <w:uiPriority w:val="34"/>
    <w:qFormat/>
    <w:rsid w:val="005E5046"/>
    <w:pPr>
      <w:ind w:left="720"/>
      <w:contextualSpacing/>
    </w:pPr>
  </w:style>
  <w:style w:styleId="Tekstrezerviranogmjesta" w:type="character">
    <w:name w:val="Placeholder Text"/>
    <w:basedOn w:val="Zadanifontodlomka"/>
    <w:uiPriority w:val="99"/>
    <w:semiHidden/>
    <w:rsid w:val="00035EC1"/>
    <w:rPr>
      <w:color w:val="808080"/>
      <w:bdr w:color="auto" w:space="0" w:sz="0" w:val="none"/>
      <w:shd w:color="auto" w:fill="auto" w:val="clear"/>
    </w:rPr>
  </w:style>
  <w:style w:customStyle="1" w:styleId="eSPISCCParagraphDefaultFont" w:type="character">
    <w:name w:val="eSPIS_CC_Paragraph Default Font"/>
    <w:basedOn w:val="Zadanifontodlomka"/>
    <w:rsid w:val="00035EC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35EC1"/>
    <w:rPr>
      <w:bdr w:color="auto" w:space="0" w:sz="0" w:val="none"/>
      <w:shd w:color="auto" w:fill="FFFFCC" w:val="clear"/>
      <w:lang w:val="hr-HR"/>
    </w:rPr>
  </w:style>
  <w:style w:customStyle="1" w:styleId="PozadinaSvijetloCrvena" w:type="character">
    <w:name w:val="Pozadina_SvijetloCrvena"/>
    <w:basedOn w:val="eSPISCCParagraphDefaultFont"/>
    <w:rsid w:val="00035EC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35EC1"/>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035EC1"/>
    <w:rPr>
      <w:rFonts w:ascii="Arial" w:hAnsi="Arial"/>
      <w:b/>
      <w:sz w:val="24"/>
      <w:szCs w:val="24"/>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svibnja 2017.</izvorni_sadrzaj>
    <derivirana_varijabla naziv="DomainObject.DatumDonosenjaOdluke_1">30.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izvorni_sadrzaj>
    <derivirana_varijabla naziv="DomainObject.Predmet.Broj_1">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siječnja 2013.</izvorni_sadrzaj>
    <derivirana_varijabla naziv="DomainObject.Predmet.DatumOsnivanja_1">15. siječnja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St-46/2013</izvorni_sadrzaj>
    <derivirana_varijabla naziv="DomainObject.Predmet.OznakaBroj_1">St-46/2013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SERVIS LABIN d.o.o.  Labin</izvorni_sadrzaj>
    <derivirana_varijabla naziv="DomainObject.Predmet.ProtustrankaFormated_1">  AUTO SERVIS LABIN d.o.o.  Labin</derivirana_varijabla>
  </DomainObject.Predmet.ProtustrankaFormated>
  <DomainObject.Predmet.ProtustrankaFormatedOIB>
    <izvorni_sadrzaj>  AUTO SERVIS LABIN d.o.o.  Labin, OIB 84126482247</izvorni_sadrzaj>
    <derivirana_varijabla naziv="DomainObject.Predmet.ProtustrankaFormatedOIB_1">  AUTO SERVIS LABIN d.o.o.  Labin, OIB 84126482247</derivirana_varijabla>
  </DomainObject.Predmet.ProtustrankaFormatedOIB>
  <DomainObject.Predmet.ProtustrankaFormatedWithAdress>
    <izvorni_sadrzaj> AUTO SERVIS LABIN d.o.o.  Labin, Pulska 19, 52 220 Labin</izvorni_sadrzaj>
    <derivirana_varijabla naziv="DomainObject.Predmet.ProtustrankaFormatedWithAdress_1"> AUTO SERVIS LABIN d.o.o.  Labin, Pulska 19, 52 220 Labin</derivirana_varijabla>
  </DomainObject.Predmet.ProtustrankaFormatedWithAdress>
  <DomainObject.Predmet.ProtustrankaFormatedWithAdressOIB>
    <izvorni_sadrzaj> AUTO SERVIS LABIN d.o.o.  Labin, OIB 84126482247, Pulska 19, 52 220 Labin</izvorni_sadrzaj>
    <derivirana_varijabla naziv="DomainObject.Predmet.ProtustrankaFormatedWithAdressOIB_1"> AUTO SERVIS LABIN d.o.o.  Labin, OIB 84126482247, Pulska 19, 52 220 Labin</derivirana_varijabla>
  </DomainObject.Predmet.ProtustrankaFormatedWithAdressOIB>
  <DomainObject.Predmet.ProtustrankaWithAdress>
    <izvorni_sadrzaj>AUTO SERVIS LABIN d.o.o.  Labin Pulska 19, 52 220 Labin</izvorni_sadrzaj>
    <derivirana_varijabla naziv="DomainObject.Predmet.ProtustrankaWithAdress_1">AUTO SERVIS LABIN d.o.o.  Labin Pulska 19, 52 220 Labin</derivirana_varijabla>
  </DomainObject.Predmet.ProtustrankaWithAdress>
  <DomainObject.Predmet.ProtustrankaWithAdressOIB>
    <izvorni_sadrzaj>AUTO SERVIS LABIN d.o.o.  Labin, OIB 84126482247, Pulska 19, 52 220 Labin</izvorni_sadrzaj>
    <derivirana_varijabla naziv="DomainObject.Predmet.ProtustrankaWithAdressOIB_1">AUTO SERVIS LABIN d.o.o.  Labin, OIB 84126482247, Pulska 19, 52 220 Labin</derivirana_varijabla>
  </DomainObject.Predmet.ProtustrankaWithAdressOIB>
  <DomainObject.Predmet.ProtustrankaNazivFormated>
    <izvorni_sadrzaj>AUTO SERVIS LABIN d.o.o.  Labin</izvorni_sadrzaj>
    <derivirana_varijabla naziv="DomainObject.Predmet.ProtustrankaNazivFormated_1">AUTO SERVIS LABIN d.o.o.  Labin</derivirana_varijabla>
  </DomainObject.Predmet.ProtustrankaNazivFormated>
  <DomainObject.Predmet.ProtustrankaNazivFormatedOIB>
    <izvorni_sadrzaj>AUTO SERVIS LABIN d.o.o.  Labin, OIB 84126482247</izvorni_sadrzaj>
    <derivirana_varijabla naziv="DomainObject.Predmet.ProtustrankaNazivFormatedOIB_1">AUTO SERVIS LABIN d.o.o.  Labin, OIB 84126482247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ALEN FONOVIĆ zastupanog po punomoćniku Bojan Zustović; DAVOR IVANČIĆ  Pićan zastupanog po punomoćniku Bojan Zustović; GORAN KUKAC  Raša zastupanog po punomoćniku Bojan Zustović; MARINO VLAČIĆ  Labin zastupanog po punomoćniku Bojan Zustović; DAVOR GLAVIČIĆ zastupanog po punomoćniku Bojan Zustović; DAMIR MATOŠEVIĆ  Labin zastupanog po punomoćniku Bojan Zustović; DAVOR LICUL  Labin zastupanog po punomoćniku Bojan Zustović; HENRIK BIČIĆ  Labin zastupanog po punomoćniku Bojan Zustović</izvorni_sadrzaj>
    <derivirana_varijabla naziv="DomainObject.Predmet.StrankaFormated_1">  ALEN FONOVIĆ zastupanog po punomoćniku Bojan Zustović; DAVOR IVANČIĆ  Pićan zastupanog po punomoćniku Bojan Zustović; GORAN KUKAC  Raša zastupanog po punomoćniku Bojan Zustović; MARINO VLAČIĆ  Labin zastupanog po punomoćniku Bojan Zustović; DAVOR GLAVIČIĆ zastupanog po punomoćniku Bojan Zustović; DAMIR MATOŠEVIĆ  Labin zastupanog po punomoćniku Bojan Zustović; DAVOR LICUL  Labin zastupanog po punomoćniku Bojan Zustović; HENRIK BIČIĆ  Labin zastupanog po punomoćniku Bojan Zustović</derivirana_varijabla>
  </DomainObject.Predmet.StrankaFormated>
  <DomainObject.Predmet.StrankaFormatedOIB>
    <izvorni_sadrzaj>  ALEN FONOVIĆ zastupanog po punomoćniku Bojan Zustović; DAVOR IVANČIĆ  Pićan zastupanog po punomoćniku Bojan Zustović; GORAN KUKAC  Raša zastupanog po punomoćniku Bojan Zustović; MARINO VLAČIĆ  Labin zastupanog po punomoćniku Bojan Zustović; DAVOR GLAVIČIĆ zastupanog po punomoćniku Bojan Zustović; DAMIR MATOŠEVIĆ  Labin zastupanog po punomoćniku Bojan Zustović; DAVOR LICUL  Labin zastupanog po punomoćniku Bojan Zustović; HENRIK BIČIĆ  Labin zastupanog po punomoćniku Bojan Zustović</izvorni_sadrzaj>
    <derivirana_varijabla naziv="DomainObject.Predmet.StrankaFormatedOIB_1">  ALEN FONOVIĆ zastupanog po punomoćniku Bojan Zustović; DAVOR IVANČIĆ  Pićan zastupanog po punomoćniku Bojan Zustović; GORAN KUKAC  Raša zastupanog po punomoćniku Bojan Zustović; MARINO VLAČIĆ  Labin zastupanog po punomoćniku Bojan Zustović; DAVOR GLAVIČIĆ zastupanog po punomoćniku Bojan Zustović; DAMIR MATOŠEVIĆ  Labin zastupanog po punomoćniku Bojan Zustović; DAVOR LICUL  Labin zastupanog po punomoćniku Bojan Zustović; HENRIK BIČIĆ  Labin zastupanog po punomoćniku Bojan Zustović</derivirana_varijabla>
  </DomainObject.Predmet.StrankaFormatedOIB>
  <DomainObject.Predmet.StrankaFormatedWithAdress>
    <izvorni_sadrzaj> ALEN FONOVIĆ, Eržišće 17, 52 220 Labin zastupanog po punomoćniku Bojan Zustović; DAVOR IVANČIĆ  Pićan, Sv. Katarina 4, 52 332 Pićan zastupanog po punomoćniku Bojan Zustović; GORAN KUKAC  Raša, Topid 29, 52 223 Raša zastupanog po punomoćniku Bojan Zustović; MARINO VLAČIĆ  Labin, Cere 3, 52 220 Labin zastupanog po punomoćniku Bojan Zustović; DAVOR GLAVIČIĆ, Markoči 16, 52 220 Labin zastupanog po punomoćniku Bojan Zustović; DAMIR MATOŠEVIĆ  Labin, Zartinj 8b, 52 220 Labin zastupanog po punomoćniku Bojan Zustović; DAVOR LICUL  Labin, Šumber 42, 52 220 Labin zastupanog po punomoćniku Bojan Zustović; HENRIK BIČIĆ  Labin, Sv. Bortul, 52 220 Labin zastupanog po punomoćniku Bojan Zustović</izvorni_sadrzaj>
    <derivirana_varijabla naziv="DomainObject.Predmet.StrankaFormatedWithAdress_1"> ALEN FONOVIĆ, Eržišće 17, 52 220 Labin zastupanog po punomoćniku Bojan Zustović; DAVOR IVANČIĆ  Pićan, Sv. Katarina 4, 52 332 Pićan zastupanog po punomoćniku Bojan Zustović; GORAN KUKAC  Raša, Topid 29, 52 223 Raša zastupanog po punomoćniku Bojan Zustović; MARINO VLAČIĆ  Labin, Cere 3, 52 220 Labin zastupanog po punomoćniku Bojan Zustović; DAVOR GLAVIČIĆ, Markoči 16, 52 220 Labin zastupanog po punomoćniku Bojan Zustović; DAMIR MATOŠEVIĆ  Labin, Zartinj 8b, 52 220 Labin zastupanog po punomoćniku Bojan Zustović; DAVOR LICUL  Labin, Šumber 42, 52 220 Labin zastupanog po punomoćniku Bojan Zustović; HENRIK BIČIĆ  Labin, Sv. Bortul, 52 220 Labin zastupanog po punomoćniku Bojan Zustović</derivirana_varijabla>
  </DomainObject.Predmet.StrankaFormatedWithAdress>
  <DomainObject.Predmet.StrankaFormatedWithAdressOIB>
    <izvorni_sadrzaj> ALEN FONOVIĆ, Eržišće 17, 52 220 Labin zastupanog po punomoćniku Bojan Zustović; DAVOR IVANČIĆ  Pićan, Sv. Katarina 4, 52 332 Pićan zastupanog po punomoćniku Bojan Zustović; GORAN KUKAC  Raša, Topid 29, 52 223 Raša zastupanog po punomoćniku Bojan Zustović; MARINO VLAČIĆ  Labin, Cere 3, 52 220 Labin zastupanog po punomoćniku Bojan Zustović; DAVOR GLAVIČIĆ, Markoči 16, 52 220 Labin zastupanog po punomoćniku Bojan Zustović; DAMIR MATOŠEVIĆ  Labin, Zartinj 8b, 52 220 Labin zastupanog po punomoćniku Bojan Zustović; DAVOR LICUL  Labin, Šumber 42, 52 220 Labin zastupanog po punomoćniku Bojan Zustović; HENRIK BIČIĆ  Labin, Sv. Bortul, 52 220 Labin zastupanog po punomoćniku Bojan Zustović</izvorni_sadrzaj>
    <derivirana_varijabla naziv="DomainObject.Predmet.StrankaFormatedWithAdressOIB_1"> ALEN FONOVIĆ, Eržišće 17, 52 220 Labin zastupanog po punomoćniku Bojan Zustović; DAVOR IVANČIĆ  Pićan, Sv. Katarina 4, 52 332 Pićan zastupanog po punomoćniku Bojan Zustović; GORAN KUKAC  Raša, Topid 29, 52 223 Raša zastupanog po punomoćniku Bojan Zustović; MARINO VLAČIĆ  Labin, Cere 3, 52 220 Labin zastupanog po punomoćniku Bojan Zustović; DAVOR GLAVIČIĆ, Markoči 16, 52 220 Labin zastupanog po punomoćniku Bojan Zustović; DAMIR MATOŠEVIĆ  Labin, Zartinj 8b, 52 220 Labin zastupanog po punomoćniku Bojan Zustović; DAVOR LICUL  Labin, Šumber 42, 52 220 Labin zastupanog po punomoćniku Bojan Zustović; HENRIK BIČIĆ  Labin, Sv. Bortul, 52 220 Labin zastupanog po punomoćniku Bojan Zustović</derivirana_varijabla>
  </DomainObject.Predmet.StrankaFormatedWithAdressOIB>
  <DomainObject.Predmet.StrankaWithAdress>
    <izvorni_sadrzaj>ALEN FONOVIĆ Eržišće 17,52 220 Labin,DAVOR IVANČIĆ  Pićan Sv. Katarina 4,52 332 Pićan,GORAN KUKAC  Raša Topid 29,52 223 Raša,MARINO VLAČIĆ  Labin Cere 3,52 220 Labin,DAVOR GLAVIČIĆ Markoči 16,52 220 Labin,DAMIR MATOŠEVIĆ  Labin Zartinj 8b,52 220 Labin,DAVOR LICUL  Labin Šumber 42,52 220 Labin,HENRIK BIČIĆ  Labin Sv. Bortul,52 220 Labin</izvorni_sadrzaj>
    <derivirana_varijabla naziv="DomainObject.Predmet.StrankaWithAdress_1">ALEN FONOVIĆ Eržišće 17,52 220 Labin,DAVOR IVANČIĆ  Pićan Sv. Katarina 4,52 332 Pićan,GORAN KUKAC  Raša Topid 29,52 223 Raša,MARINO VLAČIĆ  Labin Cere 3,52 220 Labin,DAVOR GLAVIČIĆ Markoči 16,52 220 Labin,DAMIR MATOŠEVIĆ  Labin Zartinj 8b,52 220 Labin,DAVOR LICUL  Labin Šumber 42,52 220 Labin,HENRIK BIČIĆ  Labin Sv. Bortul,52 220 Labin</derivirana_varijabla>
  </DomainObject.Predmet.StrankaWithAdress>
  <DomainObject.Predmet.StrankaWithAdressOIB>
    <izvorni_sadrzaj>ALEN FONOVIĆ, Eržišće 17,52 220 Labin,DAVOR IVANČIĆ  Pićan, Sv. Katarina 4,52 332 Pićan,GORAN KUKAC  Raša, Topid 29,52 223 Raša,MARINO VLAČIĆ  Labin, Cere 3,52 220 Labin,DAVOR GLAVIČIĆ, Markoči 16,52 220 Labin,DAMIR MATOŠEVIĆ  Labin, Zartinj 8b,52 220 Labin,DAVOR LICUL  Labin, Šumber 42,52 220 Labin,HENRIK BIČIĆ  Labin, Sv. Bortul,52 220 Labin</izvorni_sadrzaj>
    <derivirana_varijabla naziv="DomainObject.Predmet.StrankaWithAdressOIB_1">ALEN FONOVIĆ, Eržišće 17,52 220 Labin,DAVOR IVANČIĆ  Pićan, Sv. Katarina 4,52 332 Pićan,GORAN KUKAC  Raša, Topid 29,52 223 Raša,MARINO VLAČIĆ  Labin, Cere 3,52 220 Labin,DAVOR GLAVIČIĆ, Markoči 16,52 220 Labin,DAMIR MATOŠEVIĆ  Labin, Zartinj 8b,52 220 Labin,DAVOR LICUL  Labin, Šumber 42,52 220 Labin,HENRIK BIČIĆ  Labin, Sv. Bortul,52 220 Labin</derivirana_varijabla>
  </DomainObject.Predmet.StrankaWithAdressOIB>
  <DomainObject.Predmet.StrankaNazivFormated>
    <izvorni_sadrzaj>ALEN FONOVIĆ,DAVOR IVANČIĆ  Pićan,GORAN KUKAC  Raša,MARINO VLAČIĆ  Labin,DAVOR GLAVIČIĆ,DAMIR MATOŠEVIĆ  Labin,DAVOR LICUL  Labin,HENRIK BIČIĆ  Labin</izvorni_sadrzaj>
    <derivirana_varijabla naziv="DomainObject.Predmet.StrankaNazivFormated_1">ALEN FONOVIĆ,DAVOR IVANČIĆ  Pićan,GORAN KUKAC  Raša,MARINO VLAČIĆ  Labin,DAVOR GLAVIČIĆ,DAMIR MATOŠEVIĆ  Labin,DAVOR LICUL  Labin,HENRIK BIČIĆ  Labin</derivirana_varijabla>
  </DomainObject.Predmet.StrankaNazivFormated>
  <DomainObject.Predmet.StrankaNazivFormatedOIB>
    <izvorni_sadrzaj>ALEN FONOVIĆ,DAVOR IVANČIĆ  Pićan,GORAN KUKAC  Raša,MARINO VLAČIĆ  Labin,DAVOR GLAVIČIĆ,DAMIR MATOŠEVIĆ  Labin,DAVOR LICUL  Labin,HENRIK BIČIĆ  Labin</izvorni_sadrzaj>
    <derivirana_varijabla naziv="DomainObject.Predmet.StrankaNazivFormatedOIB_1">ALEN FONOVIĆ,DAVOR IVANČIĆ  Pićan,GORAN KUKAC  Raša,MARINO VLAČIĆ  Labin,DAVOR GLAVIČIĆ,DAMIR MATOŠEVIĆ  Labin,DAVOR LICUL  Labin,HENRIK BIČIĆ  Labin</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ALEN FONOVIĆ zastupanog po punomoćniku Bojan Zustović</item>
      <item>DAVOR IVANČIĆ  Pićan zastupanog po punomoćniku Bojan Zustović</item>
      <item>GORAN KUKAC  Raša zastupanog po punomoćniku Bojan Zustović</item>
      <item>MARINO VLAČIĆ  Labin zastupanog po punomoćniku Bojan Zustović</item>
      <item>DAVOR GLAVIČIĆ zastupanog po punomoćniku Bojan Zustović</item>
      <item>DAMIR MATOŠEVIĆ  Labin zastupanog po punomoćniku Bojan Zustović</item>
      <item>DAVOR LICUL  Labin zastupanog po punomoćniku Bojan Zustović</item>
      <item>HENRIK BIČIĆ  Labin zastupanog po punomoćniku Bojan Zustović</item>
    </izvorni_sadrzaj>
    <derivirana_varijabla naziv="DomainObject.Predmet.StrankaListFormated_1">
      <item>ALEN FONOVIĆ zastupanog po punomoćniku Bojan Zustović</item>
      <item>DAVOR IVANČIĆ  Pićan zastupanog po punomoćniku Bojan Zustović</item>
      <item>GORAN KUKAC  Raša zastupanog po punomoćniku Bojan Zustović</item>
      <item>MARINO VLAČIĆ  Labin zastupanog po punomoćniku Bojan Zustović</item>
      <item>DAVOR GLAVIČIĆ zastupanog po punomoćniku Bojan Zustović</item>
      <item>DAMIR MATOŠEVIĆ  Labin zastupanog po punomoćniku Bojan Zustović</item>
      <item>DAVOR LICUL  Labin zastupanog po punomoćniku Bojan Zustović</item>
      <item>HENRIK BIČIĆ  Labin zastupanog po punomoćniku Bojan Zustović</item>
    </derivirana_varijabla>
  </DomainObject.Predmet.StrankaListFormated>
  <DomainObject.Predmet.StrankaListFormatedOIB>
    <izvorni_sadrzaj>
      <item>ALEN FONOVIĆ zastupanog po punomoćniku Bojan Zustović</item>
      <item>DAVOR IVANČIĆ  Pićan zastupanog po punomoćniku Bojan Zustović</item>
      <item>GORAN KUKAC  Raša zastupanog po punomoćniku Bojan Zustović</item>
      <item>MARINO VLAČIĆ  Labin zastupanog po punomoćniku Bojan Zustović</item>
      <item>DAVOR GLAVIČIĆ zastupanog po punomoćniku Bojan Zustović</item>
      <item>DAMIR MATOŠEVIĆ  Labin zastupanog po punomoćniku Bojan Zustović</item>
      <item>DAVOR LICUL  Labin zastupanog po punomoćniku Bojan Zustović</item>
      <item>HENRIK BIČIĆ  Labin zastupanog po punomoćniku Bojan Zustović</item>
    </izvorni_sadrzaj>
    <derivirana_varijabla naziv="DomainObject.Predmet.StrankaListFormatedOIB_1">
      <item>ALEN FONOVIĆ zastupanog po punomoćniku Bojan Zustović</item>
      <item>DAVOR IVANČIĆ  Pićan zastupanog po punomoćniku Bojan Zustović</item>
      <item>GORAN KUKAC  Raša zastupanog po punomoćniku Bojan Zustović</item>
      <item>MARINO VLAČIĆ  Labin zastupanog po punomoćniku Bojan Zustović</item>
      <item>DAVOR GLAVIČIĆ zastupanog po punomoćniku Bojan Zustović</item>
      <item>DAMIR MATOŠEVIĆ  Labin zastupanog po punomoćniku Bojan Zustović</item>
      <item>DAVOR LICUL  Labin zastupanog po punomoćniku Bojan Zustović</item>
      <item>HENRIK BIČIĆ  Labin zastupanog po punomoćniku Bojan Zustović</item>
    </derivirana_varijabla>
  </DomainObject.Predmet.StrankaListFormatedOIB>
  <DomainObject.Predmet.StrankaListFormatedWithAdress>
    <izvorni_sadrzaj>
      <item>ALEN FONOVIĆ, Eržišće 17, 52 220 Labin zastupanog po punomoćniku Bojan Zustović</item>
      <item>DAVOR IVANČIĆ  Pićan, Sv. Katarina 4, 52 332 Pićan zastupanog po punomoćniku Bojan Zustović</item>
      <item>GORAN KUKAC  Raša, Topid 29, 52 223 Raša zastupanog po punomoćniku Bojan Zustović</item>
      <item>MARINO VLAČIĆ  Labin, Cere 3, 52 220 Labin zastupanog po punomoćniku Bojan Zustović</item>
      <item>DAVOR GLAVIČIĆ, Markoči 16, 52 220 Labin zastupanog po punomoćniku Bojan Zustović</item>
      <item>DAMIR MATOŠEVIĆ  Labin, Zartinj 8b, 52 220 Labin zastupanog po punomoćniku Bojan Zustović</item>
      <item>DAVOR LICUL  Labin, Šumber 42, 52 220 Labin zastupanog po punomoćniku Bojan Zustović</item>
      <item>HENRIK BIČIĆ  Labin, Sv. Bortul, 52 220 Labin zastupanog po punomoćniku Bojan Zustović</item>
    </izvorni_sadrzaj>
    <derivirana_varijabla naziv="DomainObject.Predmet.StrankaListFormatedWithAdress_1">
      <item>ALEN FONOVIĆ, Eržišće 17, 52 220 Labin zastupanog po punomoćniku Bojan Zustović</item>
      <item>DAVOR IVANČIĆ  Pićan, Sv. Katarina 4, 52 332 Pićan zastupanog po punomoćniku Bojan Zustović</item>
      <item>GORAN KUKAC  Raša, Topid 29, 52 223 Raša zastupanog po punomoćniku Bojan Zustović</item>
      <item>MARINO VLAČIĆ  Labin, Cere 3, 52 220 Labin zastupanog po punomoćniku Bojan Zustović</item>
      <item>DAVOR GLAVIČIĆ, Markoči 16, 52 220 Labin zastupanog po punomoćniku Bojan Zustović</item>
      <item>DAMIR MATOŠEVIĆ  Labin, Zartinj 8b, 52 220 Labin zastupanog po punomoćniku Bojan Zustović</item>
      <item>DAVOR LICUL  Labin, Šumber 42, 52 220 Labin zastupanog po punomoćniku Bojan Zustović</item>
      <item>HENRIK BIČIĆ  Labin, Sv. Bortul, 52 220 Labin zastupanog po punomoćniku Bojan Zustović</item>
    </derivirana_varijabla>
  </DomainObject.Predmet.StrankaListFormatedWithAdress>
  <DomainObject.Predmet.StrankaListFormatedWithAdressOIB>
    <izvorni_sadrzaj>
      <item>ALEN FONOVIĆ, Eržišće 17, 52 220 Labin zastupanog po punomoćniku Bojan Zustović</item>
      <item>DAVOR IVANČIĆ  Pićan, Sv. Katarina 4, 52 332 Pićan zastupanog po punomoćniku Bojan Zustović</item>
      <item>GORAN KUKAC  Raša, Topid 29, 52 223 Raša zastupanog po punomoćniku Bojan Zustović</item>
      <item>MARINO VLAČIĆ  Labin, Cere 3, 52 220 Labin zastupanog po punomoćniku Bojan Zustović</item>
      <item>DAVOR GLAVIČIĆ, Markoči 16, 52 220 Labin zastupanog po punomoćniku Bojan Zustović</item>
      <item>DAMIR MATOŠEVIĆ  Labin, Zartinj 8b, 52 220 Labin zastupanog po punomoćniku Bojan Zustović</item>
      <item>DAVOR LICUL  Labin, Šumber 42, 52 220 Labin zastupanog po punomoćniku Bojan Zustović</item>
      <item>HENRIK BIČIĆ  Labin, Sv. Bortul, 52 220 Labin zastupanog po punomoćniku Bojan Zustović</item>
    </izvorni_sadrzaj>
    <derivirana_varijabla naziv="DomainObject.Predmet.StrankaListFormatedWithAdressOIB_1">
      <item>ALEN FONOVIĆ, Eržišće 17, 52 220 Labin zastupanog po punomoćniku Bojan Zustović</item>
      <item>DAVOR IVANČIĆ  Pićan, Sv. Katarina 4, 52 332 Pićan zastupanog po punomoćniku Bojan Zustović</item>
      <item>GORAN KUKAC  Raša, Topid 29, 52 223 Raša zastupanog po punomoćniku Bojan Zustović</item>
      <item>MARINO VLAČIĆ  Labin, Cere 3, 52 220 Labin zastupanog po punomoćniku Bojan Zustović</item>
      <item>DAVOR GLAVIČIĆ, Markoči 16, 52 220 Labin zastupanog po punomoćniku Bojan Zustović</item>
      <item>DAMIR MATOŠEVIĆ  Labin, Zartinj 8b, 52 220 Labin zastupanog po punomoćniku Bojan Zustović</item>
      <item>DAVOR LICUL  Labin, Šumber 42, 52 220 Labin zastupanog po punomoćniku Bojan Zustović</item>
      <item>HENRIK BIČIĆ  Labin, Sv. Bortul, 52 220 Labin zastupanog po punomoćniku Bojan Zustović</item>
    </derivirana_varijabla>
  </DomainObject.Predmet.StrankaListFormatedWithAdressOIB>
  <DomainObject.Predmet.StrankaListNazivFormated>
    <izvorni_sadrzaj>
      <item>ALEN FONOVIĆ</item>
      <item>DAVOR IVANČIĆ  Pićan</item>
      <item>GORAN KUKAC  Raša</item>
      <item>MARINO VLAČIĆ  Labin</item>
      <item>DAVOR GLAVIČIĆ</item>
      <item>DAMIR MATOŠEVIĆ  Labin</item>
      <item>DAVOR LICUL  Labin</item>
      <item>HENRIK BIČIĆ  Labin</item>
    </izvorni_sadrzaj>
    <derivirana_varijabla naziv="DomainObject.Predmet.StrankaListNazivFormated_1">
      <item>ALEN FONOVIĆ</item>
      <item>DAVOR IVANČIĆ  Pićan</item>
      <item>GORAN KUKAC  Raša</item>
      <item>MARINO VLAČIĆ  Labin</item>
      <item>DAVOR GLAVIČIĆ</item>
      <item>DAMIR MATOŠEVIĆ  Labin</item>
      <item>DAVOR LICUL  Labin</item>
      <item>HENRIK BIČIĆ  Labin</item>
    </derivirana_varijabla>
  </DomainObject.Predmet.StrankaListNazivFormated>
  <DomainObject.Predmet.StrankaListNazivFormatedOIB>
    <izvorni_sadrzaj>
      <item>ALEN FONOVIĆ</item>
      <item>DAVOR IVANČIĆ  Pićan</item>
      <item>GORAN KUKAC  Raša</item>
      <item>MARINO VLAČIĆ  Labin</item>
      <item>DAVOR GLAVIČIĆ</item>
      <item>DAMIR MATOŠEVIĆ  Labin</item>
      <item>DAVOR LICUL  Labin</item>
      <item>HENRIK BIČIĆ  Labin</item>
    </izvorni_sadrzaj>
    <derivirana_varijabla naziv="DomainObject.Predmet.StrankaListNazivFormatedOIB_1">
      <item>ALEN FONOVIĆ</item>
      <item>DAVOR IVANČIĆ  Pićan</item>
      <item>GORAN KUKAC  Raša</item>
      <item>MARINO VLAČIĆ  Labin</item>
      <item>DAVOR GLAVIČIĆ</item>
      <item>DAMIR MATOŠEVIĆ  Labin</item>
      <item>DAVOR LICUL  Labin</item>
      <item>HENRIK BIČIĆ  Labin</item>
    </derivirana_varijabla>
  </DomainObject.Predmet.StrankaListNazivFormatedOIB>
  <DomainObject.Predmet.ProtuStrankaListFormated>
    <izvorni_sadrzaj>
      <item>AUTO SERVIS LABIN d.o.o.  Labin</item>
    </izvorni_sadrzaj>
    <derivirana_varijabla naziv="DomainObject.Predmet.ProtuStrankaListFormated_1">
      <item>AUTO SERVIS LABIN d.o.o.  Labin</item>
    </derivirana_varijabla>
  </DomainObject.Predmet.ProtuStrankaListFormated>
  <DomainObject.Predmet.ProtuStrankaListFormatedOIB>
    <izvorni_sadrzaj>
      <item>AUTO SERVIS LABIN d.o.o.  Labin, OIB 84126482247</item>
    </izvorni_sadrzaj>
    <derivirana_varijabla naziv="DomainObject.Predmet.ProtuStrankaListFormatedOIB_1">
      <item>AUTO SERVIS LABIN d.o.o.  Labin, OIB 84126482247</item>
    </derivirana_varijabla>
  </DomainObject.Predmet.ProtuStrankaListFormatedOIB>
  <DomainObject.Predmet.ProtuStrankaListFormatedWithAdress>
    <izvorni_sadrzaj>
      <item>AUTO SERVIS LABIN d.o.o.  Labin, Pulska 19, 52 220 Labin</item>
    </izvorni_sadrzaj>
    <derivirana_varijabla naziv="DomainObject.Predmet.ProtuStrankaListFormatedWithAdress_1">
      <item>AUTO SERVIS LABIN d.o.o.  Labin, Pulska 19, 52 220 Labin</item>
    </derivirana_varijabla>
  </DomainObject.Predmet.ProtuStrankaListFormatedWithAdress>
  <DomainObject.Predmet.ProtuStrankaListFormatedWithAdressOIB>
    <izvorni_sadrzaj>
      <item>AUTO SERVIS LABIN d.o.o.  Labin, OIB 84126482247, Pulska 19, 52 220 Labin</item>
    </izvorni_sadrzaj>
    <derivirana_varijabla naziv="DomainObject.Predmet.ProtuStrankaListFormatedWithAdressOIB_1">
      <item>AUTO SERVIS LABIN d.o.o.  Labin, OIB 84126482247, Pulska 19, 52 220 Labin</item>
    </derivirana_varijabla>
  </DomainObject.Predmet.ProtuStrankaListFormatedWithAdressOIB>
  <DomainObject.Predmet.ProtuStrankaListNazivFormated>
    <izvorni_sadrzaj>
      <item>AUTO SERVIS LABIN d.o.o.  Labin</item>
    </izvorni_sadrzaj>
    <derivirana_varijabla naziv="DomainObject.Predmet.ProtuStrankaListNazivFormated_1">
      <item>AUTO SERVIS LABIN d.o.o.  Labin</item>
    </derivirana_varijabla>
  </DomainObject.Predmet.ProtuStrankaListNazivFormated>
  <DomainObject.Predmet.ProtuStrankaListNazivFormatedOIB>
    <izvorni_sadrzaj>
      <item>AUTO SERVIS LABIN d.o.o.  Labin, OIB 84126482247</item>
    </izvorni_sadrzaj>
    <derivirana_varijabla naziv="DomainObject.Predmet.ProtuStrankaListNazivFormatedOIB_1">
      <item>AUTO SERVIS LABIN d.o.o.  Labin, OIB 84126482247</item>
    </derivirana_varijabla>
  </DomainObject.Predmet.ProtuStrankaListNazivFormatedOIB>
  <DomainObject.Predmet.OstaliListFormated>
    <izvorni_sadrzaj>
      <item>BOJAN ZUSTOVIĆ</item>
      <item>Bojan Zustović punomoćnik sudionika u postupku HENRIK BIČIĆ  Labin; MARINO VLAČIĆ  Labin; DAVOR LICUL  Labin; DAVOR IVANČIĆ  Pićan; GORAN KUKAC  Raša; DAMIR MATOŠEVIĆ  Labin; ALEN FONOVIĆ; DAVOR GLAVIČIĆ</item>
      <item>FABRICIO JURIČIĆ</item>
      <item>Kristijan Mijandrušić</item>
      <item>Tatjana Starčević</item>
      <item>Tatjana Starčević</item>
      <item>Nevenka Kovčalija</item>
      <item>Tomislav Perić</item>
    </izvorni_sadrzaj>
    <derivirana_varijabla naziv="DomainObject.Predmet.OstaliListFormated_1">
      <item>BOJAN ZUSTOVIĆ</item>
      <item>Bojan Zustović punomoćnik sudionika u postupku HENRIK BIČIĆ  Labin; MARINO VLAČIĆ  Labin; DAVOR LICUL  Labin; DAVOR IVANČIĆ  Pićan; GORAN KUKAC  Raša; DAMIR MATOŠEVIĆ  Labin; ALEN FONOVIĆ; DAVOR GLAVIČIĆ</item>
      <item>FABRICIO JURIČIĆ</item>
      <item>Kristijan Mijandrušić</item>
      <item>Tatjana Starčević</item>
      <item>Tatjana Starčević</item>
      <item>Nevenka Kovčalija</item>
      <item>Tomislav Perić</item>
    </derivirana_varijabla>
  </DomainObject.Predmet.OstaliListFormated>
  <DomainObject.Predmet.OstaliListFormatedOIB>
    <izvorni_sadrzaj>
      <item>BOJAN ZUSTOVIĆ</item>
      <item>Bojan Zustović punomoćnik sudionika u postupku HENRIK BIČIĆ  Labin; MARINO VLAČIĆ  Labin; DAVOR LICUL  Labin; DAVOR IVANČIĆ  Pićan; GORAN KUKAC  Raša; DAMIR MATOŠEVIĆ  Labin; ALEN FONOVIĆ; DAVOR GLAVIČIĆ</item>
      <item>FABRICIO JURIČIĆ</item>
      <item>Kristijan Mijandrušić, OIB 96007816779</item>
      <item>Tatjana Starčević</item>
      <item>Tatjana Starčević</item>
      <item>Nevenka Kovčalija</item>
      <item>Tomislav Perić</item>
    </izvorni_sadrzaj>
    <derivirana_varijabla naziv="DomainObject.Predmet.OstaliListFormatedOIB_1">
      <item>BOJAN ZUSTOVIĆ</item>
      <item>Bojan Zustović punomoćnik sudionika u postupku HENRIK BIČIĆ  Labin; MARINO VLAČIĆ  Labin; DAVOR LICUL  Labin; DAVOR IVANČIĆ  Pićan; GORAN KUKAC  Raša; DAMIR MATOŠEVIĆ  Labin; ALEN FONOVIĆ; DAVOR GLAVIČIĆ</item>
      <item>FABRICIO JURIČIĆ</item>
      <item>Kristijan Mijandrušić, OIB 96007816779</item>
      <item>Tatjana Starčević</item>
      <item>Tatjana Starčević</item>
      <item>Nevenka Kovčalija</item>
      <item>Tomislav Perić</item>
    </derivirana_varijabla>
  </DomainObject.Predmet.OstaliListFormatedOIB>
  <DomainObject.Predmet.OstaliListFormatedWithAdress>
    <izvorni_sadrzaj>
      <item>BOJAN ZUSTOVIĆ, 52000 Pazin</item>
      <item>Bojan Zustović, Trg slobode 2, 52 000 Pazin punomoćnik sudionika u postupku HENRIK BIČIĆ  Labin; MARINO VLAČIĆ  Labin; DAVOR LICUL  Labin; DAVOR IVANČIĆ  Pićan; GORAN KUKAC  Raša; DAMIR MATOŠEVIĆ  Labin; ALEN FONOVIĆ; DAVOR GLAVIČIĆ</item>
      <item>FABRICIO JURIČIĆ, 52220 Labin</item>
      <item>Kristijan Mijandrušić, Ulica Kaštanjer 24, 52100 Pula</item>
      <item>Tatjana Starčević</item>
      <item>Tatjana Starčević</item>
      <item>Nevenka Kovčalija</item>
      <item>Tomislav Perić</item>
    </izvorni_sadrzaj>
    <derivirana_varijabla naziv="DomainObject.Predmet.OstaliListFormatedWithAdress_1">
      <item>BOJAN ZUSTOVIĆ, 52000 Pazin</item>
      <item>Bojan Zustović, Trg slobode 2, 52 000 Pazin punomoćnik sudionika u postupku HENRIK BIČIĆ  Labin; MARINO VLAČIĆ  Labin; DAVOR LICUL  Labin; DAVOR IVANČIĆ  Pićan; GORAN KUKAC  Raša; DAMIR MATOŠEVIĆ  Labin; ALEN FONOVIĆ; DAVOR GLAVIČIĆ</item>
      <item>FABRICIO JURIČIĆ, 52220 Labin</item>
      <item>Kristijan Mijandrušić, Ulica Kaštanjer 24, 52100 Pula</item>
      <item>Tatjana Starčević</item>
      <item>Tatjana Starčević</item>
      <item>Nevenka Kovčalija</item>
      <item>Tomislav Perić</item>
    </derivirana_varijabla>
  </DomainObject.Predmet.OstaliListFormatedWithAdress>
  <DomainObject.Predmet.OstaliListFormatedWithAdressOIB>
    <izvorni_sadrzaj>
      <item>BOJAN ZUSTOVIĆ, 52000 Pazin</item>
      <item>Bojan Zustović, Trg slobode 2, 52 000 Pazin punomoćnik sudionika u postupku HENRIK BIČIĆ  Labin; MARINO VLAČIĆ  Labin; DAVOR LICUL  Labin; DAVOR IVANČIĆ  Pićan; GORAN KUKAC  Raša; DAMIR MATOŠEVIĆ  Labin; ALEN FONOVIĆ; DAVOR GLAVIČIĆ</item>
      <item>FABRICIO JURIČIĆ, 52220 Labin</item>
      <item>Kristijan Mijandrušić, OIB 96007816779, Ulica Kaštanjer 24, 52100 Pula</item>
      <item>Tatjana Starčević</item>
      <item>Tatjana Starčević</item>
      <item>Nevenka Kovčalija</item>
      <item>Tomislav Perić</item>
    </izvorni_sadrzaj>
    <derivirana_varijabla naziv="DomainObject.Predmet.OstaliListFormatedWithAdressOIB_1">
      <item>BOJAN ZUSTOVIĆ, 52000 Pazin</item>
      <item>Bojan Zustović, Trg slobode 2, 52 000 Pazin punomoćnik sudionika u postupku HENRIK BIČIĆ  Labin; MARINO VLAČIĆ  Labin; DAVOR LICUL  Labin; DAVOR IVANČIĆ  Pićan; GORAN KUKAC  Raša; DAMIR MATOŠEVIĆ  Labin; ALEN FONOVIĆ; DAVOR GLAVIČIĆ</item>
      <item>FABRICIO JURIČIĆ, 52220 Labin</item>
      <item>Kristijan Mijandrušić, OIB 96007816779, Ulica Kaštanjer 24, 52100 Pula</item>
      <item>Tatjana Starčević</item>
      <item>Tatjana Starčević</item>
      <item>Nevenka Kovčalija</item>
      <item>Tomislav Perić</item>
    </derivirana_varijabla>
  </DomainObject.Predmet.OstaliListFormatedWithAdressOIB>
  <DomainObject.Predmet.OstaliListNazivFormated>
    <izvorni_sadrzaj>
      <item>BOJAN ZUSTOVIĆ</item>
      <item>Bojan Zustović</item>
      <item>FABRICIO JURIČIĆ</item>
      <item>Kristijan Mijandrušić</item>
      <item>Tatjana Starčević</item>
      <item>Tatjana Starčević</item>
      <item>Nevenka Kovčalija</item>
      <item>Tomislav Perić</item>
    </izvorni_sadrzaj>
    <derivirana_varijabla naziv="DomainObject.Predmet.OstaliListNazivFormated_1">
      <item>BOJAN ZUSTOVIĆ</item>
      <item>Bojan Zustović</item>
      <item>FABRICIO JURIČIĆ</item>
      <item>Kristijan Mijandrušić</item>
      <item>Tatjana Starčević</item>
      <item>Tatjana Starčević</item>
      <item>Nevenka Kovčalija</item>
      <item>Tomislav Perić</item>
    </derivirana_varijabla>
  </DomainObject.Predmet.OstaliListNazivFormated>
  <DomainObject.Predmet.OstaliListNazivFormatedOIB>
    <izvorni_sadrzaj>
      <item>BOJAN ZUSTOVIĆ</item>
      <item>Bojan Zustović</item>
      <item>FABRICIO JURIČIĆ</item>
      <item>Kristijan Mijandrušić, OIB 96007816779</item>
      <item>Tatjana Starčević</item>
      <item>Tatjana Starčević</item>
      <item>Nevenka Kovčalija</item>
      <item>Tomislav Perić</item>
    </izvorni_sadrzaj>
    <derivirana_varijabla naziv="DomainObject.Predmet.OstaliListNazivFormatedOIB_1">
      <item>BOJAN ZUSTOVIĆ</item>
      <item>Bojan Zustović</item>
      <item>FABRICIO JURIČIĆ</item>
      <item>Kristijan Mijandrušić, OIB 96007816779</item>
      <item>Tatjana Starčević</item>
      <item>Tatjana Starčević</item>
      <item>Nevenka Kovčalija</item>
      <item>Tomislav Perić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2017.</izvorni_sadrzaj>
    <derivirana_varijabla naziv="DomainObject.Datum_1">30. svibnja 2017.</derivirana_varijabla>
  </DomainObject.Datum>
  <DomainObject.PoslovniBrojDokumenta>
    <izvorni_sadrzaj/>
    <derivirana_varijabla naziv="DomainObject.PoslovniBrojDokumenta_1"/>
  </DomainObject.PoslovniBrojDokumenta>
  <DomainObject.Predmet.StrankaIDrugi>
    <izvorni_sadrzaj>ALEN FONOVIĆ i dr.</izvorni_sadrzaj>
    <derivirana_varijabla naziv="DomainObject.Predmet.StrankaIDrugi_1">ALEN FONOVIĆ i dr.</derivirana_varijabla>
  </DomainObject.Predmet.StrankaIDrugi>
  <DomainObject.Predmet.ProtustrankaIDrugi>
    <izvorni_sadrzaj>AUTO SERVIS LABIN d.o.o.  Labin</izvorni_sadrzaj>
    <derivirana_varijabla naziv="DomainObject.Predmet.ProtustrankaIDrugi_1">AUTO SERVIS LABIN d.o.o.  Labin</derivirana_varijabla>
  </DomainObject.Predmet.ProtustrankaIDrugi>
  <DomainObject.Predmet.StrankaIDrugiAdressOIB>
    <izvorni_sadrzaj>ALEN FONOVIĆ, Eržišće 17, 52 220 Labin i dr.</izvorni_sadrzaj>
    <derivirana_varijabla naziv="DomainObject.Predmet.StrankaIDrugiAdressOIB_1">ALEN FONOVIĆ, Eržišće 17, 52 220 Labin i dr.</derivirana_varijabla>
  </DomainObject.Predmet.StrankaIDrugiAdressOIB>
  <DomainObject.Predmet.ProtustrankaIDrugiAdressOIB>
    <izvorni_sadrzaj>AUTO SERVIS LABIN d.o.o.  Labin, OIB 84126482247, Pulska 19, 52 220 Labin</izvorni_sadrzaj>
    <derivirana_varijabla naziv="DomainObject.Predmet.ProtustrankaIDrugiAdressOIB_1">AUTO SERVIS LABIN d.o.o.  Labin, OIB 84126482247, Pulska 19, 52 220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ALEN FONOVIĆ</item>
      <item>AUTO SERVIS LABIN d.o.o.  Labin</item>
      <item>DAVOR IVANČIĆ  Pićan</item>
      <item>GORAN KUKAC  Raša</item>
      <item>MARINO VLAČIĆ  Labin</item>
      <item>DAVOR GLAVIČIĆ</item>
      <item>DAMIR MATOŠEVIĆ  Labin</item>
      <item>DAVOR LICUL  Labin</item>
      <item>HENRIK BIČIĆ  Labin</item>
      <item>BOJAN ZUSTOVIĆ</item>
      <item>Bojan Zustović</item>
      <item>FABRICIO JURIČIĆ</item>
      <item>Kristijan Mijandrušić</item>
      <item>Tatjana Starčević</item>
      <item>Tatjana Starčević</item>
      <item>Nevenka Kovčalija</item>
      <item>Tomislav Perić</item>
    </izvorni_sadrzaj>
    <derivirana_varijabla naziv="DomainObject.Predmet.SudioniciListNaziv_1">
      <item>ALEN FONOVIĆ</item>
      <item>AUTO SERVIS LABIN d.o.o.  Labin</item>
      <item>DAVOR IVANČIĆ  Pićan</item>
      <item>GORAN KUKAC  Raša</item>
      <item>MARINO VLAČIĆ  Labin</item>
      <item>DAVOR GLAVIČIĆ</item>
      <item>DAMIR MATOŠEVIĆ  Labin</item>
      <item>DAVOR LICUL  Labin</item>
      <item>HENRIK BIČIĆ  Labin</item>
      <item>BOJAN ZUSTOVIĆ</item>
      <item>Bojan Zustović</item>
      <item>FABRICIO JURIČIĆ</item>
      <item>Kristijan Mijandrušić</item>
      <item>Tatjana Starčević</item>
      <item>Tatjana Starčević</item>
      <item>Nevenka Kovčalija</item>
      <item>Tomislav Perić</item>
    </derivirana_varijabla>
  </DomainObject.Predmet.SudioniciListNaziv>
  <DomainObject.Predmet.SudioniciListAdressOIB>
    <izvorni_sadrzaj>
      <item>ALEN FONOVIĆ, Eržišće 17,52 220 Labin</item>
      <item>AUTO SERVIS LABIN d.o.o.  Labin, OIB 84126482247, Pulska 19,52 220 Labin</item>
      <item>DAVOR IVANČIĆ  Pićan, Sv. Katarina 4,52 332 Pićan</item>
      <item>GORAN KUKAC  Raša, Topid 29,52 223 Raša</item>
      <item>MARINO VLAČIĆ  Labin, Cere 3,52 220 Labin</item>
      <item>DAVOR GLAVIČIĆ, Markoči 16,52 220 Labin</item>
      <item>DAMIR MATOŠEVIĆ  Labin, Zartinj 8b,52 220 Labin</item>
      <item>DAVOR LICUL  Labin, Šumber 42,52 220 Labin</item>
      <item>HENRIK BIČIĆ  Labin, Sv. Bortul,52 220 Labin</item>
      <item>BOJAN ZUSTOVIĆ, 52000 Pazin</item>
      <item>Bojan Zustović, Trg slobode 2,52 000 Pazin</item>
      <item>FABRICIO JURIČIĆ, 52220 Labin</item>
      <item>Kristijan Mijandrušić, OIB 96007816779, Ulica Kaštanjer 24,52100 Pula</item>
      <item>Tatjana Starčević</item>
      <item>Tatjana Starčević</item>
      <item>Nevenka Kovčalija</item>
      <item>Tomislav Perić</item>
    </izvorni_sadrzaj>
    <derivirana_varijabla naziv="DomainObject.Predmet.SudioniciListAdressOIB_1">
      <item>ALEN FONOVIĆ, Eržišće 17,52 220 Labin</item>
      <item>AUTO SERVIS LABIN d.o.o.  Labin, OIB 84126482247, Pulska 19,52 220 Labin</item>
      <item>DAVOR IVANČIĆ  Pićan, Sv. Katarina 4,52 332 Pićan</item>
      <item>GORAN KUKAC  Raša, Topid 29,52 223 Raša</item>
      <item>MARINO VLAČIĆ  Labin, Cere 3,52 220 Labin</item>
      <item>DAVOR GLAVIČIĆ, Markoči 16,52 220 Labin</item>
      <item>DAMIR MATOŠEVIĆ  Labin, Zartinj 8b,52 220 Labin</item>
      <item>DAVOR LICUL  Labin, Šumber 42,52 220 Labin</item>
      <item>HENRIK BIČIĆ  Labin, Sv. Bortul,52 220 Labin</item>
      <item>BOJAN ZUSTOVIĆ, 52000 Pazin</item>
      <item>Bojan Zustović, Trg slobode 2,52 000 Pazin</item>
      <item>FABRICIO JURIČIĆ, 52220 Labin</item>
      <item>Kristijan Mijandrušić, OIB 96007816779, Ulica Kaštanjer 24,52100 Pula</item>
      <item>Tatjana Starčević</item>
      <item>Tatjana Starčević</item>
      <item>Nevenka Kovčalija</item>
      <item>Tomislav Perić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84126482247</item>
      <item>, OIB null</item>
      <item>, OIB null</item>
      <item>, OIB null</item>
      <item>, OIB null</item>
      <item>, OIB null</item>
      <item>, OIB null</item>
      <item>, OIB null</item>
      <item>, OIB null</item>
      <item>, OIB null</item>
      <item>, OIB null</item>
      <item>, OIB 96007816779</item>
      <item>, OIB null</item>
      <item>, OIB null</item>
      <item>, OIB null</item>
      <item>, OIB null</item>
    </izvorni_sadrzaj>
    <derivirana_varijabla naziv="DomainObject.Predmet.SudioniciListNazivOIB_1">
      <item>, OIB null</item>
      <item>, OIB 84126482247</item>
      <item>, OIB null</item>
      <item>, OIB null</item>
      <item>, OIB null</item>
      <item>, OIB null</item>
      <item>, OIB null</item>
      <item>, OIB null</item>
      <item>, OIB null</item>
      <item>, OIB null</item>
      <item>, OIB null</item>
      <item>, OIB null</item>
      <item>, OIB 96007816779</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Kristijan Mijandrušić, OIB 96007816779, Kaštanjer 24 Pula</item>
    </izvorni_sadrzaj>
    <derivirana_varijabla naziv="DomainObject.Predmet.StecajniUpraviteljiListAddressOIB_1">
      <item>Kristijan Mijandrušić, OIB 96007816779, Kaštanjer 24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412</properties:Words>
  <properties:Characters>2217</properties:Characters>
  <properties:Lines>67</properties:Lines>
  <properties:Paragraphs>27</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2017-05-30T12:07:00Z</dcterms:created>
  <dc:creator>skrapic</dc:creator>
  <cp:lastModifiedBy>Jasna Radulović</cp:lastModifiedBy>
  <cp:lastPrinted>2017-05-30T12:12:00Z</cp:lastPrinted>
  <dcterms:modified xmlns:xsi="http://www.w3.org/2001/XMLSchema-instance" xsi:type="dcterms:W3CDTF">2017-05-30T12:13:00Z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