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cf89" w14:paraId="ac8cf89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96174F" w:rsidP="0096174F" w:rsidR="0096174F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96174F" w:rsidP="0096174F" w:rsidR="0096174F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održanom</w:t>
      </w:r>
      <w:r w:rsidRPr="00762F0D">
        <w:rPr>
          <w:rFonts w:hAnsi="Times New Roman" w:ascii="Times New Roman"/>
        </w:rPr>
        <w:t xml:space="preserve"> dana </w:t>
      </w:r>
      <w:r>
        <w:rPr>
          <w:rFonts w:hAnsi="Times New Roman" w:ascii="Times New Roman"/>
        </w:rPr>
        <w:t>21</w:t>
      </w:r>
      <w:r w:rsidRPr="00762F0D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Pr="00762F0D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762F0D">
        <w:rPr>
          <w:rFonts w:hAnsi="Times New Roman" w:ascii="Times New Roman"/>
        </w:rPr>
        <w:t xml:space="preserve">. godine </w:t>
      </w:r>
    </w:p>
    <w:p w:rsidRDefault="0096174F" w:rsidP="0096174F" w:rsidR="0096174F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96174F" w:rsidP="0096174F" w:rsidR="0096174F">
      <w:pPr>
        <w:jc w:val="center"/>
        <w:rPr>
          <w:rFonts w:hAnsi="Times New Roman" w:ascii="Times New Roman"/>
          <w:b/>
        </w:rPr>
      </w:pPr>
      <w:r w:rsidRPr="00334D58">
        <w:rPr>
          <w:rFonts w:hAnsi="Times New Roman" w:ascii="Times New Roman"/>
          <w:b/>
        </w:rPr>
        <w:t>ŠPEDICIJA DAMA d.o.o. UMAG, Umag, Kolodvorska ulica 1/A, OIB: 85380953221</w:t>
      </w:r>
    </w:p>
    <w:p w:rsidRDefault="0096174F" w:rsidP="0096174F" w:rsidR="009617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96174F" w:rsidP="0096174F" w:rsidR="009617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96174F" w:rsidP="0096174F" w:rsidR="0096174F">
      <w:pPr>
        <w:jc w:val="both"/>
        <w:rPr>
          <w:rFonts w:hAnsi="Times New Roman" w:ascii="Times New Roman"/>
        </w:rPr>
      </w:pPr>
    </w:p>
    <w:p w:rsidRDefault="00D02891" w:rsidP="0096174F" w:rsidR="00D02891">
      <w:pPr>
        <w:jc w:val="both"/>
        <w:rPr>
          <w:rFonts w:hAnsi="Times New Roman" w:ascii="Times New Roman"/>
        </w:rPr>
      </w:pPr>
    </w:p>
    <w:p w:rsidRDefault="00D02891" w:rsidP="0096174F" w:rsidR="00D02891">
      <w:pPr>
        <w:jc w:val="both"/>
        <w:rPr>
          <w:rFonts w:hAnsi="Times New Roman" w:ascii="Times New Roman"/>
        </w:rPr>
      </w:pPr>
    </w:p>
    <w:p w:rsidRDefault="0096174F" w:rsidP="0096174F" w:rsidR="0096174F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96174F" w:rsidP="0096174F" w:rsidR="0096174F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Pr="004D73AE">
        <w:rPr>
          <w:rFonts w:hAnsi="Times New Roman" w:ascii="Times New Roman"/>
        </w:rPr>
        <w:t>, stečajni sudac</w:t>
      </w:r>
    </w:p>
    <w:p w:rsidRDefault="0096174F" w:rsidP="0096174F" w:rsidR="0096174F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>
        <w:rPr>
          <w:rFonts w:hAnsi="Times New Roman" w:ascii="Times New Roman"/>
        </w:rPr>
        <w:t>Prodan</w:t>
      </w:r>
      <w:r w:rsidRPr="004D73AE">
        <w:rPr>
          <w:rFonts w:hAnsi="Times New Roman" w:ascii="Times New Roman"/>
        </w:rPr>
        <w:t>, zapisničar</w:t>
      </w:r>
    </w:p>
    <w:p w:rsidRDefault="0096174F" w:rsidP="0096174F" w:rsidR="0096174F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AF7CBB">
        <w:rPr>
          <w:rFonts w:hAnsi="Times New Roman" w:ascii="Times New Roman"/>
        </w:rPr>
        <w:t>09:00</w:t>
      </w:r>
      <w:r w:rsidRPr="00576B3E">
        <w:rPr>
          <w:rFonts w:hAnsi="Times New Roman" w:ascii="Times New Roman"/>
        </w:rPr>
        <w:t xml:space="preserve"> </w:t>
      </w:r>
      <w:r w:rsidRPr="004D73AE">
        <w:rPr>
          <w:rFonts w:hAnsi="Times New Roman" w:ascii="Times New Roman"/>
        </w:rPr>
        <w:t>sati</w:t>
      </w:r>
    </w:p>
    <w:p w:rsidRDefault="0096174F" w:rsidP="0096174F" w:rsidR="0096174F">
      <w:pPr>
        <w:ind w:right="-288"/>
        <w:jc w:val="both"/>
        <w:rPr>
          <w:rFonts w:hAnsi="Times New Roman" w:ascii="Times New Roman"/>
        </w:rPr>
      </w:pPr>
    </w:p>
    <w:p w:rsidRDefault="0096174F" w:rsidP="0096174F" w:rsidR="0096174F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D02891" w:rsidP="0096174F" w:rsidR="0096174F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96174F" w:rsidP="0096174F" w:rsidR="0096174F">
      <w:pPr>
        <w:ind w:right="-288" w:left="705"/>
        <w:jc w:val="both"/>
        <w:rPr>
          <w:rFonts w:hAnsi="Times New Roman" w:ascii="Times New Roman"/>
        </w:rPr>
      </w:pPr>
    </w:p>
    <w:p w:rsidRDefault="0096174F" w:rsidP="0096174F" w:rsidR="0096174F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pristupile na današnje ročište rješenje kojim je pokrenut prethodni postupak te zakazano ovo ročište smatra se da je uredno dostavljeno. Navedeno rješenje objavljeno je na mrežnoj st</w:t>
      </w:r>
      <w:r w:rsidR="00AF7CBB">
        <w:rPr>
          <w:rFonts w:hAnsi="Times New Roman" w:ascii="Times New Roman"/>
        </w:rPr>
        <w:t>ranici e-oglasna ploča sudova 13</w:t>
      </w:r>
      <w:r>
        <w:rPr>
          <w:rFonts w:hAnsi="Times New Roman" w:ascii="Times New Roman"/>
        </w:rPr>
        <w:t xml:space="preserve">. </w:t>
      </w:r>
      <w:r w:rsidR="00AF7CBB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2016. godine, a sa oglasne ploče je skinuto </w:t>
      </w:r>
      <w:r w:rsidR="00AF7CBB">
        <w:rPr>
          <w:rFonts w:hAnsi="Times New Roman" w:ascii="Times New Roman"/>
        </w:rPr>
        <w:t>21</w:t>
      </w:r>
      <w:r>
        <w:rPr>
          <w:rFonts w:hAnsi="Times New Roman" w:ascii="Times New Roman"/>
        </w:rPr>
        <w:t xml:space="preserve">. </w:t>
      </w:r>
      <w:r w:rsidR="00AF7CBB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2016. po proteku 8 dana, pa se dostava smatra uredno obavljenom </w:t>
      </w:r>
      <w:r w:rsidR="00D02891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1. </w:t>
      </w:r>
      <w:r w:rsidR="00AF7CBB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2016. (istekom osmog dana od dana objave), sukladno čl. 12. st. 1. Stečajnog zakona.</w:t>
      </w:r>
    </w:p>
    <w:p w:rsidRDefault="0096174F" w:rsidP="0096174F" w:rsidR="0096174F">
      <w:pPr>
        <w:ind w:right="-288"/>
        <w:jc w:val="both"/>
        <w:rPr>
          <w:rFonts w:hAnsi="Times New Roman" w:ascii="Times New Roman"/>
        </w:rPr>
      </w:pP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D02891" w:rsidP="00E6707B" w:rsidR="00E6707B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E6707B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D02891" w:rsidP="008B3034" w:rsidR="00D02891">
      <w:pPr>
        <w:jc w:val="center"/>
        <w:rPr>
          <w:rFonts w:hAnsi="Times New Roman" w:ascii="Times New Roman"/>
        </w:rPr>
      </w:pPr>
    </w:p>
    <w:p w:rsidRDefault="00D02891" w:rsidP="008B3034" w:rsidR="00D02891">
      <w:pPr>
        <w:jc w:val="center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D02891">
        <w:rPr>
          <w:rFonts w:hAnsi="Times New Roman" w:ascii="Times New Roman"/>
        </w:rPr>
        <w:t>09:05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</w:p>
    <w:p w:rsidRDefault="00175DF2" w:rsidP="00175DF2" w:rsidR="00587F7B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587F7B" w:rsidR="0097467C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</w:t>
      </w:r>
      <w:r w:rsidR="00587F7B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28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6174F" w:rsidP="0096174F" w:rsidR="0096174F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669/2016-15</w:t>
    </w:r>
  </w:p>
  <w:p w:rsidRDefault="00274448" w:rsidP="00274448" w:rsidR="00274448" w:rsidRPr="00762F0D">
    <w:pPr>
      <w:pStyle w:val="Zaglavlje"/>
      <w:jc w:val="right"/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96174F">
      <w:rPr>
        <w:sz w:val="22"/>
        <w:szCs w:val="22"/>
      </w:rPr>
      <w:t>669/2016-15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64C5F"/>
    <w:rsid w:val="00070A05"/>
    <w:rsid w:val="0007639B"/>
    <w:rsid w:val="000A00E1"/>
    <w:rsid w:val="000A7400"/>
    <w:rsid w:val="000E6670"/>
    <w:rsid w:val="000F385E"/>
    <w:rsid w:val="00117DBA"/>
    <w:rsid w:val="00126C34"/>
    <w:rsid w:val="00146FFC"/>
    <w:rsid w:val="0015460F"/>
    <w:rsid w:val="0016483A"/>
    <w:rsid w:val="00175DF2"/>
    <w:rsid w:val="00184A57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74448"/>
    <w:rsid w:val="00280812"/>
    <w:rsid w:val="00284FF5"/>
    <w:rsid w:val="00293650"/>
    <w:rsid w:val="00297EDB"/>
    <w:rsid w:val="002A1DBD"/>
    <w:rsid w:val="002B5CF4"/>
    <w:rsid w:val="003079B6"/>
    <w:rsid w:val="003313E8"/>
    <w:rsid w:val="0037158A"/>
    <w:rsid w:val="00382C76"/>
    <w:rsid w:val="00395085"/>
    <w:rsid w:val="003C4280"/>
    <w:rsid w:val="003E083D"/>
    <w:rsid w:val="003E1083"/>
    <w:rsid w:val="003E49B3"/>
    <w:rsid w:val="0046778E"/>
    <w:rsid w:val="00471E38"/>
    <w:rsid w:val="004754AE"/>
    <w:rsid w:val="004D73AE"/>
    <w:rsid w:val="00515546"/>
    <w:rsid w:val="0051560A"/>
    <w:rsid w:val="00522F23"/>
    <w:rsid w:val="00576B3E"/>
    <w:rsid w:val="00587F7B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76185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174F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AF7CBB"/>
    <w:rsid w:val="00B12902"/>
    <w:rsid w:val="00B146BB"/>
    <w:rsid w:val="00B200C4"/>
    <w:rsid w:val="00B4044D"/>
    <w:rsid w:val="00B46C27"/>
    <w:rsid w:val="00B742A5"/>
    <w:rsid w:val="00B806E6"/>
    <w:rsid w:val="00BE3960"/>
    <w:rsid w:val="00BF2D22"/>
    <w:rsid w:val="00C14820"/>
    <w:rsid w:val="00C22467"/>
    <w:rsid w:val="00C470DF"/>
    <w:rsid w:val="00C50565"/>
    <w:rsid w:val="00C66696"/>
    <w:rsid w:val="00C67C0F"/>
    <w:rsid w:val="00C917D3"/>
    <w:rsid w:val="00C91BCA"/>
    <w:rsid w:val="00CD254E"/>
    <w:rsid w:val="00CD2568"/>
    <w:rsid w:val="00CF7611"/>
    <w:rsid w:val="00D02891"/>
    <w:rsid w:val="00DA774A"/>
    <w:rsid w:val="00DF0331"/>
    <w:rsid w:val="00E349C3"/>
    <w:rsid w:val="00E3781E"/>
    <w:rsid w:val="00E51C1E"/>
    <w:rsid w:val="00E6707B"/>
    <w:rsid w:val="00ED20F9"/>
    <w:rsid w:val="00EF10D1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83D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0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0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0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0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83D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0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0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0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0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studenog 2016.</izvorni_sadrzaj>
    <derivirana_varijabla naziv="DomainObject.StvarniPocetakDatum_1">21. studenog 2016.</derivirana_varijabla>
  </DomainObject.StvarniPocetakDatum>
  <DomainObject.StvarniZavrsetakDatum>
    <izvorni_sadrzaj>21. studenog 2016.</izvorni_sadrzaj>
    <derivirana_varijabla naziv="DomainObject.StvarniZavrsetakDatum_1">21. studenog 2016.</derivirana_varijabla>
  </DomainObject.StvarniZavrsetakDatum>
  <DomainObject.PlaniraniZavrsetakDatum>
    <izvorni_sadrzaj>21. studenog 2016.</izvorni_sadrzaj>
    <derivirana_varijabla naziv="DomainObject.PlaniraniZavrsetakDatum_1">21. studenog 2016.</derivirana_varijabla>
  </DomainObject.PlaniraniZavrsetakDatum>
  <DomainObject.PlaniraniPocetakDatum>
    <izvorni_sadrzaj>21. studenog 2016.</izvorni_sadrzaj>
    <derivirana_varijabla naziv="DomainObject.PlaniraniPocetakDatum_1">21. studenog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ŠPEDICIJA DAMA d.o.o. UMAG</item>
      <item>Štefanija Korpar Popov</item>
      <item>FINANCIJSKA AGENCIJA, RC RIJEKA, PODRUŽNICA PULA, PULA</item>
    </izvorni_sadrzaj>
    <derivirana_varijabla naziv="DomainObject.UcesnikSudskeRadnjeListNaziv_1">
      <item>ŠPEDICIJA DAMA d.o.o. UMAG</item>
      <item>Štefanija Korpar Popov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St-669/2016</izvorni_sadrzaj>
    <derivirana_varijabla naziv="DomainObject.Predmet.OznakaBroj_1">St-669/2016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ŠPEDICIJA DAMA d.o.o. UMAG zastupanog po punomoćniku Štefanija Korpar Popov</izvorni_sadrzaj>
    <derivirana_varijabla naziv="DomainObject.Predmet.ProtustrankaFormated_1">  ŠPEDICIJA DAMA d.o.o. UMAG zastupanog po punomoćniku Štefanija Korpar Popov</derivirana_varijabla>
  </DomainObject.Predmet.ProtustrankaFormated>
  <DomainObject.Predmet.ProtustrankaFormatedOIB>
    <izvorni_sadrzaj>  ŠPEDICIJA DAMA d.o.o. UMAG, OIB 85380953221 zastupanog po punomoćniku Štefanija Korpar Popov</izvorni_sadrzaj>
    <derivirana_varijabla naziv="DomainObject.Predmet.ProtustrankaFormatedOIB_1">  ŠPEDICIJA DAMA d.o.o. UMAG, OIB 85380953221 zastupanog po punomoćniku Štefanija Korpar Popov</derivirana_varijabla>
  </DomainObject.Predmet.ProtustrankaFormatedOIB>
  <DomainObject.Predmet.ProtustrankaFormatedWithAdress>
    <izvorni_sadrzaj> ŠPEDICIJA DAMA d.o.o. UMAG, Kolodvorska Ulica 1/a, 52470 Umag zastupanog po punomoćniku Štefanija Korpar Popov</izvorni_sadrzaj>
    <derivirana_varijabla naziv="DomainObject.Predmet.ProtustrankaFormatedWithAdress_1"> ŠPEDICIJA DAMA d.o.o. UMAG, Kolodvorska Ulica 1/a, 52470 Umag zastupanog po punomoćniku Štefanija Korpar Popov</derivirana_varijabla>
  </DomainObject.Predmet.ProtustrankaFormatedWithAdress>
  <DomainObject.Predmet.ProtustrankaFormatedWithAdressOIB>
    <izvorni_sadrzaj> ŠPEDICIJA DAMA d.o.o. UMAG, OIB 85380953221, Kolodvorska Ulica 1/a, 52470 Umag zastupanog po punomoćniku Štefanija Korpar Popov</izvorni_sadrzaj>
    <derivirana_varijabla naziv="DomainObject.Predmet.ProtustrankaFormatedWithAdressOIB_1"> ŠPEDICIJA DAMA d.o.o. UMAG, OIB 85380953221, Kolodvorska Ulica 1/a, 52470 Umag zastupanog po punomoćniku Štefanija Korpar Popov</derivirana_varijabla>
  </DomainObject.Predmet.ProtustrankaFormatedWithAdressOIB>
  <DomainObject.Predmet.ProtustrankaWithAdress>
    <izvorni_sadrzaj>ŠPEDICIJA DAMA d.o.o. UMAG Kolodvorska Ulica 1/a, 52470 Umag</izvorni_sadrzaj>
    <derivirana_varijabla naziv="DomainObject.Predmet.ProtustrankaWithAdress_1">ŠPEDICIJA DAMA d.o.o. UMAG Kolodvorska Ulica 1/a, 52470 Umag</derivirana_varijabla>
  </DomainObject.Predmet.ProtustrankaWithAdress>
  <DomainObject.Predmet.ProtustrankaWithAdressOIB>
    <izvorni_sadrzaj>ŠPEDICIJA DAMA d.o.o. UMAG, OIB 85380953221, Kolodvorska Ulica 1/a, 52470 Umag</izvorni_sadrzaj>
    <derivirana_varijabla naziv="DomainObject.Predmet.ProtustrankaWithAdressOIB_1">ŠPEDICIJA DAMA d.o.o. UMAG, OIB 85380953221, Kolodvorska Ulica 1/a, 52470 Umag</derivirana_varijabla>
  </DomainObject.Predmet.ProtustrankaWithAdressOIB>
  <DomainObject.Predmet.ProtustrankaNazivFormated>
    <izvorni_sadrzaj>ŠPEDICIJA DAMA d.o.o. UMAG</izvorni_sadrzaj>
    <derivirana_varijabla naziv="DomainObject.Predmet.ProtustrankaNazivFormated_1">ŠPEDICIJA DAMA d.o.o. UMAG</derivirana_varijabla>
  </DomainObject.Predmet.ProtustrankaNazivFormated>
  <DomainObject.Predmet.ProtustrankaNazivFormatedOIB>
    <izvorni_sadrzaj>ŠPEDICIJA DAMA d.o.o. UMAG, OIB 85380953221</izvorni_sadrzaj>
    <derivirana_varijabla naziv="DomainObject.Predmet.ProtustrankaNazivFormatedOIB_1">ŠPEDICIJA DAMA d.o.o. UMAG, OIB 85380953221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9949.40</izvorni_sadrzaj>
    <derivirana_varijabla naziv="DomainObject.Predmet.TrenutnaVrijednost_1">9949.40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ŠPEDICIJA DAMA d.o.o. UMAG zastupanog po punomoćniku Štefanija Korpar Popov</item>
    </izvorni_sadrzaj>
    <derivirana_varijabla naziv="DomainObject.Predmet.ProtuStrankaListFormated_1">
      <item>ŠPEDICIJA DAMA d.o.o. UMAG zastupanog po punomoćniku Štefanija Korpar Popov</item>
    </derivirana_varijabla>
  </DomainObject.Predmet.ProtuStrankaListFormated>
  <DomainObject.Predmet.ProtuStrankaListFormatedOIB>
    <izvorni_sadrzaj>
      <item>ŠPEDICIJA DAMA d.o.o. UMAG, OIB 85380953221 zastupanog po punomoćniku Štefanija Korpar Popov</item>
    </izvorni_sadrzaj>
    <derivirana_varijabla naziv="DomainObject.Predmet.ProtuStrankaListFormatedOIB_1">
      <item>ŠPEDICIJA DAMA d.o.o. UMAG, OIB 85380953221 zastupanog po punomoćniku Štefanija Korpar Popov</item>
    </derivirana_varijabla>
  </DomainObject.Predmet.ProtuStrankaListFormatedOIB>
  <DomainObject.Predmet.ProtuStrankaListFormatedWithAdress>
    <izvorni_sadrzaj>
      <item>ŠPEDICIJA DAMA d.o.o. UMAG, Kolodvorska Ulica 1/a, 52470 Umag zastupanog po punomoćniku Štefanija Korpar Popov</item>
    </izvorni_sadrzaj>
    <derivirana_varijabla naziv="DomainObject.Predmet.ProtuStrankaListFormatedWithAdress_1">
      <item>ŠPEDICIJA DAMA d.o.o. UMAG, Kolodvorska Ulica 1/a, 52470 Umag zastupanog po punomoćniku Štefanija Korpar Popov</item>
    </derivirana_varijabla>
  </DomainObject.Predmet.ProtuStrankaListFormatedWithAdress>
  <DomainObject.Predmet.ProtuStrankaListFormatedWithAdressOIB>
    <izvorni_sadrzaj>
      <item>ŠPEDICIJA DAMA d.o.o. UMAG, OIB 85380953221, Kolodvorska Ulica 1/a, 52470 Umag zastupanog po punomoćniku Štefanija Korpar Popov</item>
    </izvorni_sadrzaj>
    <derivirana_varijabla naziv="DomainObject.Predmet.ProtuStrankaListFormatedWithAdressOIB_1">
      <item>ŠPEDICIJA DAMA d.o.o. UMAG, OIB 85380953221, Kolodvorska Ulica 1/a, 52470 Umag zastupanog po punomoćniku Štefanija Korpar Popov</item>
    </derivirana_varijabla>
  </DomainObject.Predmet.ProtuStrankaListFormatedWithAdressOIB>
  <DomainObject.Predmet.ProtuStrankaListNazivFormated>
    <izvorni_sadrzaj>
      <item>ŠPEDICIJA DAMA d.o.o. UMAG</item>
    </izvorni_sadrzaj>
    <derivirana_varijabla naziv="DomainObject.Predmet.ProtuStrankaListNazivFormated_1">
      <item>ŠPEDICIJA DAMA d.o.o. UMAG</item>
    </derivirana_varijabla>
  </DomainObject.Predmet.ProtuStrankaListNazivFormated>
  <DomainObject.Predmet.ProtuStrankaListNazivFormatedOIB>
    <izvorni_sadrzaj>
      <item>ŠPEDICIJA DAMA d.o.o. UMAG, OIB 85380953221</item>
    </izvorni_sadrzaj>
    <derivirana_varijabla naziv="DomainObject.Predmet.ProtuStrankaListNazivFormatedOIB_1">
      <item>ŠPEDICIJA DAMA d.o.o. UMAG, OIB 85380953221</item>
    </derivirana_varijabla>
  </DomainObject.Predmet.ProtuStrankaListNazivFormatedOIB>
  <DomainObject.Predmet.OstaliListFormated>
    <izvorni_sadrzaj>
      <item>Štefanija Korpar Popov punomoćnik sudionika u postupku ŠPEDICIJA DAMA d.o.o. UMAG</item>
    </izvorni_sadrzaj>
    <derivirana_varijabla naziv="DomainObject.Predmet.OstaliListFormated_1">
      <item>Štefanija Korpar Popov punomoćnik sudionika u postupku ŠPEDICIJA DAMA d.o.o. UMAG</item>
    </derivirana_varijabla>
  </DomainObject.Predmet.OstaliListFormated>
  <DomainObject.Predmet.OstaliListFormatedOIB>
    <izvorni_sadrzaj>
      <item>Štefanija Korpar Popov, OIB 82617136225 punomoćnik sudionika u postupku ŠPEDICIJA DAMA d.o.o. UMAG</item>
    </izvorni_sadrzaj>
    <derivirana_varijabla naziv="DomainObject.Predmet.OstaliListFormatedOIB_1">
      <item>Štefanija Korpar Popov, OIB 82617136225 punomoćnik sudionika u postupku ŠPEDICIJA DAMA d.o.o. UMAG</item>
    </derivirana_varijabla>
  </DomainObject.Predmet.OstaliListFormatedOIB>
  <DomainObject.Predmet.OstaliListFormatedWithAdress>
    <izvorni_sadrzaj>
      <item>Štefanija Korpar Popov, Ulica Pozioi 19, 52470 Umag punomoćnik sudionika u postupku ŠPEDICIJA DAMA d.o.o. UMAG</item>
    </izvorni_sadrzaj>
    <derivirana_varijabla naziv="DomainObject.Predmet.OstaliListFormatedWithAdress_1">
      <item>Štefanija Korpar Popov, Ulica Pozioi 19, 52470 Umag punomoćnik sudionika u postupku ŠPEDICIJA DAMA d.o.o. UMAG</item>
    </derivirana_varijabla>
  </DomainObject.Predmet.OstaliListFormatedWithAdress>
  <DomainObject.Predmet.OstaliListFormatedWithAdressOIB>
    <izvorni_sadrzaj>
      <item>Štefanija Korpar Popov, OIB 82617136225, Ulica Pozioi 19, 52470 Umag punomoćnik sudionika u postupku ŠPEDICIJA DAMA d.o.o. UMAG</item>
    </izvorni_sadrzaj>
    <derivirana_varijabla naziv="DomainObject.Predmet.OstaliListFormatedWithAdressOIB_1">
      <item>Štefanija Korpar Popov, OIB 82617136225, Ulica Pozioi 19, 52470 Umag punomoćnik sudionika u postupku ŠPEDICIJA DAMA d.o.o. UMAG</item>
    </derivirana_varijabla>
  </DomainObject.Predmet.OstaliListFormatedWithAdressOIB>
  <DomainObject.Predmet.OstaliListNazivFormated>
    <izvorni_sadrzaj>
      <item>Štefanija Korpar Popov</item>
    </izvorni_sadrzaj>
    <derivirana_varijabla naziv="DomainObject.Predmet.OstaliListNazivFormated_1">
      <item>Štefanija Korpar Popov</item>
    </derivirana_varijabla>
  </DomainObject.Predmet.OstaliListNazivFormated>
  <DomainObject.Predmet.OstaliListNazivFormatedOIB>
    <izvorni_sadrzaj>
      <item>Štefanija Korpar Popov, OIB 82617136225</item>
    </izvorni_sadrzaj>
    <derivirana_varijabla naziv="DomainObject.Predmet.OstaliListNazivFormatedOIB_1">
      <item>Štefanija Korpar Popov, OIB 82617136225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ŠPEDICIJA DAMA d.o.o. UMAG</izvorni_sadrzaj>
    <derivirana_varijabla naziv="DomainObject.Predmet.ProtustrankaIDrugi_1">ŠPEDICIJA DAMA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ŠPEDICIJA DAMA d.o.o. UMAG, OIB 85380953221, Kolodvorska Ulica 1/a, 52470 Umag</izvorni_sadrzaj>
    <derivirana_varijabla naziv="DomainObject.Predmet.ProtustrankaIDrugiAdressOIB_1">ŠPEDICIJA DAMA d.o.o. UMAG, OIB 85380953221, Kolodvorska Ulica 1/a,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ŠPEDICIJA DAMA d.o.o. UMAG</item>
      <item>Štefanija Korpar Popov</item>
    </izvorni_sadrzaj>
    <derivirana_varijabla naziv="DomainObject.Predmet.SudioniciListNaziv_1">
      <item>FINANCIJSKA AGENCIJA, RC RIJEKA, PODRUŽNICA PULA, PULA</item>
      <item>ŠPEDICIJA DAMA d.o.o. UMAG</item>
      <item>Štefanija Korpar Popov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ŠPEDICIJA DAMA d.o.o. UMAG, OIB 85380953221, Kolodvorska Ulica 1/a,52470 Umag</item>
      <item>Štefanija Korpar Popov, OIB 82617136225, Ulica Pozioi 19,52470 Umag</item>
    </izvorni_sadrzaj>
    <derivirana_varijabla naziv="DomainObject.Predmet.SudioniciListAdressOIB_1">
      <item>FINANCIJSKA AGENCIJA, RC RIJEKA, PODRUŽNICA PULA, PULA, OIB 85821130368, Ulica grada Vukovara 70,10000 Zagreb</item>
      <item>ŠPEDICIJA DAMA d.o.o. UMAG, OIB 85380953221, Kolodvorska Ulica 1/a,52470 Umag</item>
      <item>Štefanija Korpar Popov, OIB 82617136225, Ulica Pozioi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85380953221</item>
      <item>, OIB 82617136225</item>
    </izvorni_sadrzaj>
    <derivirana_varijabla naziv="DomainObject.Predmet.SudioniciListNazivOIB_1">
      <item>, OIB 85821130368</item>
      <item>, OIB 85380953221</item>
      <item>, OIB 82617136225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53F73-5200-4AC6-AA91-6D85E69FE9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1042</properties:Characters>
  <properties:Lines>43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1285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2016-11-21T07:37:00Z</dcterms:created>
  <dc:creator>epincin</dc:creator>
  <cp:lastModifiedBy>Sanja Prodan</cp:lastModifiedBy>
  <cp:lastPrinted>2015-12-17T09:17:00Z</cp:lastPrinted>
  <dcterms:modified xmlns:xsi="http://www.w3.org/2001/XMLSchema-instance" xsi:type="dcterms:W3CDTF">2016-11-21T11:18:00Z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