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e909" w14:paraId="426e909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654F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F764D6" w:rsidP="00911746" w:rsidR="00A87222" w:rsidRPr="00F764D6">
      <w:pPr>
        <w:spacing w:after="0"/>
        <w:ind w:firstLine="720"/>
        <w:jc w:val="both"/>
      </w:pPr>
      <w:r w:rsidRPr="00213B7B">
        <w:rPr>
          <w:rFonts w:cs="Times New Roman"/>
        </w:rPr>
        <w:t xml:space="preserve">Trgovački sud u Varaždinu, po stečajnom sucu Iris Hatvalić Nemec, u stečajnom </w:t>
      </w:r>
      <w:r w:rsidRPr="00F764D6">
        <w:rPr>
          <w:rFonts w:cs="Times New Roman"/>
        </w:rPr>
        <w:t xml:space="preserve">postupku nad stečajnim dužnikom </w:t>
      </w:r>
      <w:r w:rsidR="00911746" w:rsidRPr="001F1525">
        <w:rPr>
          <w:rFonts w:cs="Times New Roman"/>
        </w:rPr>
        <w:t>ANIS d.o.o., Štefanec, Braće Radića 35, OIB: 69801881400</w:t>
      </w:r>
      <w:r w:rsidR="00CF323F" w:rsidRPr="00A823A5">
        <w:rPr>
          <w:rFonts w:cs="Times New Roman"/>
        </w:rPr>
        <w:t xml:space="preserve">, zastupanom po stečajnom upravitelju </w:t>
      </w:r>
      <w:r w:rsidR="00911746">
        <w:rPr>
          <w:rFonts w:cs="Times New Roman"/>
        </w:rPr>
        <w:t>Zvonku Hrainu iz Varaždina</w:t>
      </w:r>
      <w:r w:rsidR="009C0372">
        <w:rPr>
          <w:rFonts w:cs="Times New Roman"/>
        </w:rPr>
        <w:t xml:space="preserve">, </w:t>
      </w:r>
      <w:r w:rsidR="00911746">
        <w:rPr>
          <w:rFonts w:cs="Times New Roman"/>
        </w:rPr>
        <w:t>2</w:t>
      </w:r>
      <w:r w:rsidR="00FE111F">
        <w:rPr>
          <w:rFonts w:cs="Times New Roman"/>
        </w:rPr>
        <w:t>9</w:t>
      </w:r>
      <w:r w:rsidR="00911746">
        <w:rPr>
          <w:rFonts w:cs="Times New Roman"/>
        </w:rPr>
        <w:t>. svibnja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911746">
        <w:rPr>
          <w:b/>
        </w:rPr>
        <w:t>5. srpnja</w:t>
      </w:r>
      <w:r w:rsidRPr="00CF323F">
        <w:rPr>
          <w:b/>
        </w:rPr>
        <w:t xml:space="preserve"> 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9C0372" w:rsidRPr="00CF323F">
        <w:rPr>
          <w:b/>
        </w:rPr>
        <w:t>10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911746" w:rsidR="009C0372" w:rsidRPr="00911746">
      <w:pPr>
        <w:spacing w:after="0"/>
        <w:contextualSpacing/>
        <w:jc w:val="both"/>
        <w:rPr>
          <w:rFonts w:cs="Times New Roman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Pr="00911746">
        <w:rPr>
          <w:rFonts w:cs="Times New Roman"/>
        </w:rPr>
        <w:t>prihvaćanju izvješća i završnog računa stečajnog upravitelja</w:t>
      </w:r>
    </w:p>
    <w:p w:rsidRDefault="00911746" w:rsidP="00911746" w:rsidR="00911746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/>
        </w:rPr>
        <w:t xml:space="preserve">- Donošenje odluke o </w:t>
      </w:r>
      <w:r w:rsidRPr="00911746">
        <w:rPr>
          <w:rFonts w:cs="Times New Roman" w:eastAsia="Times New Roman"/>
          <w:lang w:eastAsia="hr-HR"/>
        </w:rPr>
        <w:t>prihvaćanju prijedloga za završnu diobu stečajne mase sadržane u završnom računu kojim se predlaže namirenje dijela obveza stečajne mase u ukupnom iznosu od 2.455,50 kn i djelomično namirenje tražbine razlučnog vjerovnika</w:t>
      </w:r>
      <w:r w:rsidRPr="00911746">
        <w:rPr>
          <w:rFonts w:cs="Times New Roman"/>
        </w:rPr>
        <w:t xml:space="preserve"> </w:t>
      </w:r>
      <w:r w:rsidRPr="00911746">
        <w:rPr>
          <w:rFonts w:cs="Times New Roman" w:eastAsia="Times New Roman"/>
          <w:lang w:eastAsia="hr-HR"/>
        </w:rPr>
        <w:t>MF – Porezna uprava Čakovec u iznosu od 2.400,00 kn;</w:t>
      </w:r>
    </w:p>
    <w:p w:rsidRDefault="00911746" w:rsidP="00911746" w:rsidR="00911746" w:rsidRPr="00911746">
      <w:pPr>
        <w:spacing w:after="0"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 w:eastAsia="Times New Roman"/>
          <w:lang w:eastAsia="hr-HR"/>
        </w:rPr>
        <w:t>- Donošenje odluke o obustavi i zaključenju stečajnog postupka zbog nedostatnosti stečajne mase za daljnje troškove stečajnog postupka, sukladno članku 293. Stečajnog zakona;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911746">
        <w:t>2</w:t>
      </w:r>
      <w:r w:rsidR="00FE111F">
        <w:t>9</w:t>
      </w:r>
      <w:r w:rsidR="00911746">
        <w:t>. svibnja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911746">
        <w:t>Zvonko Hrain iz Varaždina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54F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911746">
      <w:t>819/16-34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C176F"/>
    <w:rsid w:val="00521F9C"/>
    <w:rsid w:val="00580866"/>
    <w:rsid w:val="00623E85"/>
    <w:rsid w:val="006E2281"/>
    <w:rsid w:val="00792FB7"/>
    <w:rsid w:val="008A3DED"/>
    <w:rsid w:val="00911746"/>
    <w:rsid w:val="009461B6"/>
    <w:rsid w:val="009C0372"/>
    <w:rsid w:val="00A87222"/>
    <w:rsid w:val="00B73610"/>
    <w:rsid w:val="00BC68B2"/>
    <w:rsid w:val="00C02CE0"/>
    <w:rsid w:val="00C32ABA"/>
    <w:rsid w:val="00CF323F"/>
    <w:rsid w:val="00D5318F"/>
    <w:rsid w:val="00DC654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St-819/2016-34</izvorni_sadrzaj>
    <derivirana_varijabla naziv="DomainObject.Oznaka_1">St-819/2016-34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 društvo s ograničenom odgovornošću za završne radove u graditeljstvu u stečaju zastupanog po punomoćniku Zvonko Hrain</izvorni_sadrzaj>
    <derivirana_varijabla naziv="DomainObject.Predmet.ProtustrankaFormated_1">  ANIS društvo s ograničenom odgovornošću za završne radove u graditeljstvu u stečaju zastupanog po punomoćniku Zvonko Hrain</derivirana_varijabla>
  </DomainObject.Predmet.ProtustrankaFormated>
  <DomainObject.Predmet.ProtustrankaFormatedOIB>
    <izvorni_sadrzaj>  ANIS društvo s ograničenom odgovornošću za završne radove u graditeljstvu u stečaju, OIB 69801881400 zastupanog po punomoćniku Zvonko Hrain</izvorni_sadrzaj>
    <derivirana_varijabla naziv="DomainObject.Predmet.ProtustrankaFormatedOIB_1">  ANIS društvo s ograničenom odgovornošću za završne radove u graditeljstvu u stečaju, OIB 69801881400 zastupanog po punomoćniku Zvonko Hrain</derivirana_varijabla>
  </DomainObject.Predmet.ProtustrankaFormatedOIB>
  <DomainObject.Predmet.ProtustrankaFormatedWithAdress>
    <izvorni_sadrzaj> ANIS društvo s ograničenom odgovornošću za završne radove u graditeljstvu u stečaju, Braće Radića 35, 40000 Štefanec zastupanog po punomoćniku Zvonko Hrain</izvorni_sadrzaj>
    <derivirana_varijabla naziv="DomainObject.Predmet.ProtustrankaFormatedWithAdress_1"> ANIS društvo s ograničenom odgovornošću za završne radove u graditeljstvu u stečaju, Braće Radića 35, 40000 Štefanec zastupanog po punomoćniku Zvonko Hrain</derivirana_varijabla>
  </DomainObject.Predmet.ProtustrankaFormatedWithAdress>
  <DomainObject.Predmet.ProtustrankaFormatedWithAdressOIB>
    <izvorni_sadrzaj> ANIS društvo s ograničenom odgovornošću za završne radove u graditeljstvu u stečaju, OIB 69801881400, Braće Radića 35, 40000 Štefanec zastupanog po punomoćniku Zvonko Hrain</izvorni_sadrzaj>
    <derivirana_varijabla naziv="DomainObject.Predmet.ProtustrankaFormatedWithAdressOIB_1"> ANIS društvo s ograničenom odgovornošću za završne radove u graditeljstvu u stečaju, OIB 69801881400, Braće Radića 35, 40000 Štefanec zastupanog po punomoćniku Zvonko Hrain</derivirana_varijabla>
  </DomainObject.Predmet.ProtustrankaFormatedWithAdressOIB>
  <DomainObject.Predmet.ProtustrankaWithAdress>
    <izvorni_sadrzaj>ANIS društvo s ograničenom odgovornošću za završne radove u graditeljstvu u stečaju Braće Radića 35, 40000 Štefanec</izvorni_sadrzaj>
    <derivirana_varijabla naziv="DomainObject.Predmet.ProtustrankaWithAdress_1">ANIS društvo s ograničenom odgovornošću za završne radove u graditeljstvu u stečaju Braće Radića 35, 40000 Štefanec</derivirana_varijabla>
  </DomainObject.Predmet.ProtustrankaWithAdress>
  <DomainObject.Predmet.ProtustrankaWithAdressOIB>
    <izvorni_sadrzaj>ANIS društvo s ograničenom odgovornošću za završne radove u graditeljstvu u stečaju, OIB 69801881400, Braće Radića 35, 40000 Štefanec</izvorni_sadrzaj>
    <derivirana_varijabla naziv="DomainObject.Predmet.ProtustrankaWithAdressOIB_1">ANIS društvo s ograničenom odgovornošću za završne radove u graditeljstvu u stečaju,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 u stečaju</izvorni_sadrzaj>
    <derivirana_varijabla naziv="DomainObject.Predmet.ProtustrankaNazivFormated_1">ANIS društvo s ograničenom odgovornošću za završne radove u graditeljstvu u stečaju</derivirana_varijabla>
  </DomainObject.Predmet.ProtustrankaNazivFormated>
  <DomainObject.Predmet.ProtustrankaNazivFormatedOIB>
    <izvorni_sadrzaj>ANIS društvo s ograničenom odgovornošću za završne radove u graditeljstvu u stečaju, OIB 69801881400</izvorni_sadrzaj>
    <derivirana_varijabla naziv="DomainObject.Predmet.ProtustrankaNazivFormatedOIB_1">ANIS društvo s ograničenom odgovornošću za završne radove u graditeljstvu u stečaju,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 u stečaju zastupanog po punomoćniku Zvonko Hrain</item>
    </izvorni_sadrzaj>
    <derivirana_varijabla naziv="DomainObject.Predmet.ProtuStrankaListFormated_1">
      <item>ANIS društvo s ograničenom odgovornošću za završne radove u graditeljstvu u stečaju zastupanog po punomoćniku Zvonko Hrain</item>
    </derivirana_varijabla>
  </DomainObject.Predmet.ProtuStrankaListFormated>
  <DomainObject.Predmet.ProtuStrankaListFormatedOIB>
    <izvorni_sadrzaj>
      <item>ANIS društvo s ograničenom odgovornošću za završne radove u graditeljstvu u stečaju, OIB 69801881400 zastupanog po punomoćniku Zvonko Hrain</item>
    </izvorni_sadrzaj>
    <derivirana_varijabla naziv="DomainObject.Predmet.ProtuStrankaListFormatedOIB_1">
      <item>ANIS društvo s ograničenom odgovornošću za završne radove u graditeljstvu u stečaju, OIB 69801881400 zastupanog po punomoćniku Zvonko Hrain</item>
    </derivirana_varijabla>
  </DomainObject.Predmet.ProtuStrankaListFormatedOIB>
  <DomainObject.Predmet.ProtuStrankaListFormatedWithAdress>
    <izvorni_sadrzaj>
      <item>ANIS društvo s ograničenom odgovornošću za završne radove u graditeljstvu u stečaju, Braće Radića 35, 40000 Štefanec zastupanog po punomoćniku Zvonko Hrain</item>
    </izvorni_sadrzaj>
    <derivirana_varijabla naziv="DomainObject.Predmet.ProtuStrankaListFormatedWithAdress_1">
      <item>ANIS društvo s ograničenom odgovornošću za završne radove u graditeljstvu u stečaju, Braće Radića 35, 40000 Štefanec zastupanog po punomoćniku Zvonko Hrain</item>
    </derivirana_varijabla>
  </DomainObject.Predmet.ProtuStrankaListFormatedWithAdress>
  <DomainObject.Predmet.ProtuStrankaListFormatedWithAdressOIB>
    <izvorni_sadrzaj>
      <item>ANIS društvo s ograničenom odgovornošću za završne radove u graditeljstvu u stečaju, OIB 69801881400, Braće Radića 35, 40000 Štefanec zastupanog po punomoćniku Zvonko Hrain</item>
    </izvorni_sadrzaj>
    <derivirana_varijabla naziv="DomainObject.Predmet.ProtuStrankaListFormatedWithAdressOIB_1">
      <item>ANIS društvo s ograničenom odgovornošću za završne radove u graditeljstvu u stečaju, OIB 69801881400, Braće Radića 35, 40000 Štefanec zastupanog po punomoćniku Zvonko Hrain</item>
    </derivirana_varijabla>
  </DomainObject.Predmet.ProtuStrankaListFormatedWithAdressOIB>
  <DomainObject.Predmet.ProtuStrankaListNazivFormated>
    <izvorni_sadrzaj>
      <item>ANIS društvo s ograničenom odgovornošću za završne radove u graditeljstvu u stečaju</item>
    </izvorni_sadrzaj>
    <derivirana_varijabla naziv="DomainObject.Predmet.ProtuStrankaListNazivFormated_1">
      <item>ANIS društvo s ograničenom odgovornošću za završne radove u graditeljstvu u stečaju</item>
    </derivirana_varijabla>
  </DomainObject.Predmet.ProtuStrankaListNazivFormated>
  <DomainObject.Predmet.ProtuStrankaListNazivFormatedOIB>
    <izvorni_sadrzaj>
      <item>ANIS društvo s ograničenom odgovornošću za završne radove u graditeljstvu u stečaju, OIB 69801881400</item>
    </izvorni_sadrzaj>
    <derivirana_varijabla naziv="DomainObject.Predmet.ProtuStrankaListNazivFormatedOIB_1">
      <item>ANIS društvo s ograničenom odgovornošću za završne radove u graditeljstvu u stečaju,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derivirana_varijabla>
  </DomainObject.Predmet.OstaliListFormatedWithAdressOIB>
  <DomainObject.Predmet.OstaliListNazivFormated>
    <izvorni_sadrzaj>
      <item>Suzana Pongračić</item>
      <item>Županijsko državno odvjetništvo u Varaždinu</item>
      <item>Zvonko Hrain</item>
    </izvorni_sadrzaj>
    <derivirana_varijabla naziv="DomainObject.Predmet.OstaliListNazivFormated_1">
      <item>Suzana Pongračić</item>
      <item>Županijsko državno odvjetništvo u Varaždinu</item>
      <item>Zvonko Hrain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  <item>Zvonko Hrain, OIB 25731960062</item>
    </izvorni_sadrzaj>
    <derivirana_varijabla naziv="DomainObject.Predmet.OstaliListNazivFormatedOIB_1">
      <item>Suzana Pongračić, OIB 39435888946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St-819/2016-34</izvorni_sadrzaj>
    <derivirana_varijabla naziv="DomainObject.PoslovniBrojDokumenta_1">St-819/2016-34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 u stečaju</izvorni_sadrzaj>
    <derivirana_varijabla naziv="DomainObject.Predmet.ProtustrankaIDrugi_1">ANIS društvo s ograničenom odgovornošću za završne radove u graditeljstvu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 u stečaju, OIB 69801881400, Braće Radića 35, 40000 Štefanec</izvorni_sadrzaj>
    <derivirana_varijabla naziv="DomainObject.Predmet.ProtustrankaIDrugiAdressOIB_1">ANIS društvo s ograničenom odgovornošću za završne radove u graditeljstvu u stečaju,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izvorni_sadrzaj>
    <derivirana_varijabla naziv="DomainObject.Predmet.SudioniciListNaziv_1"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derivirana_varijabla>
  </DomainObject.Predmet.SudioniciListNaziv>
  <DomainObject.Predmet.SudioniciListAdressOIB>
    <izvorni_sadrzaj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izvorni_sadrzaj>
    <derivirana_varijabla naziv="DomainObject.Predmet.SudioniciListAdressOIB_1"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69801881400</item>
      <item>, OIB 39435888946</item>
      <item>, OIB null</item>
      <item>, OIB 18683136487</item>
      <item>, OIB 25731960062</item>
    </izvorni_sadrzaj>
    <derivirana_varijabla naziv="DomainObject.Predmet.SudioniciListNazivOIB_1">
      <item>, OIB 69801881400</item>
      <item>, OIB 39435888946</item>
      <item>, OIB null</item>
      <item>, OIB 18683136487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B10C2-F1BE-40D1-9186-BE95E302D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1271</properties:Characters>
  <properties:Lines>52</properties:Lines>
  <properties:Paragraphs>24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2017-05-29T05:56:00Z</cp:lastPrinted>
  <dcterms:modified xmlns:xsi="http://www.w3.org/2001/XMLSchema-instance" xsi:type="dcterms:W3CDTF">2017-05-29T06:27:00Z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St-819/2016-34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