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3ffe" w14:paraId="b213ff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  <w:r w:rsidRPr="007A3014">
        <w:rPr>
          <w:rFonts w:cs="Times New Roman" w:eastAsia="Times New Roman"/>
          <w:lang w:eastAsia="hr-HR"/>
        </w:rPr>
        <w:t xml:space="preserve">        5 St-1012/2016-51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3014">
        <w:rPr>
          <w:rFonts w:cs="Times New Roman" w:eastAsia="Times New Roman"/>
          <w:lang w:eastAsia="hr-HR"/>
        </w:rPr>
        <w:t>R E P U B L I K A  H R V A T S K A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A3014">
        <w:rPr>
          <w:rFonts w:cs="Times New Roman" w:eastAsia="Times New Roman"/>
          <w:lang w:eastAsia="hr-HR"/>
        </w:rPr>
        <w:t>R J E Š E N J E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SEVERINSKI KOMUNALAC društvo s ograničenom odgovornošću za proizvodnju, trgovinu, komunalne i druge usluge, Severin, Severin 75/F, OIB: 59339228327, 6. srpnja 2017.  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>r i j e š i o   j e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 xml:space="preserve">Stečajnom upravitelju Ivi Žiža, dipl. ekonomisti iz Ludbrega, Vinogradi </w:t>
      </w:r>
      <w:proofErr w:type="spellStart"/>
      <w:r w:rsidRPr="007A3014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7A3014">
        <w:rPr>
          <w:rFonts w:cs="Times New Roman" w:eastAsia="Times New Roman"/>
          <w:szCs w:val="20"/>
          <w:lang w:eastAsia="hr-HR"/>
        </w:rPr>
        <w:t xml:space="preserve"> 53, OIB:08163835361, određuje se naknada stvarnih troškova u iznosu od 11.718,97 kn. 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>Obrazloženje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 xml:space="preserve">Stečajni upravitelj je podneskom od 3. srpnja 2017. tražio da mu sud odobri isplatu stvarnih troškova nastalih u razdoblju od otvaranja stečajnog postupka odnosno od 4. veljače 2017. do 3. srpnja 2017. u iznosu od 11.718,97 kn. Uz podnesak  je dostavio obračun i specifikaciju nastalih troškova (list 116-117), preslike  putnih naloga (list 118-143), računa za izradu pečata (list 144), računa za pribavljanje podataka FINE (list 145), računa za poštarinu (list 146-147), bonova za mobitel (list 148) te računa za trošak poslovnog prostora - komunalnu naknadu i plin (list 149). 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 xml:space="preserve">Troškovi stečajnog upravitelja sastoje se od troškova korištenja osobnog automobila (6.528,00 kn), troškova za poslovni prostor (456,36 kn), troškova korištenja mobitela (137,50 kn) i poštarine (101,30 kn) te ostalih troškova – 45,00 kn.  Na nastale troškove obračunati su propisani doprinosi, porezi i prirez. 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 xml:space="preserve">Po ocjeni suda navedeni su troškovi bili neophodno potrebni za vođenje stečajnog postupka te je stečajnom upravitelju, temeljem čl.94. st.1. i 3. Stečajnog zakona (Narodne novine br. 71/15, dalje: SZ) odobrena naknada stvarnih troškova u ukupnom iznosu od 11.718,97 kn.  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A3014">
        <w:rPr>
          <w:rFonts w:cs="Times New Roman" w:eastAsia="Times New Roman"/>
          <w:noProof/>
          <w:lang w:eastAsia="hr-HR"/>
        </w:rPr>
        <w:t>U Bjelovaru, 6. srpnja 2017.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A3014">
        <w:rPr>
          <w:rFonts w:cs="Times New Roman" w:eastAsia="Times New Roman"/>
          <w:noProof/>
          <w:lang w:eastAsia="hr-HR"/>
        </w:rPr>
        <w:t>STEČAJNI SUDAC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7A3014">
        <w:rPr>
          <w:rFonts w:cs="Times New Roman" w:eastAsia="Times New Roman"/>
          <w:noProof/>
          <w:lang w:eastAsia="hr-HR"/>
        </w:rPr>
        <w:t>MARIJA PETRINA KUBICA v.r.</w:t>
      </w:r>
    </w:p>
    <w:p w:rsidRDefault="007A3014" w:rsidP="007A3014" w:rsidR="007A3014" w:rsidRPr="007A30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A301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7A3014" w:rsidP="007A3014" w:rsidR="007A3014" w:rsidRPr="007A30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7A301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7A3014" w:rsidP="007A3014" w:rsidR="007A3014" w:rsidRPr="007A30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301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7A3014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014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St-1012/2016-51</izvorni_sadrzaj>
    <derivirana_varijabla naziv="DomainObject.Oznaka_1">St-1012/2016-51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SEVERINSKI KOMUNALAC društvo s ograničenom odgovornošću za proizvodnju, trgovinu, komunalne i druge usluge zastupanog po punomoćniku Matija Blažeković</izvorni_sadrzaj>
    <derivirana_varijabla naziv="DomainObject.Predmet.ProtustrankaFormated_1">  SEVERINSKI KOMUNALAC društvo s ograničenom odgovornošću za proizvodnju, trgovinu, komunalne i druge usluge zastupanog po punomoćniku Matija Blažeković</derivirana_varijabla>
  </DomainObject.Predmet.ProtustrankaFormated>
  <DomainObject.Predmet.ProtustrankaFormatedOIB>
    <izvorni_sadrzaj>  SEVERINSKI KOMUNALAC društvo s ograničenom odgovornošću za proizvodnju, trgovinu, komunalne i druge usluge, OIB 59339228327 zastupanog po punomoćniku Matija Blažeković</izvorni_sadrzaj>
    <derivirana_varijabla naziv="DomainObject.Predmet.ProtustrankaFormatedOIB_1">  SEVERINSKI KOMUNALAC društvo s ograničenom odgovornošću za proizvodnju, trgovinu, komunalne i druge usluge, OIB 59339228327 zastupanog po punomoćniku Matija Blažeković</derivirana_varijabla>
  </DomainObject.Predmet.ProtustrankaFormatedOIB>
  <DomainObject.Predmet.ProtustrankaFormatedWithAdress>
    <izvorni_sadrzaj> SEVERINSKI KOMUNALAC društvo s ograničenom odgovornošću za proizvodnju, trgovinu, komunalne i druge usluge, Severin 75/F, 43000 Severin zastupanog po punomoćniku Matija Blažeković</izvorni_sadrzaj>
    <derivirana_varijabla naziv="DomainObject.Predmet.ProtustrankaFormatedWithAdress_1"> SEVERINSKI KOMUNALAC društvo s ograničenom odgovornošću za proizvodnju, trgovinu, komunalne i druge usluge, Severin 75/F, 43000 Severin zastupanog po punomoćniku Matija Blažeković</derivirana_varijabla>
  </DomainObject.Predmet.ProtustrankaFormatedWithAdress>
  <DomainObject.Predmet.ProtustrankaFormatedWithAdressOIB>
    <izvorni_sadrzaj> SEVERINSKI KOMUNALAC društvo s ograničenom odgovornošću za proizvodnju, trgovinu, komunalne i druge usluge, OIB 59339228327, Severin 75/F, 43000 Severin zastupanog po punomoćniku Matija Blažeković</izvorni_sadrzaj>
    <derivirana_varijabla naziv="DomainObject.Predmet.ProtustrankaFormatedWithAdressOIB_1"> SEVERINSKI KOMUNALAC društvo s ograničenom odgovornošću za proizvodnju, trgovinu, komunalne i druge usluge, OIB 59339228327, Severin 75/F, 43000 Severin zastupanog po punomoćniku Matija Blažeković</derivirana_varijabla>
  </DomainObject.Predmet.ProtustrankaFormatedWithAdressOIB>
  <DomainObject.Predmet.ProtustrankaWithAdress>
    <izvorni_sadrzaj>SEVERINSKI KOMUNALAC društvo s ograničenom odgovornošću za proizvodnju, trgovinu, komunalne i druge usluge Severin 75/F, 43000 Severin</izvorni_sadrzaj>
    <derivirana_varijabla naziv="DomainObject.Predmet.ProtustrankaWithAdress_1">SEVERINSKI KOMUNALAC društvo s ograničenom odgovornošću za proizvodnju, trgovinu, komunalne i druge usluge Severin 75/F, 43000 Severin</derivirana_varijabla>
  </DomainObject.Predmet.ProtustrankaWithAdress>
  <DomainObject.Predmet.ProtustrankaWithAdressOIB>
    <izvorni_sadrzaj>SEVERINSKI KOMUNALAC društvo s ograničenom odgovornošću za proizvodnju, trgovinu, komunalne i druge usluge, OIB 59339228327, Severin 75/F, 43000 Severin</izvorni_sadrzaj>
    <derivirana_varijabla naziv="DomainObject.Predmet.ProtustrankaWithAdressOIB_1">SEVERINSKI KOMUNALAC društvo s ograničenom odgovornošću za proizvodnju, trgovinu, komunalne i druge usluge, OIB 59339228327, Severin 75/F, 43000 Severin</derivirana_varijabla>
  </DomainObject.Predmet.ProtustrankaWithAdressOIB>
  <DomainObject.Predmet.ProtustrankaNazivFormated>
    <izvorni_sadrzaj>SEVERINSKI KOMUNALAC društvo s ograničenom odgovornošću za proizvodnju, trgovinu, komunalne i druge usluge</izvorni_sadrzaj>
    <derivirana_varijabla naziv="DomainObject.Predmet.ProtustrankaNazivFormated_1">SEVERINSKI KOMUNALAC društvo s ograničenom odgovornošću za proizvodnju, trgovinu, komunalne i druge usluge</derivirana_varijabla>
  </DomainObject.Predmet.ProtustrankaNazivFormated>
  <DomainObject.Predmet.ProtustrankaNazivFormatedOIB>
    <izvorni_sadrzaj>SEVERINSKI KOMUNALAC društvo s ograničenom odgovornošću za proizvodnju, trgovinu, komunalne i druge usluge, OIB 59339228327</izvorni_sadrzaj>
    <derivirana_varijabla naziv="DomainObject.Predmet.ProtustrankaNazivFormatedOIB_1">SEVERINSKI KOMUNALAC društvo s ograničenom odgovornošću za proizvodnju, trgovinu, komunalne i druge usluge, OIB 59339228327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SEVERINSKI KOMUNALAC društvo s ograničenom odgovornošću za proizvodnju, trgovinu, komunalne i druge usluge zastupanog po punomoćniku Matija Blažeković</item>
    </izvorni_sadrzaj>
    <derivirana_varijabla naziv="DomainObject.Predmet.ProtuStrankaListFormated_1">
      <item>SEVERINSKI KOMUNALAC društvo s ograničenom odgovornošću za proizvodnju, trgovinu, komunalne i druge usluge zastupanog po punomoćniku Matija Blažeković</item>
    </derivirana_varijabla>
  </DomainObject.Predmet.ProtuStrankaListFormated>
  <DomainObject.Predmet.ProtuStrankaListFormatedOIB>
    <izvorni_sadrzaj>
      <item>SEVERINSKI KOMUNALAC društvo s ograničenom odgovornošću za proizvodnju, trgovinu, komunalne i druge usluge, OIB 59339228327 zastupanog po punomoćniku Matija Blažeković</item>
    </izvorni_sadrzaj>
    <derivirana_varijabla naziv="DomainObject.Predmet.ProtuStrankaListFormatedOIB_1">
      <item>SEVERINSKI KOMUNALAC društvo s ograničenom odgovornošću za proizvodnju, trgovinu, komunalne i druge usluge, OIB 59339228327 zastupanog po punomoćniku Matija Blažeković</item>
    </derivirana_varijabla>
  </DomainObject.Predmet.ProtuStrankaListFormatedOIB>
  <DomainObject.Predmet.ProtuStrankaListFormatedWithAdress>
    <izvorni_sadrzaj>
      <item>SEVERINSKI KOMUNALAC društvo s ograničenom odgovornošću za proizvodnju, trgovinu, komunalne i druge usluge, Severin 75/F, 43000 Severin zastupanog po punomoćniku Matija Blažeković</item>
    </izvorni_sadrzaj>
    <derivirana_varijabla naziv="DomainObject.Predmet.ProtuStrankaListFormatedWithAdress_1">
      <item>SEVERINSKI KOMUNALAC društvo s ograničenom odgovornošću za proizvodnju, trgovinu, komunalne i druge usluge, Severin 75/F, 43000 Severin zastupanog po punomoćniku Matija Blažeković</item>
    </derivirana_varijabla>
  </DomainObject.Predmet.ProtuStrankaListFormatedWithAdress>
  <DomainObject.Predmet.ProtuStrankaListFormatedWithAdressOIB>
    <izvorni_sadrzaj>
      <item>SEVERINSKI KOMUNALAC društvo s ograničenom odgovornošću za proizvodnju, trgovinu, komunalne i druge usluge, OIB 59339228327, Severin 75/F, 43000 Severin zastupanog po punomoćniku Matija Blažeković</item>
    </izvorni_sadrzaj>
    <derivirana_varijabla naziv="DomainObject.Predmet.ProtuStrankaListFormatedWithAdressOIB_1">
      <item>SEVERINSKI KOMUNALAC društvo s ograničenom odgovornošću za proizvodnju, trgovinu, komunalne i druge usluge, OIB 59339228327, Severin 75/F, 43000 Severin zastupanog po punomoćniku Matija Blažeković</item>
    </derivirana_varijabla>
  </DomainObject.Predmet.ProtuStrankaListFormatedWithAdressOIB>
  <DomainObject.Predmet.ProtuStrankaListNazivFormated>
    <izvorni_sadrzaj>
      <item>SEVERINSKI KOMUNALAC društvo s ograničenom odgovornošću za proizvodnju, trgovinu, komunalne i druge usluge</item>
    </izvorni_sadrzaj>
    <derivirana_varijabla naziv="DomainObject.Predmet.ProtuStrankaListNazivFormated_1">
      <item>SEVERINSKI KOMUNALAC društvo s ograničenom odgovornošću za proizvodnju, trgovinu, komunalne i druge usluge</item>
    </derivirana_varijabla>
  </DomainObject.Predmet.ProtuStrankaListNazivFormated>
  <DomainObject.Predmet.ProtuStrankaListNazivFormatedOIB>
    <izvorni_sadrzaj>
      <item>SEVERINSKI KOMUNALAC društvo s ograničenom odgovornošću za proizvodnju, trgovinu, komunalne i druge usluge, OIB 59339228327</item>
    </izvorni_sadrzaj>
    <derivirana_varijabla naziv="DomainObject.Predmet.ProtuStrankaListNazivFormatedOIB_1">
      <item>SEVERINSKI KOMUNALAC društvo s ograničenom odgovornošću za proizvodnju, trgovinu, komunalne i druge usluge, OIB 59339228327</item>
    </derivirana_varijabla>
  </DomainObject.Predmet.ProtuStrankaListNazivFormatedOIB>
  <DomainObject.Predmet.OstaliListFormated>
    <izvorni_sadrzaj>
      <item>Matija Blažeković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Formated_1">
      <item>Matija Blažeković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Formated>
  <DomainObject.Predmet.OstaliListFormatedOIB>
    <izvorni_sadrzaj>
      <item>Matija Blažeković, OIB 03423725746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FormatedOIB_1">
      <item>Matija Blažeković, OIB 03423725746 punomoćnik sudionika u postupku SEVERINSKI KOMUNALAC društvo s ograničenom odgovornošću za proizvodnju, trgovinu, komunalne i druge usluge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FormatedOIB>
  <DomainObject.Predmet.OstaliListFormatedWithAdress>
    <izvorni_sadrzaj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izvorni_sadrzaj>
    <derivirana_varijabla naziv="DomainObject.Predmet.OstaliListFormatedWithAdress_1">
      <item>Matija Blažeković,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derivirana_varijabla>
  </DomainObject.Predmet.OstaliListFormatedWithAdress>
  <DomainObject.Predmet.OstaliListFormatedWithAdressOIB>
    <izvorni_sadrzaj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izvorni_sadrzaj>
    <derivirana_varijabla naziv="DomainObject.Predmet.OstaliListFormatedWithAdressOIB_1">
      <item>Matija Blažeković, OIB 03423725746, Marije Petković 30, 43000 Bjelovar punomoćnik sudionika u postupku SEVERINSKI KOMUNALAC društvo s ograničenom odgovornošću za proizvodnju, trgovinu, komunalne i druge usluge</item>
      <item>Ivo Žiža, Vinogradi Ludbreški 53, 42230 Vinogradi Ludbreški</item>
      <item>Ministarstvo financija,Porezna uprava Sjeverna Hrvatska</item>
      <item>Hrvatski Telekom d.d., R.F. Mihanovića 9, 10000 Zagreb</item>
      <item>Županijsko državno odvjetništvo u Bjelovaru</item>
    </derivirana_varijabla>
  </DomainObject.Predmet.OstaliListFormatedWithAdressOIB>
  <DomainObject.Predmet.OstaliListNazivFormated>
    <izvorni_sadrzaj>
      <item>Matija Blažeković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NazivFormated_1">
      <item>Matija Blažeković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NazivFormated>
  <DomainObject.Predmet.OstaliListNazivFormatedOIB>
    <izvorni_sadrzaj>
      <item>Matija Blažeković, OIB 03423725746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OstaliListNazivFormatedOIB_1">
      <item>Matija Blažeković, OIB 03423725746</item>
      <item>Ivo Žiža</item>
      <item>Ministarstvo financija,Porezna uprava Sjeverna Hrvatska</item>
      <item>Hrvatski Telekom d.d.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St-1012/2016-51</izvorni_sadrzaj>
    <derivirana_varijabla naziv="DomainObject.PoslovniBrojDokumenta_1">St-1012/2016-51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SEVERINSKI KOMUNALAC društvo s ograničenom odgovornošću za proizvodnju, trgovinu, komunalne i druge usluge</izvorni_sadrzaj>
    <derivirana_varijabla naziv="DomainObject.Predmet.ProtustrankaIDrugi_1">SEVERINSKI KOMUNALAC društvo s ograničenom odgovornošću za proizvodnju, trgovinu, komunalne i druge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SEVERINSKI KOMUNALAC društvo s ograničenom odgovornošću za proizvodnju, trgovinu, komunalne i druge usluge, OIB 59339228327, Severin 75/F, 43000 Severin</izvorni_sadrzaj>
    <derivirana_varijabla naziv="DomainObject.Predmet.ProtustrankaIDrugiAdressOIB_1">SEVERINSKI KOMUNALAC društvo s ograničenom odgovornošću za proizvodnju, trgovinu, komunalne i druge usluge, OIB 59339228327, Severin 75/F,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SEVERINSKI KOMUNALAC društvo s ograničenom odgovornošću za proizvodnju, trgovinu, komunalne i druge usluge</item>
      <item>Matija Blažeković</item>
      <item>Ivo Žiža</item>
      <item>Ministarstvo financija,Porezna uprava Sjeverna Hrvatska</item>
      <item>Hrvatski Telekom d.d.</item>
      <item>Županijsko državno odvjetništvo u Bjelovaru</item>
    </izvorni_sadrzaj>
    <derivirana_varijabla naziv="DomainObject.Predmet.SudioniciListNaziv_1">
      <item>FINA, RC ZAGREB, Podružnica Bjelovar</item>
      <item>SEVERINSKI KOMUNALAC društvo s ograničenom odgovornošću za proizvodnju, trgovinu, komunalne i druge usluge</item>
      <item>Matija Blažeković</item>
      <item>Ivo Žiža</item>
      <item>Ministarstvo financija,Porezna uprava Sjeverna Hrvatska</item>
      <item>Hrvatski Telekom d.d.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  <item>Ministarstvo financija,Porezna uprava Sjeverna Hrvatska</item>
      <item>Hrvatski Telekom d.d., R.F. Mihanovića 9,10000 Zagreb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SEVERINSKI KOMUNALAC društvo s ograničenom odgovornošću za proizvodnju, trgovinu, komunalne i druge usluge, OIB 59339228327, Severin 75/F,43000 Severin</item>
      <item>Matija Blažeković, OIB 03423725746, Marije Petković 30,43000 Bjelovar</item>
      <item>Ivo Žiža, Vinogradi Ludbreški 53,42230 Vinogradi Ludbreški</item>
      <item>Ministarstvo financija,Porezna uprava Sjeverna Hrvatska</item>
      <item>Hrvatski Telekom d.d., R.F. Mihanovića 9,10000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A1678-01A8-44D4-85AF-A1CA36A10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1808</properties:Characters>
  <properties:Lines>48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2017-07-06T11:19:00Z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St-1012/2016-51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