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b827" w14:paraId="dd1b827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89704F">
        <w:t>IDEX d.o.o. Buje, Plovanija, Portoroška 1 A, OIB: 67656696912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89704F">
        <w:t>IDEX d.o.o. Buje, Plovanija, Portoroška 1 A, OIB: 67656696912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FB4CE6">
        <w:rPr>
          <w:sz w:val="23"/>
          <w:szCs w:val="23"/>
        </w:rPr>
        <w:t>80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-80/2018-11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F7082"/>
    <w:rsid w:val="00346A61"/>
    <w:rsid w:val="003938AB"/>
    <w:rsid w:val="00513D3B"/>
    <w:rsid w:val="005F6AEA"/>
    <w:rsid w:val="00670401"/>
    <w:rsid w:val="006B5F3A"/>
    <w:rsid w:val="006C7A43"/>
    <w:rsid w:val="006F40B2"/>
    <w:rsid w:val="0070508C"/>
    <w:rsid w:val="007C6C1E"/>
    <w:rsid w:val="00880764"/>
    <w:rsid w:val="0089704F"/>
    <w:rsid w:val="008A5B53"/>
    <w:rsid w:val="008A7FC8"/>
    <w:rsid w:val="008B17C9"/>
    <w:rsid w:val="008D7BC5"/>
    <w:rsid w:val="00904265"/>
    <w:rsid w:val="009054C6"/>
    <w:rsid w:val="009517BB"/>
    <w:rsid w:val="00993913"/>
    <w:rsid w:val="009C35CB"/>
    <w:rsid w:val="009E3A0B"/>
    <w:rsid w:val="00A5015F"/>
    <w:rsid w:val="00B07E0D"/>
    <w:rsid w:val="00B40CA8"/>
    <w:rsid w:val="00B620FB"/>
    <w:rsid w:val="00B72C2F"/>
    <w:rsid w:val="00B772B6"/>
    <w:rsid w:val="00BD2FAF"/>
    <w:rsid w:val="00CF0462"/>
    <w:rsid w:val="00CF1C38"/>
    <w:rsid w:val="00D066A2"/>
    <w:rsid w:val="00E32869"/>
    <w:rsid w:val="00E3516A"/>
    <w:rsid w:val="00E605CE"/>
    <w:rsid w:val="00E60820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IDEX d.o.o. BUJE zastupanog po punomoćniku Sandro Hrast</izvorni_sadrzaj>
    <derivirana_varijabla naziv="DomainObject.Predmet.ProtustrankaFormated_1">  IDEX d.o.o. BUJE zastupanog po punomoćniku Sandro Hrast</derivirana_varijabla>
  </DomainObject.Predmet.ProtustrankaFormated>
  <DomainObject.Predmet.ProtustrankaFormatedOIB>
    <izvorni_sadrzaj>  IDEX d.o.o. BUJE, OIB 67656696912 zastupanog po punomoćniku Sandro Hrast</izvorni_sadrzaj>
    <derivirana_varijabla naziv="DomainObject.Predmet.ProtustrankaFormatedOIB_1">  IDEX d.o.o. BUJE, OIB 67656696912 zastupanog po punomoćniku Sandro Hrast</derivirana_varijabla>
  </DomainObject.Predmet.ProtustrankaFormatedOIB>
  <DomainObject.Predmet.ProtustrankaFormatedWithAdress>
    <izvorni_sadrzaj> IDEX d.o.o. BUJE, Plovanija, Portoroška 1 A, 52460 Buje zastupanog po punomoćniku Sandro Hrast</izvorni_sadrzaj>
    <derivirana_varijabla naziv="DomainObject.Predmet.ProtustrankaFormatedWithAdress_1"> IDEX d.o.o. BUJE, Plovanija, Portoroška 1 A, 52460 Buje zastupanog po punomoćniku Sandro Hrast</derivirana_varijabla>
  </DomainObject.Predmet.ProtustrankaFormatedWithAdress>
  <DomainObject.Predmet.ProtustrankaFormatedWithAdressOIB>
    <izvorni_sadrzaj> IDEX d.o.o. BUJE, OIB 67656696912, Plovanija, Portoroška 1 A, 52460 Buje zastupanog po punomoćniku Sandro Hrast</izvorni_sadrzaj>
    <derivirana_varijabla naziv="DomainObject.Predmet.ProtustrankaFormatedWithAdressOIB_1"> IDEX d.o.o. BUJE, OIB 67656696912, Plovanija, Portoroška 1 A, 52460 Buje zastupanog po punomoćniku Sandro Hrast</derivirana_varijabla>
  </DomainObject.Predmet.ProtustrankaFormatedWithAdressOIB>
  <DomainObject.Predmet.ProtustrankaWithAdress>
    <izvorni_sadrzaj>IDEX d.o.o. BUJE Plovanija, Portoroška 1 A, 52460 Buje</izvorni_sadrzaj>
    <derivirana_varijabla naziv="DomainObject.Predmet.ProtustrankaWithAdress_1">IDEX d.o.o. BUJE Plovanija, Portoroška 1 A, 52460 Buje</derivirana_varijabla>
  </DomainObject.Predmet.ProtustrankaWithAdress>
  <DomainObject.Predmet.ProtustrankaWithAdressOIB>
    <izvorni_sadrzaj>IDEX d.o.o. BUJE, OIB 67656696912, Plovanija, Portoroška 1 A, 52460 Buje</izvorni_sadrzaj>
    <derivirana_varijabla naziv="DomainObject.Predmet.ProtustrankaWithAdressOIB_1">IDEX d.o.o. BUJE, OIB 67656696912, Plovanija, Portoroška 1 A, 52460 Buje</derivirana_varijabla>
  </DomainObject.Predmet.ProtustrankaWithAdressOIB>
  <DomainObject.Predmet.ProtustrankaNazivFormated>
    <izvorni_sadrzaj>IDEX d.o.o. BUJE</izvorni_sadrzaj>
    <derivirana_varijabla naziv="DomainObject.Predmet.ProtustrankaNazivFormated_1">IDEX d.o.o. BUJE</derivirana_varijabla>
  </DomainObject.Predmet.ProtustrankaNazivFormated>
  <DomainObject.Predmet.ProtustrankaNazivFormatedOIB>
    <izvorni_sadrzaj>IDEX d.o.o. BUJE, OIB 67656696912</izvorni_sadrzaj>
    <derivirana_varijabla naziv="DomainObject.Predmet.ProtustrankaNazivFormatedOIB_1">IDEX d.o.o. BUJE, OIB 67656696912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81519.16</izvorni_sadrzaj>
    <derivirana_varijabla naziv="DomainObject.Predmet.TrenutnaVrijednost_1">81519.16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IDEX d.o.o. BUJE zastupanog po punomoćniku Sandro Hrast</item>
    </izvorni_sadrzaj>
    <derivirana_varijabla naziv="DomainObject.Predmet.ProtuStrankaListFormated_1">
      <item>IDEX d.o.o. BUJE zastupanog po punomoćniku Sandro Hrast</item>
    </derivirana_varijabla>
  </DomainObject.Predmet.ProtuStrankaListFormated>
  <DomainObject.Predmet.ProtuStrankaListFormatedOIB>
    <izvorni_sadrzaj>
      <item>IDEX d.o.o. BUJE, OIB 67656696912 zastupanog po punomoćniku Sandro Hrast</item>
    </izvorni_sadrzaj>
    <derivirana_varijabla naziv="DomainObject.Predmet.ProtuStrankaListFormatedOIB_1">
      <item>IDEX d.o.o. BUJE, OIB 67656696912 zastupanog po punomoćniku Sandro Hrast</item>
    </derivirana_varijabla>
  </DomainObject.Predmet.ProtuStrankaListFormatedOIB>
  <DomainObject.Predmet.ProtuStrankaListFormatedWithAdress>
    <izvorni_sadrzaj>
      <item>IDEX d.o.o. BUJE, Plovanija, Portoroška 1 A, 52460 Buje zastupanog po punomoćniku Sandro Hrast</item>
    </izvorni_sadrzaj>
    <derivirana_varijabla naziv="DomainObject.Predmet.ProtuStrankaListFormatedWithAdress_1">
      <item>IDEX d.o.o. BUJE, Plovanija, Portoroška 1 A, 52460 Buje zastupanog po punomoćniku Sandro Hrast</item>
    </derivirana_varijabla>
  </DomainObject.Predmet.ProtuStrankaListFormatedWithAdress>
  <DomainObject.Predmet.ProtuStrankaListFormatedWithAdressOIB>
    <izvorni_sadrzaj>
      <item>IDEX d.o.o. BUJE, OIB 67656696912, Plovanija, Portoroška 1 A, 52460 Buje zastupanog po punomoćniku Sandro Hrast</item>
    </izvorni_sadrzaj>
    <derivirana_varijabla naziv="DomainObject.Predmet.ProtuStrankaListFormatedWithAdressOIB_1">
      <item>IDEX d.o.o. BUJE, OIB 67656696912, Plovanija, Portoroška 1 A, 52460 Buje zastupanog po punomoćniku Sandro Hrast</item>
    </derivirana_varijabla>
  </DomainObject.Predmet.ProtuStrankaListFormatedWithAdressOIB>
  <DomainObject.Predmet.ProtuStrankaListNazivFormated>
    <izvorni_sadrzaj>
      <item>IDEX d.o.o. BUJE</item>
    </izvorni_sadrzaj>
    <derivirana_varijabla naziv="DomainObject.Predmet.ProtuStrankaListNazivFormated_1">
      <item>IDEX d.o.o. BUJE</item>
    </derivirana_varijabla>
  </DomainObject.Predmet.ProtuStrankaListNazivFormated>
  <DomainObject.Predmet.ProtuStrankaListNazivFormatedOIB>
    <izvorni_sadrzaj>
      <item>IDEX d.o.o. BUJE, OIB 67656696912</item>
    </izvorni_sadrzaj>
    <derivirana_varijabla naziv="DomainObject.Predmet.ProtuStrankaListNazivFormatedOIB_1">
      <item>IDEX d.o.o. BUJE, OIB 67656696912</item>
    </derivirana_varijabla>
  </DomainObject.Predmet.ProtuStrankaListNazivFormatedOIB>
  <DomainObject.Predmet.OstaliListFormated>
    <izvorni_sadrzaj>
      <item>Sandro Hrast punomoćnik sudionika u postupku IDEX d.o.o. BUJE</item>
    </izvorni_sadrzaj>
    <derivirana_varijabla naziv="DomainObject.Predmet.OstaliListFormated_1">
      <item>Sandro Hrast punomoćnik sudionika u postupku IDEX d.o.o. BUJE</item>
    </derivirana_varijabla>
  </DomainObject.Predmet.OstaliListFormated>
  <DomainObject.Predmet.OstaliListFormatedOIB>
    <izvorni_sadrzaj>
      <item>Sandro Hrast, OIB 37378515659 punomoćnik sudionika u postupku IDEX d.o.o. BUJE</item>
    </izvorni_sadrzaj>
    <derivirana_varijabla naziv="DomainObject.Predmet.OstaliListFormatedOIB_1">
      <item>Sandro Hrast, OIB 37378515659 punomoćnik sudionika u postupku IDEX d.o.o. BUJE</item>
    </derivirana_varijabla>
  </DomainObject.Predmet.OstaliListFormatedOIB>
  <DomainObject.Predmet.OstaliListFormatedWithAdress>
    <izvorni_sadrzaj>
      <item>Sandro Hrast, Paška 15, 52440 Poreč punomoćnik sudionika u postupku IDEX d.o.o. BUJE</item>
    </izvorni_sadrzaj>
    <derivirana_varijabla naziv="DomainObject.Predmet.OstaliListFormatedWithAdress_1">
      <item>Sandro Hrast, Paška 15, 52440 Poreč punomoćnik sudionika u postupku IDEX d.o.o. BUJE</item>
    </derivirana_varijabla>
  </DomainObject.Predmet.OstaliListFormatedWithAdress>
  <DomainObject.Predmet.OstaliListFormatedWithAdressOIB>
    <izvorni_sadrzaj>
      <item>Sandro Hrast, OIB 37378515659, Paška 15, 52440 Poreč punomoćnik sudionika u postupku IDEX d.o.o. BUJE</item>
    </izvorni_sadrzaj>
    <derivirana_varijabla naziv="DomainObject.Predmet.OstaliListFormatedWithAdressOIB_1">
      <item>Sandro Hrast, OIB 37378515659, Paška 15, 52440 Poreč punomoćnik sudionika u postupku IDEX d.o.o. BUJE</item>
    </derivirana_varijabla>
  </DomainObject.Predmet.OstaliListFormatedWithAdressOIB>
  <DomainObject.Predmet.OstaliListNazivFormated>
    <izvorni_sadrzaj>
      <item>Sandro Hrast</item>
    </izvorni_sadrzaj>
    <derivirana_varijabla naziv="DomainObject.Predmet.OstaliListNazivFormated_1">
      <item>Sandro Hrast</item>
    </derivirana_varijabla>
  </DomainObject.Predmet.OstaliListNazivFormated>
  <DomainObject.Predmet.OstaliListNazivFormatedOIB>
    <izvorni_sadrzaj>
      <item>Sandro Hrast, OIB 37378515659</item>
    </izvorni_sadrzaj>
    <derivirana_varijabla naziv="DomainObject.Predmet.OstaliListNazivFormatedOIB_1">
      <item>Sandro Hrast, OIB 37378515659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IDEX d.o.o. BUJE</izvorni_sadrzaj>
    <derivirana_varijabla naziv="DomainObject.Predmet.ProtustrankaIDrugi_1">IDEX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IDEX d.o.o. BUJE, OIB 67656696912, Plovanija, Portoroška 1 A, 52460 Buje</izvorni_sadrzaj>
    <derivirana_varijabla naziv="DomainObject.Predmet.ProtustrankaIDrugiAdressOIB_1">IDEX d.o.o. BUJE, OIB 67656696912, Plovanija, Portoroška 1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IDEX d.o.o. BUJE</item>
      <item>Sandro Hrast</item>
    </izvorni_sadrzaj>
    <derivirana_varijabla naziv="DomainObject.Predmet.SudioniciListNaziv_1">
      <item>FINANCIJSKA AGENCIJA, RC RIJEKA, PODRUŽNICA PULA, PULA</item>
      <item>IDEX d.o.o. BUJE</item>
      <item>Sandro Hrast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izvorni_sadrzaj>
    <derivirana_varijabla naziv="DomainObject.Predmet.SudioniciListAdressOIB_1"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67656696912</item>
      <item>, OIB 37378515659</item>
    </izvorni_sadrzaj>
    <derivirana_varijabla naziv="DomainObject.Predmet.SudioniciListNazivOIB_1">
      <item>, OIB 85821130368</item>
      <item>, OIB 67656696912</item>
      <item>, OIB 37378515659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1973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2018-06-04T07:51:00Z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(St-80-2018-11-idex d.o.o. Buje Plovanija.docx)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