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c980" w14:paraId="f3dc98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E6561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8074BF">
        <w:t>226</w:t>
      </w:r>
      <w:r w:rsidR="00046905">
        <w:t>6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proofErr w:type="spellStart"/>
      <w:r w:rsidR="004B046C">
        <w:t>Slav.Brod</w:t>
      </w:r>
      <w:proofErr w:type="spellEnd"/>
      <w:r w:rsidR="004A0D7B">
        <w:t xml:space="preserve">, za pokretanje skraćenog stečajnog postupka  nad dužnikom </w:t>
      </w:r>
      <w:r w:rsidR="00ED4D17">
        <w:t xml:space="preserve">KAP j.d.o.o za trgovinu i usluge </w:t>
      </w:r>
      <w:proofErr w:type="spellStart"/>
      <w:r w:rsidR="00ED4D17">
        <w:t>Završje</w:t>
      </w:r>
      <w:proofErr w:type="spellEnd"/>
      <w:r w:rsidR="00ED4D17">
        <w:t xml:space="preserve">, </w:t>
      </w:r>
      <w:proofErr w:type="spellStart"/>
      <w:r w:rsidR="00ED4D17">
        <w:t>Dobriše</w:t>
      </w:r>
      <w:proofErr w:type="spellEnd"/>
      <w:r w:rsidR="00ED4D17">
        <w:t xml:space="preserve"> Cesarića 28, OIB 22336142194</w:t>
      </w:r>
      <w:r w:rsidR="00CD273E">
        <w:t xml:space="preserve">,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8074BF">
        <w:t>3.listopada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ED4D17">
        <w:rPr>
          <w:bCs/>
        </w:rPr>
        <w:t xml:space="preserve"> </w:t>
      </w:r>
      <w:r w:rsidR="00ED4D17">
        <w:t xml:space="preserve">KAP j.d.o.o za trgovinu i usluge </w:t>
      </w:r>
      <w:proofErr w:type="spellStart"/>
      <w:r w:rsidR="00ED4D17">
        <w:t>Završje</w:t>
      </w:r>
      <w:proofErr w:type="spellEnd"/>
      <w:r w:rsidR="00ED4D17">
        <w:t xml:space="preserve">, (Općina Brestovac) </w:t>
      </w:r>
      <w:proofErr w:type="spellStart"/>
      <w:r w:rsidR="00ED4D17">
        <w:t>Dobriše</w:t>
      </w:r>
      <w:proofErr w:type="spellEnd"/>
      <w:r w:rsidR="00ED4D17">
        <w:t xml:space="preserve"> Cesarića 28, OIB 22336142194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ED4D17">
        <w:t>16.464,53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DB7CFE">
        <w:t>zakonski zastupnik</w:t>
      </w:r>
      <w:r w:rsidR="00A6705E">
        <w:t xml:space="preserve"> dužnika</w:t>
      </w:r>
      <w:r w:rsidR="00DB7CFE">
        <w:t xml:space="preserve"> </w:t>
      </w:r>
      <w:r w:rsidR="00ED4D17">
        <w:t xml:space="preserve">Srećko </w:t>
      </w:r>
      <w:proofErr w:type="spellStart"/>
      <w:r w:rsidR="00ED4D17">
        <w:t>Sulić</w:t>
      </w:r>
      <w:proofErr w:type="spellEnd"/>
      <w:r w:rsidR="00ED4D17">
        <w:t xml:space="preserve">, </w:t>
      </w:r>
      <w:proofErr w:type="spellStart"/>
      <w:r w:rsidR="00ED4D17">
        <w:t>Završje</w:t>
      </w:r>
      <w:proofErr w:type="spellEnd"/>
      <w:r w:rsidR="00ED4D17">
        <w:t xml:space="preserve">, </w:t>
      </w:r>
      <w:proofErr w:type="spellStart"/>
      <w:r w:rsidR="00ED4D17">
        <w:t>Dobriše</w:t>
      </w:r>
      <w:proofErr w:type="spellEnd"/>
      <w:r w:rsidR="00ED4D17">
        <w:t xml:space="preserve"> Cesarića  28, OIB 44033065668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046905">
        <w:t>-2266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1124BB">
        <w:t>3.listopada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964" w:rsidR="00BC2964">
      <w:r>
        <w:separator/>
      </w:r>
    </w:p>
  </w:endnote>
  <w:endnote w:id="0" w:type="continuationSeparator">
    <w:p w:rsidRDefault="00BC2964" w:rsidR="00BC2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964" w:rsidR="00BC2964">
      <w:r>
        <w:separator/>
      </w:r>
    </w:p>
  </w:footnote>
  <w:footnote w:id="0" w:type="continuationSeparator">
    <w:p w:rsidRDefault="00BC2964" w:rsidR="00BC2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6905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B5CF6"/>
    <w:rsid w:val="000C26C6"/>
    <w:rsid w:val="000C5C07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124BB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5F70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4399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99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1A87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C4EFF"/>
    <w:rsid w:val="007E6561"/>
    <w:rsid w:val="007E68CA"/>
    <w:rsid w:val="007E7376"/>
    <w:rsid w:val="007F1C41"/>
    <w:rsid w:val="008023F7"/>
    <w:rsid w:val="008074BF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8F7DD1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9F2D1E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6705E"/>
    <w:rsid w:val="00A707FE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27E4E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2964"/>
    <w:rsid w:val="00BC507B"/>
    <w:rsid w:val="00BD14B9"/>
    <w:rsid w:val="00BD1E7D"/>
    <w:rsid w:val="00BD5763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2AFE"/>
    <w:rsid w:val="00CA68BA"/>
    <w:rsid w:val="00CA7C4D"/>
    <w:rsid w:val="00CA7CEA"/>
    <w:rsid w:val="00CD273E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686B"/>
    <w:rsid w:val="00D97782"/>
    <w:rsid w:val="00DA146A"/>
    <w:rsid w:val="00DA4636"/>
    <w:rsid w:val="00DA5A49"/>
    <w:rsid w:val="00DB7CFE"/>
    <w:rsid w:val="00DC55F9"/>
    <w:rsid w:val="00DC79F2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29FF"/>
    <w:rsid w:val="00EB5486"/>
    <w:rsid w:val="00EC0019"/>
    <w:rsid w:val="00EC211B"/>
    <w:rsid w:val="00EC4447"/>
    <w:rsid w:val="00EC6F03"/>
    <w:rsid w:val="00EC72EA"/>
    <w:rsid w:val="00ED202A"/>
    <w:rsid w:val="00ED4C16"/>
    <w:rsid w:val="00ED4D17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31EC8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D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2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D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2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16464.53</izvorni_sadrzaj>
    <derivirana_varijabla naziv="DomainObject.Predmet.InicijalnaVrijednost_1">16464.53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St-2266/2016</izvorni_sadrzaj>
    <derivirana_varijabla naziv="DomainObject.Predmet.OznakaBroj_1">St-2266/2016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 jednostavno društvo s ograničenom odgovornošću za trgovinu i usluge</izvorni_sadrzaj>
    <derivirana_varijabla naziv="DomainObject.Predmet.ProtustrankaFormated_1">  KAP jednostavno društvo s ograničenom odgovornošću za trgovinu i usluge</derivirana_varijabla>
  </DomainObject.Predmet.ProtustrankaFormated>
  <DomainObject.Predmet.ProtustrankaFormatedOIB>
    <izvorni_sadrzaj>  KAP jednostavno društvo s ograničenom odgovornošću za trgovinu i usluge, OIB 22336142194</izvorni_sadrzaj>
    <derivirana_varijabla naziv="DomainObject.Predmet.ProtustrankaFormatedOIB_1">  KAP jednostavno društvo s ograničenom odgovornošću za trgovinu i usluge, OIB 22336142194</derivirana_varijabla>
  </DomainObject.Predmet.ProtustrankaFormatedOIB>
  <DomainObject.Predmet.ProtustrankaFormatedWithAdress>
    <izvorni_sadrzaj> KAP jednostavno društvo s ograničenom odgovornošću za trgovinu i usluge, Dobriše Cesarića 28, 34000 Završje</izvorni_sadrzaj>
    <derivirana_varijabla naziv="DomainObject.Predmet.ProtustrankaFormatedWithAdress_1"> KAP jednostavno društvo s ograničenom odgovornošću za trgovinu i usluge, Dobriše Cesarića 28, 34000 Završje</derivirana_varijabla>
  </DomainObject.Predmet.ProtustrankaFormatedWithAdress>
  <DomainObject.Predmet.ProtustrankaFormatedWithAdressOIB>
    <izvorni_sadrzaj> KAP jednostavno društvo s ograničenom odgovornošću za trgovinu i usluge, OIB 22336142194, Dobriše Cesarića 28, 34000 Završje</izvorni_sadrzaj>
    <derivirana_varijabla naziv="DomainObject.Predmet.ProtustrankaFormatedWithAdressOIB_1"> KAP jednostavno društvo s ograničenom odgovornošću za trgovinu i usluge, OIB 22336142194, Dobriše Cesarića 28, 34000 Završje</derivirana_varijabla>
  </DomainObject.Predmet.ProtustrankaFormatedWithAdressOIB>
  <DomainObject.Predmet.ProtustrankaWithAdress>
    <izvorni_sadrzaj>KAP jednostavno društvo s ograničenom odgovornošću za trgovinu i usluge Dobriše Cesarića 28, 34000 Završje</izvorni_sadrzaj>
    <derivirana_varijabla naziv="DomainObject.Predmet.ProtustrankaWithAdress_1">KAP jednostavno društvo s ograničenom odgovornošću za trgovinu i usluge Dobriše Cesarića 28, 34000 Završje</derivirana_varijabla>
  </DomainObject.Predmet.ProtustrankaWithAdress>
  <DomainObject.Predmet.ProtustrankaWithAdressOIB>
    <izvorni_sadrzaj>KAP jednostavno društvo s ograničenom odgovornošću za trgovinu i usluge, OIB 22336142194, Dobriše Cesarića 28, 34000 Završje</izvorni_sadrzaj>
    <derivirana_varijabla naziv="DomainObject.Predmet.ProtustrankaWithAdressOIB_1">KAP jednostavno društvo s ograničenom odgovornošću za trgovinu i usluge, OIB 22336142194, Dobriše Cesarića 28, 34000 Završje</derivirana_varijabla>
  </DomainObject.Predmet.ProtustrankaWithAdressOIB>
  <DomainObject.Predmet.ProtustrankaNazivFormated>
    <izvorni_sadrzaj>KAP jednostavno društvo s ograničenom odgovornošću za trgovinu i usluge</izvorni_sadrzaj>
    <derivirana_varijabla naziv="DomainObject.Predmet.ProtustrankaNazivFormated_1">KAP jednostavno društvo s ograničenom odgovornošću za trgovinu i usluge</derivirana_varijabla>
  </DomainObject.Predmet.ProtustrankaNazivFormated>
  <DomainObject.Predmet.ProtustrankaNazivFormatedOIB>
    <izvorni_sadrzaj>KAP jednostavno društvo s ograničenom odgovornošću za trgovinu i usluge, OIB 22336142194</izvorni_sadrzaj>
    <derivirana_varijabla naziv="DomainObject.Predmet.ProtustrankaNazivFormatedOIB_1">KAP jednostavno društvo s ograničenom odgovornošću za trgovinu i usluge, OIB 22336142194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KAP jednostavno društvo s ograničenom odgovornošću za trgovinu i usluge</item>
    </izvorni_sadrzaj>
    <derivirana_varijabla naziv="DomainObject.Predmet.ProtuStrankaListFormated_1">
      <item>KAP jednostavno društvo s ograničenom odgovornošću za trgovinu i usluge</item>
    </derivirana_varijabla>
  </DomainObject.Predmet.ProtuStrankaListFormated>
  <DomainObject.Predmet.ProtuStrankaListFormatedOIB>
    <izvorni_sadrzaj>
      <item>KAP jednostavno društvo s ograničenom odgovornošću za trgovinu i usluge, OIB 22336142194</item>
    </izvorni_sadrzaj>
    <derivirana_varijabla naziv="DomainObject.Predmet.ProtuStrankaListFormatedOIB_1">
      <item>KAP jednostavno društvo s ograničenom odgovornošću za trgovinu i usluge, OIB 22336142194</item>
    </derivirana_varijabla>
  </DomainObject.Predmet.ProtuStrankaListFormatedOIB>
  <DomainObject.Predmet.ProtuStrankaListFormatedWithAdress>
    <izvorni_sadrzaj>
      <item>KAP jednostavno društvo s ograničenom odgovornošću za trgovinu i usluge, Dobriše Cesarića 28, 34000 Završje</item>
    </izvorni_sadrzaj>
    <derivirana_varijabla naziv="DomainObject.Predmet.ProtuStrankaListFormatedWithAdress_1">
      <item>KAP jednostavno društvo s ograničenom odgovornošću za trgovinu i usluge, Dobriše Cesarića 28, 34000 Završje</item>
    </derivirana_varijabla>
  </DomainObject.Predmet.ProtuStrankaListFormatedWithAdress>
  <DomainObject.Predmet.ProtuStrankaListFormatedWithAdressOIB>
    <izvorni_sadrzaj>
      <item>KAP jednostavno društvo s ograničenom odgovornošću za trgovinu i usluge, OIB 22336142194, Dobriše Cesarića 28, 34000 Završje</item>
    </izvorni_sadrzaj>
    <derivirana_varijabla naziv="DomainObject.Predmet.ProtuStrankaListFormatedWithAdressOIB_1">
      <item>KAP jednostavno društvo s ograničenom odgovornošću za trgovinu i usluge, OIB 22336142194, Dobriše Cesarića 28, 34000 Završje</item>
    </derivirana_varijabla>
  </DomainObject.Predmet.ProtuStrankaListFormatedWithAdressOIB>
  <DomainObject.Predmet.ProtuStrankaListNazivFormated>
    <izvorni_sadrzaj>
      <item>KAP jednostavno društvo s ograničenom odgovornošću za trgovinu i usluge</item>
    </izvorni_sadrzaj>
    <derivirana_varijabla naziv="DomainObject.Predmet.ProtuStrankaListNazivFormated_1">
      <item>KAP jednostavno društvo s ograničenom odgovornošću za trgovinu i usluge</item>
    </derivirana_varijabla>
  </DomainObject.Predmet.ProtuStrankaListNazivFormated>
  <DomainObject.Predmet.ProtuStrankaListNazivFormatedOIB>
    <izvorni_sadrzaj>
      <item>KAP jednostavno društvo s ograničenom odgovornošću za trgovinu i usluge, OIB 22336142194</item>
    </izvorni_sadrzaj>
    <derivirana_varijabla naziv="DomainObject.Predmet.ProtuStrankaListNazivFormatedOIB_1">
      <item>KAP jednostavno društvo s ograničenom odgovornošću za trgovinu i usluge, OIB 22336142194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KAP jednostavno društvo s ograničenom odgovornošću za trgovinu i usluge</izvorni_sadrzaj>
    <derivirana_varijabla naziv="DomainObject.Predmet.ProtustrankaIDrugi_1">KAP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KAP jednostavno društvo s ograničenom odgovornošću za trgovinu i usluge, OIB 22336142194, Dobriše Cesarića 28, 34000 Završje</izvorni_sadrzaj>
    <derivirana_varijabla naziv="DomainObject.Predmet.ProtustrankaIDrugiAdressOIB_1">KAP jednostavno društvo s ograničenom odgovornošću za trgovinu i usluge, OIB 22336142194, Dobriše Cesarića 28, 34000 Završje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KAP jednostavno društvo s ograničenom odgovornošću za trgovinu i usluge</item>
    </izvorni_sadrzaj>
    <derivirana_varijabla naziv="DomainObject.Predmet.SudioniciListNaziv_1">
      <item>Financijska agencija</item>
      <item>KAP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KAP jednostavno društvo s ograničenom odgovornošću za trgovinu i usluge, OIB 22336142194, Dobriše Cesarića 28,34000 Završje</item>
    </izvorni_sadrzaj>
    <derivirana_varijabla naziv="DomainObject.Predmet.SudioniciListAdressOIB_1">
      <item>Financijska agencija, OIB 85821130368, Ulica grada Vukovara 70,10000 Zagreb</item>
      <item>KAP jednostavno društvo s ograničenom odgovornošću za trgovinu i usluge, OIB 22336142194, Dobriše Cesarića 28,34000 Završje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22336142194</item>
    </izvorni_sadrzaj>
    <derivirana_varijabla naziv="DomainObject.Predmet.SudioniciListNazivOIB_1">
      <item>, OIB 85821130368</item>
      <item>, OIB 22336142194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1953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2016-10-03T10:53:00Z</dcterms:created>
  <dc:creator>Korisnik</dc:creator>
  <cp:lastModifiedBy>wsadmin</cp:lastModifiedBy>
  <cp:lastPrinted>2016-09-28T11:59:00Z</cp:lastPrinted>
  <dcterms:modified xmlns:xsi="http://www.w3.org/2001/XMLSchema-instance" xsi:type="dcterms:W3CDTF">2016-10-03T10:56:00Z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