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ef5a2" w14:paraId="7def5a2" w:rsidRDefault="008C712F" w:rsidP="008C712F" w:rsidR="008C712F" w:rsidRPr="007D318E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8C712F" w:rsidP="008C712F" w:rsidR="008C712F" w:rsidRP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</w:t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>greb, Amruševa 2/II</w:t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81.St-4211</w:t>
      </w:r>
      <w:r w:rsidR="00286008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pku pod poslovnim brojem St-</w:t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>4211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/2015, na temelju odredbe članka 430. Stečajnog zakona ("Narodne novine" br.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71/15), dana  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A2146C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, objavljuje:</w:t>
      </w: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C712F" w:rsidP="008C712F" w:rsidR="008C712F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E08A8" w:rsidRP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>VIS MAIOR d.o.o., Zagreb, Križnog puta 19, MBS:080400632, OIB:99323429469</w:t>
      </w:r>
      <w:r w:rsidR="00D23843" w:rsidRPr="003D3F4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>01. rujna 2015.</w:t>
      </w:r>
    </w:p>
    <w:p w:rsidRDefault="008C712F" w:rsidP="008C712F" w:rsidR="008C712F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Iznos duga evidentiran na temelju ne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izvršenih osnova za plaćanje je </w:t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>557.248,56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kn.</w:t>
      </w:r>
    </w:p>
    <w:p w:rsidRDefault="008C712F" w:rsidP="008C712F" w:rsidR="008C712F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C712F" w:rsidP="008C712F" w:rsidR="008C712F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C712F" w:rsidP="008C712F" w:rsidR="008C712F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Zagrebu,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03442E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57710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godine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2A0312" w:rsidR="008C712F" w:rsidRPr="007D318E">
      <w:pPr>
        <w:tabs>
          <w:tab w:pos="720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8C712F" w:rsidP="00077CB5" w:rsidR="00077CB5">
      <w:pPr>
        <w:jc w:val="right"/>
        <w:rPr>
          <w:sz w:val="24"/>
          <w:szCs w:val="20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Mario Žišković</w:t>
      </w:r>
      <w:r w:rsidR="00077CB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077CB5">
        <w:rPr>
          <w:sz w:val="24"/>
          <w:szCs w:val="20"/>
        </w:rPr>
        <w:t>v.r.</w:t>
      </w:r>
    </w:p>
    <w:p w:rsidRDefault="00077CB5" w:rsidP="00077CB5" w:rsidR="00077CB5" w:rsidRPr="00077CB5">
      <w:pPr>
        <w:spacing w:after="0"/>
        <w:jc w:val="right"/>
        <w:rPr>
          <w:rFonts w:cs="Times New Roman" w:hAnsi="Times New Roman" w:ascii="Times New Roman"/>
          <w:sz w:val="24"/>
          <w:szCs w:val="20"/>
        </w:rPr>
      </w:pPr>
      <w:r w:rsidRPr="00077CB5">
        <w:rPr>
          <w:rFonts w:cs="Times New Roman" w:hAnsi="Times New Roman" w:ascii="Times New Roman"/>
          <w:sz w:val="24"/>
          <w:szCs w:val="20"/>
        </w:rPr>
        <w:t>za točnost otpravka</w:t>
      </w:r>
    </w:p>
    <w:p w:rsidRDefault="00077CB5" w:rsidP="00077CB5" w:rsidR="00077CB5" w:rsidRPr="00077CB5">
      <w:pPr>
        <w:spacing w:after="0"/>
        <w:jc w:val="right"/>
        <w:rPr>
          <w:rFonts w:cs="Times New Roman" w:hAnsi="Times New Roman" w:ascii="Times New Roman"/>
          <w:sz w:val="24"/>
          <w:szCs w:val="20"/>
        </w:rPr>
      </w:pPr>
      <w:r w:rsidRPr="00077CB5">
        <w:rPr>
          <w:rFonts w:cs="Times New Roman" w:hAnsi="Times New Roman" w:ascii="Times New Roman"/>
          <w:sz w:val="24"/>
          <w:szCs w:val="20"/>
        </w:rPr>
        <w:t>ovlašteni službenik</w:t>
      </w:r>
    </w:p>
    <w:p w:rsidRDefault="00077CB5" w:rsidP="00077CB5" w:rsidR="00077CB5" w:rsidRPr="00077CB5">
      <w:pPr>
        <w:spacing w:after="0"/>
        <w:jc w:val="right"/>
        <w:rPr>
          <w:rFonts w:cs="Times New Roman" w:hAnsi="Times New Roman" w:ascii="Times New Roman"/>
          <w:sz w:val="24"/>
          <w:szCs w:val="20"/>
        </w:rPr>
      </w:pPr>
      <w:r w:rsidRPr="00077CB5">
        <w:rPr>
          <w:rFonts w:cs="Times New Roman" w:hAnsi="Times New Roman" w:ascii="Times New Roman"/>
          <w:sz w:val="24"/>
          <w:szCs w:val="20"/>
        </w:rPr>
        <w:t>Višnja Svečak</w:t>
      </w:r>
    </w:p>
    <w:p w:rsidRDefault="008C712F" w:rsidP="002A0312" w:rsidR="008C712F" w:rsidRPr="007D318E">
      <w:pPr>
        <w:tabs>
          <w:tab w:pos="708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/>
    <w:p w:rsidRDefault="008C712F" w:rsidP="008C712F" w:rsidR="008C712F"/>
    <w:sectPr w:rsidR="008C71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12F"/>
    <w:rsid w:val="0002297A"/>
    <w:rsid w:val="0003442E"/>
    <w:rsid w:val="00077CB5"/>
    <w:rsid w:val="001F53E5"/>
    <w:rsid w:val="00286008"/>
    <w:rsid w:val="002A0312"/>
    <w:rsid w:val="002B63E9"/>
    <w:rsid w:val="00324FD8"/>
    <w:rsid w:val="003A3787"/>
    <w:rsid w:val="003D0369"/>
    <w:rsid w:val="003D3F45"/>
    <w:rsid w:val="004A2EA1"/>
    <w:rsid w:val="004E57B6"/>
    <w:rsid w:val="00547C42"/>
    <w:rsid w:val="00577106"/>
    <w:rsid w:val="008C712F"/>
    <w:rsid w:val="00A04FCB"/>
    <w:rsid w:val="00A2146C"/>
    <w:rsid w:val="00A33DF0"/>
    <w:rsid w:val="00AE0C19"/>
    <w:rsid w:val="00B519FA"/>
    <w:rsid w:val="00BD20BD"/>
    <w:rsid w:val="00BD2AAE"/>
    <w:rsid w:val="00D23843"/>
    <w:rsid w:val="00D307D7"/>
    <w:rsid w:val="00DE08A8"/>
    <w:rsid w:val="00EF6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712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7C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7CB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77CB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77CB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77CB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712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7C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7CB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77CB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77CB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77CB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4211</izvorni_sadrzaj>
    <derivirana_varijabla naziv="DomainObject.Predmet.Broj_1">4211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St-4211/2015</izvorni_sadrzaj>
    <derivirana_varijabla naziv="DomainObject.Predmet.OznakaBroj_1">St-4211/2015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 MAIOR d.o.o.</izvorni_sadrzaj>
    <derivirana_varijabla naziv="DomainObject.Predmet.ProtustrankaFormated_1">  VIS MAIOR d.o.o.</derivirana_varijabla>
  </DomainObject.Predmet.ProtustrankaFormated>
  <DomainObject.Predmet.ProtustrankaFormatedOIB>
    <izvorni_sadrzaj>  VIS MAIOR d.o.o., OIB 99323429469</izvorni_sadrzaj>
    <derivirana_varijabla naziv="DomainObject.Predmet.ProtustrankaFormatedOIB_1">  VIS MAIOR d.o.o., OIB 99323429469</derivirana_varijabla>
  </DomainObject.Predmet.ProtustrankaFormatedOIB>
  <DomainObject.Predmet.ProtustrankaFormatedWithAdress>
    <izvorni_sadrzaj> VIS MAIOR d.o.o., Križnog puta 19, 10000 Zagreb</izvorni_sadrzaj>
    <derivirana_varijabla naziv="DomainObject.Predmet.ProtustrankaFormatedWithAdress_1"> VIS MAIOR d.o.o., Križnog puta 19, 10000 Zagreb</derivirana_varijabla>
  </DomainObject.Predmet.ProtustrankaFormatedWithAdress>
  <DomainObject.Predmet.ProtustrankaFormatedWithAdressOIB>
    <izvorni_sadrzaj> VIS MAIOR d.o.o., OIB 99323429469, Križnog puta 19, 10000 Zagreb</izvorni_sadrzaj>
    <derivirana_varijabla naziv="DomainObject.Predmet.ProtustrankaFormatedWithAdressOIB_1"> VIS MAIOR d.o.o., OIB 99323429469, Križnog puta 19, 10000 Zagreb</derivirana_varijabla>
  </DomainObject.Predmet.ProtustrankaFormatedWithAdressOIB>
  <DomainObject.Predmet.ProtustrankaWithAdress>
    <izvorni_sadrzaj>VIS MAIOR d.o.o. Križnog puta 19, 10000 Zagreb</izvorni_sadrzaj>
    <derivirana_varijabla naziv="DomainObject.Predmet.ProtustrankaWithAdress_1">VIS MAIOR d.o.o. Križnog puta 19, 10000 Zagreb</derivirana_varijabla>
  </DomainObject.Predmet.ProtustrankaWithAdress>
  <DomainObject.Predmet.ProtustrankaWithAdressOIB>
    <izvorni_sadrzaj>VIS MAIOR d.o.o., OIB 99323429469, Križnog puta 19, 10000 Zagreb</izvorni_sadrzaj>
    <derivirana_varijabla naziv="DomainObject.Predmet.ProtustrankaWithAdressOIB_1">VIS MAIOR d.o.o., OIB 99323429469, Križnog puta 19, 10000 Zagreb</derivirana_varijabla>
  </DomainObject.Predmet.ProtustrankaWithAdressOIB>
  <DomainObject.Predmet.ProtustrankaNazivFormated>
    <izvorni_sadrzaj>VIS MAIOR d.o.o.</izvorni_sadrzaj>
    <derivirana_varijabla naziv="DomainObject.Predmet.ProtustrankaNazivFormated_1">VIS MAIOR d.o.o.</derivirana_varijabla>
  </DomainObject.Predmet.ProtustrankaNazivFormated>
  <DomainObject.Predmet.ProtustrankaNazivFormatedOIB>
    <izvorni_sadrzaj>VIS MAIOR d.o.o., OIB 99323429469</izvorni_sadrzaj>
    <derivirana_varijabla naziv="DomainObject.Predmet.ProtustrankaNazivFormatedOIB_1">VIS MAIOR d.o.o., OIB 99323429469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VIS MAIOR d.o.o.</item>
    </izvorni_sadrzaj>
    <derivirana_varijabla naziv="DomainObject.Predmet.ProtuStrankaListFormated_1">
      <item>VIS MAIOR d.o.o.</item>
    </derivirana_varijabla>
  </DomainObject.Predmet.ProtuStrankaListFormated>
  <DomainObject.Predmet.ProtuStrankaListFormatedOIB>
    <izvorni_sadrzaj>
      <item>VIS MAIOR d.o.o., OIB 99323429469</item>
    </izvorni_sadrzaj>
    <derivirana_varijabla naziv="DomainObject.Predmet.ProtuStrankaListFormatedOIB_1">
      <item>VIS MAIOR d.o.o., OIB 99323429469</item>
    </derivirana_varijabla>
  </DomainObject.Predmet.ProtuStrankaListFormatedOIB>
  <DomainObject.Predmet.ProtuStrankaListFormatedWithAdress>
    <izvorni_sadrzaj>
      <item>VIS MAIOR d.o.o., Križnog puta 19, 10000 Zagreb</item>
    </izvorni_sadrzaj>
    <derivirana_varijabla naziv="DomainObject.Predmet.ProtuStrankaListFormatedWithAdress_1">
      <item>VIS MAIOR d.o.o., Križnog puta 19, 10000 Zagreb</item>
    </derivirana_varijabla>
  </DomainObject.Predmet.ProtuStrankaListFormatedWithAdress>
  <DomainObject.Predmet.ProtuStrankaListFormatedWithAdressOIB>
    <izvorni_sadrzaj>
      <item>VIS MAIOR d.o.o., OIB 99323429469, Križnog puta 19, 10000 Zagreb</item>
    </izvorni_sadrzaj>
    <derivirana_varijabla naziv="DomainObject.Predmet.ProtuStrankaListFormatedWithAdressOIB_1">
      <item>VIS MAIOR d.o.o., OIB 99323429469, Križnog puta 19, 10000 Zagreb</item>
    </derivirana_varijabla>
  </DomainObject.Predmet.ProtuStrankaListFormatedWithAdressOIB>
  <DomainObject.Predmet.ProtuStrankaListNazivFormated>
    <izvorni_sadrzaj>
      <item>VIS MAIOR d.o.o.</item>
    </izvorni_sadrzaj>
    <derivirana_varijabla naziv="DomainObject.Predmet.ProtuStrankaListNazivFormated_1">
      <item>VIS MAIOR d.o.o.</item>
    </derivirana_varijabla>
  </DomainObject.Predmet.ProtuStrankaListNazivFormated>
  <DomainObject.Predmet.ProtuStrankaListNazivFormatedOIB>
    <izvorni_sadrzaj>
      <item>VIS MAIOR d.o.o., OIB 99323429469</item>
    </izvorni_sadrzaj>
    <derivirana_varijabla naziv="DomainObject.Predmet.ProtuStrankaListNazivFormatedOIB_1">
      <item>VIS MAIOR d.o.o., OIB 99323429469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VIS MAIOR d.o.o.</izvorni_sadrzaj>
    <derivirana_varijabla naziv="DomainObject.Predmet.ProtustrankaIDrugi_1">VIS MAIOR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VIS MAIOR d.o.o., OIB 99323429469, Križnog puta 19, 10000 Zagreb</izvorni_sadrzaj>
    <derivirana_varijabla naziv="DomainObject.Predmet.ProtustrankaIDrugiAdressOIB_1">VIS MAIOR d.o.o., OIB 99323429469, Križnog puta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VIS MAIOR d.o.o.</item>
    </izvorni_sadrzaj>
    <derivirana_varijabla naziv="DomainObject.Predmet.SudioniciListNaziv_1">
      <item>FINA Regionalni centar Zagreb</item>
      <item>VIS MAIOR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VIS MAIOR d.o.o., OIB 99323429469, Križnog puta 19,10000 Zagreb</item>
    </izvorni_sadrzaj>
    <derivirana_varijabla naziv="DomainObject.Predmet.SudioniciListAdressOIB_1">
      <item>FINA Regionalni centar Zagreb, OIB 85821130368, Trg svibanjskih žrtava 1995. 1,10000 Zagreb</item>
      <item>VIS MAIOR d.o.o., OIB 99323429469, Križnog puta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99323429469</item>
    </izvorni_sadrzaj>
    <derivirana_varijabla naziv="DomainObject.Predmet.SudioniciListNazivOIB_1">
      <item>, OIB 85821130368</item>
      <item>, OIB 99323429469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248</properties:Words>
  <properties:Characters>1390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2016-07-28T07:42:00Z</dcterms:created>
  <dc:creator>Mario Žišković</dc:creator>
  <cp:lastModifiedBy>Višnja Svečak</cp:lastModifiedBy>
  <cp:lastPrinted>2016-07-28T07:42:00Z</cp:lastPrinted>
  <dcterms:modified xmlns:xsi="http://www.w3.org/2001/XMLSchema-instance" xsi:type="dcterms:W3CDTF">2016-07-28T07:43:00Z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