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5D5B6" w14:paraId="0C7A8AE5" w:rsidRDefault="00283AF2" w:rsidP="00283AF2" w:rsidR="00283AF2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542F1AFA" w:rsidRDefault="00283AF2" w:rsidP="00283AF2" w:rsidR="00283AF2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2E2AD3F8" w:rsidRDefault="00283AF2" w:rsidP="00283AF2" w:rsidR="00283AF2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3C12A131" w:rsidRDefault="00283AF2" w:rsidP="00283AF2" w:rsidR="00283AF2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St-4336/2015             </w:t>
      </w:r>
    </w:p>
    <w:p w14:textId="77777777" w14:paraId="31BEB54F" w:rsidRDefault="00283AF2" w:rsidP="00283AF2" w:rsidR="00283AF2">
      <w:pPr>
        <w:rPr>
          <w:sz w:val="22"/>
          <w:szCs w:val="22"/>
        </w:rPr>
      </w:pPr>
    </w:p>
    <w:p w14:textId="77777777" w14:paraId="7C3E6FBD" w:rsidRDefault="00283AF2" w:rsidP="00283AF2" w:rsidR="00283AF2">
      <w:pPr>
        <w:rPr>
          <w:sz w:val="22"/>
          <w:szCs w:val="22"/>
        </w:rPr>
      </w:pPr>
    </w:p>
    <w:p w14:textId="77777777" w14:paraId="02518FEA" w:rsidRDefault="00283AF2" w:rsidP="00283AF2" w:rsidR="00283AF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VISOKO-Zagreb d.o.o., Zagreb, Nova Ves 48, OIB 16239280021, temeljem odredbe članka 430. Stečajnog zakona (N. N. br. 71/15), dana 13. siječnja 2016.g. </w:t>
      </w:r>
    </w:p>
    <w:p w14:textId="77777777" w14:paraId="0E0AA6DA" w:rsidRDefault="00283AF2" w:rsidP="00283AF2" w:rsidR="00283AF2">
      <w:pPr>
        <w:jc w:val="both"/>
        <w:rPr>
          <w:sz w:val="22"/>
          <w:szCs w:val="22"/>
        </w:rPr>
      </w:pPr>
    </w:p>
    <w:p w14:textId="77777777" w14:paraId="49AFBE6E" w:rsidRDefault="00283AF2" w:rsidP="00283AF2" w:rsidR="00283AF2">
      <w:pPr>
        <w:jc w:val="both"/>
        <w:rPr>
          <w:sz w:val="22"/>
          <w:szCs w:val="22"/>
        </w:rPr>
      </w:pPr>
    </w:p>
    <w:p w14:textId="77777777" w14:paraId="76296C82" w:rsidRDefault="00283AF2" w:rsidP="00283AF2" w:rsidR="00283AF2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2E349C4E" w:rsidRDefault="00283AF2" w:rsidP="00283AF2" w:rsidR="00283AF2">
      <w:pPr>
        <w:jc w:val="center"/>
        <w:rPr>
          <w:sz w:val="22"/>
          <w:szCs w:val="22"/>
        </w:rPr>
      </w:pPr>
    </w:p>
    <w:p w14:textId="77777777" w14:paraId="335D3786" w:rsidRDefault="00283AF2" w:rsidP="00283AF2" w:rsidR="00283AF2">
      <w:pPr>
        <w:rPr>
          <w:b/>
          <w:sz w:val="22"/>
          <w:szCs w:val="22"/>
        </w:rPr>
      </w:pPr>
    </w:p>
    <w:p w14:textId="77777777" w14:paraId="1A27EBB2" w:rsidRDefault="00283AF2" w:rsidP="00283AF2" w:rsidR="00283AF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VISOKO-Zagreb d.o.o., Zagreb, Nova Ves 48, OIB 16239280021.</w:t>
      </w:r>
    </w:p>
    <w:p w14:textId="77777777" w14:paraId="0889C13E" w:rsidRDefault="00283AF2" w:rsidP="00283AF2" w:rsidR="00283AF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</w:p>
    <w:p w14:textId="77777777" w14:paraId="27C71621" w:rsidRDefault="00283AF2" w:rsidP="00283AF2" w:rsidR="00283AF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54.112,62 kn.    </w:t>
      </w:r>
    </w:p>
    <w:p w14:textId="77777777" w14:paraId="1BA8C915" w:rsidRDefault="00283AF2" w:rsidP="00283AF2" w:rsidR="00283AF2">
      <w:pPr>
        <w:ind w:firstLine="708"/>
        <w:jc w:val="both"/>
        <w:rPr>
          <w:sz w:val="22"/>
          <w:szCs w:val="22"/>
        </w:rPr>
      </w:pPr>
    </w:p>
    <w:p w14:textId="77777777" w14:paraId="3536DCFB" w:rsidRDefault="00283AF2" w:rsidP="00283AF2" w:rsidR="00283AF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14C8656C" w:rsidRDefault="00283AF2" w:rsidP="00283AF2" w:rsidR="00283AF2">
      <w:pPr>
        <w:ind w:firstLine="708"/>
        <w:jc w:val="both"/>
        <w:rPr>
          <w:sz w:val="22"/>
          <w:szCs w:val="22"/>
        </w:rPr>
      </w:pPr>
    </w:p>
    <w:p w14:textId="77777777" w14:paraId="66E7AAB6" w:rsidRDefault="00283AF2" w:rsidP="00283AF2" w:rsidR="00283AF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608CF716" w:rsidRDefault="00283AF2" w:rsidP="00283AF2" w:rsidR="00283AF2">
      <w:pPr>
        <w:ind w:firstLine="708"/>
        <w:jc w:val="both"/>
        <w:rPr>
          <w:sz w:val="22"/>
          <w:szCs w:val="22"/>
        </w:rPr>
      </w:pPr>
    </w:p>
    <w:p w14:textId="77777777" w14:paraId="1AEFE135" w:rsidRDefault="00283AF2" w:rsidP="00283AF2" w:rsidR="00283AF2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7F9F7C67" w:rsidRDefault="00283AF2" w:rsidP="00283AF2" w:rsidR="00283AF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24746691" w:rsidRDefault="00283AF2" w:rsidP="00283AF2" w:rsidR="00283AF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208F98C7" w:rsidRDefault="00283AF2" w:rsidP="00283AF2" w:rsidR="00283AF2">
      <w:pPr>
        <w:jc w:val="both"/>
        <w:rPr>
          <w:sz w:val="22"/>
          <w:szCs w:val="22"/>
        </w:rPr>
      </w:pPr>
    </w:p>
    <w:p w14:textId="77777777" w14:paraId="3FE4C470" w:rsidRDefault="00283AF2" w:rsidP="00283AF2" w:rsidR="00283AF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13. siječnja 2016.g. </w:t>
      </w:r>
    </w:p>
    <w:p w14:textId="77777777" w14:paraId="4650D4BA" w:rsidRDefault="00283AF2" w:rsidP="00283AF2" w:rsidR="00283AF2">
      <w:pPr>
        <w:jc w:val="center"/>
        <w:rPr>
          <w:sz w:val="22"/>
          <w:szCs w:val="22"/>
        </w:rPr>
      </w:pPr>
    </w:p>
    <w:p w14:textId="77777777" w14:paraId="25FDCDD2" w:rsidRDefault="00283AF2" w:rsidP="00283AF2" w:rsidR="00283AF2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14CDBA7F" w:rsidRDefault="00283AF2" w:rsidP="00283AF2" w:rsidR="00283AF2">
      <w:pPr>
        <w:ind w:firstLine="708" w:left="5664"/>
        <w:jc w:val="both"/>
        <w:rPr>
          <w:sz w:val="22"/>
          <w:szCs w:val="22"/>
        </w:rPr>
      </w:pPr>
    </w:p>
    <w:p w14:textId="77777777" w14:paraId="33785F5F" w:rsidRDefault="00283AF2" w:rsidP="00283AF2" w:rsidR="00283AF2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2BEF930F" w:rsidRDefault="00283AF2" w:rsidP="00283AF2" w:rsidR="00283AF2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20E96E3C" w:rsidRDefault="00283AF2" w:rsidP="00283AF2" w:rsidR="00283AF2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3636A7B9" w:rsidRDefault="00283AF2" w:rsidP="00283AF2" w:rsidR="00283AF2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007586AC" w14:paraId="007586AC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3AF2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83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A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A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A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A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F2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83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A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A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A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A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F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658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4336</izvorni_sadrzaj>
    <derivirana_varijabla naziv="DomainObject.Predmet.Broj_1">4336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St-4336/2015</izvorni_sadrzaj>
    <derivirana_varijabla naziv="DomainObject.Predmet.OznakaBroj_1">St-4336/2015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VISOKO-ZAGREB d.o.o.</izvorni_sadrzaj>
    <derivirana_varijabla naziv="DomainObject.Predmet.ProtustrankaFormated_1">  VISOKO-ZAGREB d.o.o.</derivirana_varijabla>
  </DomainObject.Predmet.ProtustrankaFormated>
  <DomainObject.Predmet.ProtustrankaFormatedOIB>
    <izvorni_sadrzaj>  VISOKO-ZAGREB d.o.o., OIB 16239280021</izvorni_sadrzaj>
    <derivirana_varijabla naziv="DomainObject.Predmet.ProtustrankaFormatedOIB_1">  VISOKO-ZAGREB d.o.o., OIB 16239280021</derivirana_varijabla>
  </DomainObject.Predmet.ProtustrankaFormatedOIB>
  <DomainObject.Predmet.ProtustrankaFormatedWithAdress>
    <izvorni_sadrzaj> VISOKO-ZAGREB d.o.o., Nova Ves 48, 10000 Zagreb</izvorni_sadrzaj>
    <derivirana_varijabla naziv="DomainObject.Predmet.ProtustrankaFormatedWithAdress_1"> VISOKO-ZAGREB d.o.o., Nova Ves 48, 10000 Zagreb</derivirana_varijabla>
  </DomainObject.Predmet.ProtustrankaFormatedWithAdress>
  <DomainObject.Predmet.ProtustrankaFormatedWithAdressOIB>
    <izvorni_sadrzaj> VISOKO-ZAGREB d.o.o., OIB 16239280021, Nova Ves 48, 10000 Zagreb</izvorni_sadrzaj>
    <derivirana_varijabla naziv="DomainObject.Predmet.ProtustrankaFormatedWithAdressOIB_1"> VISOKO-ZAGREB d.o.o., OIB 16239280021, Nova Ves 48, 10000 Zagreb</derivirana_varijabla>
  </DomainObject.Predmet.ProtustrankaFormatedWithAdressOIB>
  <DomainObject.Predmet.ProtustrankaWithAdress>
    <izvorni_sadrzaj>VISOKO-ZAGREB d.o.o. Nova Ves 48, 10000 Zagreb</izvorni_sadrzaj>
    <derivirana_varijabla naziv="DomainObject.Predmet.ProtustrankaWithAdress_1">VISOKO-ZAGREB d.o.o. Nova Ves 48, 10000 Zagreb</derivirana_varijabla>
  </DomainObject.Predmet.ProtustrankaWithAdress>
  <DomainObject.Predmet.ProtustrankaWithAdressOIB>
    <izvorni_sadrzaj>VISOKO-ZAGREB d.o.o., OIB 16239280021, Nova Ves 48, 10000 Zagreb</izvorni_sadrzaj>
    <derivirana_varijabla naziv="DomainObject.Predmet.ProtustrankaWithAdressOIB_1">VISOKO-ZAGREB d.o.o., OIB 16239280021, Nova Ves 48, 10000 Zagreb</derivirana_varijabla>
  </DomainObject.Predmet.ProtustrankaWithAdressOIB>
  <DomainObject.Predmet.ProtustrankaNazivFormated>
    <izvorni_sadrzaj>VISOKO-ZAGREB d.o.o.</izvorni_sadrzaj>
    <derivirana_varijabla naziv="DomainObject.Predmet.ProtustrankaNazivFormated_1">VISOKO-ZAGREB d.o.o.</derivirana_varijabla>
  </DomainObject.Predmet.ProtustrankaNazivFormated>
  <DomainObject.Predmet.ProtustrankaNazivFormatedOIB>
    <izvorni_sadrzaj>VISOKO-ZAGREB d.o.o., OIB 16239280021</izvorni_sadrzaj>
    <derivirana_varijabla naziv="DomainObject.Predmet.ProtustrankaNazivFormatedOIB_1">VISOKO-ZAGREB d.o.o., OIB 16239280021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VISOKO-ZAGREB d.o.o.</item>
    </izvorni_sadrzaj>
    <derivirana_varijabla naziv="DomainObject.Predmet.ProtuStrankaListFormated_1">
      <item>VISOKO-ZAGREB d.o.o.</item>
    </derivirana_varijabla>
  </DomainObject.Predmet.ProtuStrankaListFormated>
  <DomainObject.Predmet.ProtuStrankaListFormatedOIB>
    <izvorni_sadrzaj>
      <item>VISOKO-ZAGREB d.o.o., OIB 16239280021</item>
    </izvorni_sadrzaj>
    <derivirana_varijabla naziv="DomainObject.Predmet.ProtuStrankaListFormatedOIB_1">
      <item>VISOKO-ZAGREB d.o.o., OIB 16239280021</item>
    </derivirana_varijabla>
  </DomainObject.Predmet.ProtuStrankaListFormatedOIB>
  <DomainObject.Predmet.ProtuStrankaListFormatedWithAdress>
    <izvorni_sadrzaj>
      <item>VISOKO-ZAGREB d.o.o., Nova Ves 48, 10000 Zagreb</item>
    </izvorni_sadrzaj>
    <derivirana_varijabla naziv="DomainObject.Predmet.ProtuStrankaListFormatedWithAdress_1">
      <item>VISOKO-ZAGREB d.o.o., Nova Ves 48, 10000 Zagreb</item>
    </derivirana_varijabla>
  </DomainObject.Predmet.ProtuStrankaListFormatedWithAdress>
  <DomainObject.Predmet.ProtuStrankaListFormatedWithAdressOIB>
    <izvorni_sadrzaj>
      <item>VISOKO-ZAGREB d.o.o., OIB 16239280021, Nova Ves 48, 10000 Zagreb</item>
    </izvorni_sadrzaj>
    <derivirana_varijabla naziv="DomainObject.Predmet.ProtuStrankaListFormatedWithAdressOIB_1">
      <item>VISOKO-ZAGREB d.o.o., OIB 16239280021, Nova Ves 48, 10000 Zagreb</item>
    </derivirana_varijabla>
  </DomainObject.Predmet.ProtuStrankaListFormatedWithAdressOIB>
  <DomainObject.Predmet.ProtuStrankaListNazivFormated>
    <izvorni_sadrzaj>
      <item>VISOKO-ZAGREB d.o.o.</item>
    </izvorni_sadrzaj>
    <derivirana_varijabla naziv="DomainObject.Predmet.ProtuStrankaListNazivFormated_1">
      <item>VISOKO-ZAGREB d.o.o.</item>
    </derivirana_varijabla>
  </DomainObject.Predmet.ProtuStrankaListNazivFormated>
  <DomainObject.Predmet.ProtuStrankaListNazivFormatedOIB>
    <izvorni_sadrzaj>
      <item>VISOKO-ZAGREB d.o.o., OIB 16239280021</item>
    </izvorni_sadrzaj>
    <derivirana_varijabla naziv="DomainObject.Predmet.ProtuStrankaListNazivFormatedOIB_1">
      <item>VISOKO-ZAGREB d.o.o., OIB 16239280021</item>
    </derivirana_varijabla>
  </DomainObject.Predmet.ProtuStrankaListNazivFormatedOIB>
  <DomainObject.Predmet.OstaliListFormated>
    <izvorni_sadrzaj>
      <item>Zdenko Božić</item>
      <item>HRVATSKI ZAVOD ZA MIROVINSKO OSIGURANJE</item>
    </izvorni_sadrzaj>
    <derivirana_varijabla naziv="DomainObject.Predmet.OstaliListFormated_1">
      <item>Zdenko Božić</item>
      <item>HRVATSKI ZAVOD ZA MIROVINSKO OSIGURANJE</item>
    </derivirana_varijabla>
  </DomainObject.Predmet.OstaliListFormated>
  <DomainObject.Predmet.OstaliListFormatedOIB>
    <izvorni_sadrzaj>
      <item>Zdenko Božić, OIB 77869139047</item>
      <item>HRVATSKI ZAVOD ZA MIROVINSKO OSIGURANJE, OIB 84397956623</item>
    </izvorni_sadrzaj>
    <derivirana_varijabla naziv="DomainObject.Predmet.OstaliListFormatedOIB_1">
      <item>Zdenko Božić, OIB 77869139047</item>
      <item>HRVATSKI ZAVOD ZA MIROVINSKO OSIGURANJE, OIB 84397956623</item>
    </derivirana_varijabla>
  </DomainObject.Predmet.OstaliListFormatedOIB>
  <DomainObject.Predmet.OstaliListFormatedWithAdress>
    <izvorni_sadrzaj>
      <item>Zdenko Božić, Rim 37, 10000 Zagreb</item>
      <item>HRVATSKI ZAVOD ZA MIROVINSKO OSIGURANJE, Trpimirova 4, 10000 Zagreb</item>
    </izvorni_sadrzaj>
    <derivirana_varijabla naziv="DomainObject.Predmet.OstaliListFormatedWithAdress_1">
      <item>Zdenko Božić, Rim 37,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Zdenko Božić, OIB 77869139047, Rim 37, 10000 Zagreb</item>
      <item>HRVATSKI ZAVOD ZA MIROVINSKO OSIGURANJE, OIB 84397956623, Trpimirova 4, 10000 Zagreb</item>
    </izvorni_sadrzaj>
    <derivirana_varijabla naziv="DomainObject.Predmet.OstaliListFormatedWithAdressOIB_1">
      <item>Zdenko Božić, OIB 77869139047, Rim 37,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Zdenko Božić</item>
      <item>HRVATSKI ZAVOD ZA MIROVINSKO OSIGURANJE</item>
    </izvorni_sadrzaj>
    <derivirana_varijabla naziv="DomainObject.Predmet.OstaliListNazivFormated_1">
      <item>Zdenko Božić</item>
      <item>HRVATSKI ZAVOD ZA MIROVINSKO OSIGURANJE</item>
    </derivirana_varijabla>
  </DomainObject.Predmet.OstaliListNazivFormated>
  <DomainObject.Predmet.OstaliListNazivFormatedOIB>
    <izvorni_sadrzaj>
      <item>Zdenko Božić, OIB 77869139047</item>
      <item>HRVATSKI ZAVOD ZA MIROVINSKO OSIGURANJE, OIB 84397956623</item>
    </izvorni_sadrzaj>
    <derivirana_varijabla naziv="DomainObject.Predmet.OstaliListNazivFormatedOIB_1">
      <item>Zdenko Božić, OIB 77869139047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VISOKO-ZAGREB d.o.o.</izvorni_sadrzaj>
    <derivirana_varijabla naziv="DomainObject.Predmet.ProtustrankaIDrugi_1">VISOKO-ZAGREB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VISOKO-ZAGREB d.o.o., OIB 16239280021, Nova Ves 48, 10000 Zagreb</izvorni_sadrzaj>
    <derivirana_varijabla naziv="DomainObject.Predmet.ProtustrankaIDrugiAdressOIB_1">VISOKO-ZAGREB d.o.o., OIB 16239280021, Nova Ves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VISOKO-ZAGREB d.o.o.</item>
      <item>Zdenko Božić</item>
      <item>HRVATSKI ZAVOD ZA MIROVINSKO OSIGURANJE</item>
    </izvorni_sadrzaj>
    <derivirana_varijabla naziv="DomainObject.Predmet.SudioniciListNaziv_1">
      <item>FINA Regionalni centar Zagreb</item>
      <item>VISOKO-ZAGREB d.o.o.</item>
      <item>Zdenko Božić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VISOKO-ZAGREB d.o.o., OIB 16239280021, Nova Ves 48,10000 Zagreb</item>
      <item>Zdenko Božić, OIB 77869139047, Rim 37,10000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VISOKO-ZAGREB d.o.o., OIB 16239280021, Nova Ves 48,10000 Zagreb</item>
      <item>Zdenko Božić, OIB 77869139047, Rim 37,10000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16239280021</item>
      <item>, OIB 77869139047</item>
      <item>, OIB 84397956623</item>
    </izvorni_sadrzaj>
    <derivirana_varijabla naziv="DomainObject.Predmet.SudioniciListNazivOIB_1">
      <item>, OIB 85821130368</item>
      <item>, OIB 16239280021</item>
      <item>, OIB 77869139047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263</properties:Words>
  <properties:Characters>1432</properties:Characters>
  <properties:Lines>45</properties:Lines>
  <properties:Paragraphs>17</properties:Paragraphs>
  <properties:TotalTime>1</properties:TotalTime>
  <properties:ScaleCrop>false</properties:ScaleCrop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2016-01-13T10:09:00Z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