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e518" w14:paraId="348e518" w:rsidRDefault="0079054D" w:rsidP="0079054D" w:rsidR="007905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054D" w:rsidP="0079054D" w:rsidR="007905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9054D" w:rsidP="0079054D" w:rsidR="007905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9054D" w:rsidP="0079054D" w:rsidR="007905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9054D" w:rsidP="0079054D" w:rsidR="007905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9054D" w:rsidP="0079054D" w:rsidR="007905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9054D" w:rsidP="0079054D" w:rsidR="0079054D" w:rsidRPr="005D578C">
      <w:pPr>
        <w:jc w:val="center"/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9054D" w:rsidP="0079054D" w:rsidR="0079054D" w:rsidRPr="005D578C">
      <w:pPr>
        <w:rPr>
          <w:rFonts w:cs="Times New Roman" w:eastAsia="Times New Roman"/>
          <w:szCs w:val="24"/>
        </w:rPr>
      </w:pPr>
    </w:p>
    <w:p w:rsidRDefault="0079054D" w:rsidP="0079054D" w:rsidR="007905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Istarska 56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38174644889, MBS 040217266, 1</w:t>
      </w:r>
      <w:r w:rsidR="00C80EF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79054D" w:rsidP="0079054D" w:rsidR="0079054D" w:rsidRPr="005D578C">
      <w:pPr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9054D" w:rsidP="0079054D" w:rsidR="0079054D" w:rsidRPr="005D578C">
      <w:pPr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Istarska 56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38174644889, MBS 040217266.</w:t>
      </w:r>
    </w:p>
    <w:p w:rsidRDefault="0079054D" w:rsidP="0079054D" w:rsidR="0079054D" w:rsidRPr="005D578C">
      <w:pPr>
        <w:rPr>
          <w:rFonts w:cs="Times New Roman" w:eastAsia="Times New Roman"/>
          <w:szCs w:val="24"/>
        </w:rPr>
      </w:pPr>
    </w:p>
    <w:p w:rsidRDefault="0079054D" w:rsidP="0079054D" w:rsidR="0079054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9054D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79054D" w:rsidP="0079054D" w:rsidR="0079054D">
      <w:pPr>
        <w:rPr>
          <w:rFonts w:cs="Times New Roman" w:eastAsia="Times New Roman"/>
          <w:szCs w:val="20"/>
        </w:rPr>
      </w:pPr>
    </w:p>
    <w:p w:rsidRDefault="0079054D" w:rsidP="0079054D" w:rsidR="00790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Istarska 56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38174644889, MBS 040217266.</w:t>
      </w:r>
    </w:p>
    <w:p w:rsidRDefault="0079054D" w:rsidP="0079054D" w:rsidR="0079054D">
      <w:pPr>
        <w:ind w:firstLine="709"/>
        <w:rPr>
          <w:rFonts w:cs="Times New Roman" w:eastAsia="Times New Roman"/>
          <w:szCs w:val="24"/>
        </w:rPr>
      </w:pPr>
    </w:p>
    <w:p w:rsidRDefault="0079054D" w:rsidP="0079054D" w:rsidR="00790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Istarska 56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38174644889, MBS 040217266.</w:t>
      </w:r>
    </w:p>
    <w:p w:rsidRDefault="0079054D" w:rsidP="0079054D" w:rsidR="0079054D">
      <w:pPr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9054D" w:rsidP="0079054D" w:rsidR="0079054D">
      <w:pPr>
        <w:ind w:firstLine="708"/>
        <w:rPr>
          <w:rFonts w:cs="Times New Roman" w:eastAsia="Times New Roman"/>
          <w:szCs w:val="24"/>
        </w:rPr>
      </w:pPr>
    </w:p>
    <w:p w:rsidRDefault="0079054D" w:rsidP="0079054D" w:rsidR="00790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St-172/2016-3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9054D" w:rsidP="0079054D" w:rsidR="007905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9054D" w:rsidP="0079054D" w:rsidR="0079054D" w:rsidRPr="005D578C">
      <w:pPr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C80EF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9054D" w:rsidP="0079054D" w:rsidR="0079054D">
      <w:pPr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9054D" w:rsidP="0079054D" w:rsidR="007905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9054D" w:rsidP="0079054D" w:rsidR="0079054D">
      <w:pPr>
        <w:jc w:val="left"/>
        <w:rPr>
          <w:rFonts w:cs="Times New Roman" w:eastAsia="Times New Roman"/>
          <w:szCs w:val="24"/>
        </w:rPr>
      </w:pPr>
    </w:p>
    <w:p w:rsidRDefault="0079054D" w:rsidP="0079054D" w:rsidR="0079054D">
      <w:pPr>
        <w:jc w:val="left"/>
        <w:rPr>
          <w:rFonts w:cs="Times New Roman" w:eastAsia="Times New Roman"/>
          <w:szCs w:val="24"/>
        </w:rPr>
      </w:pPr>
    </w:p>
    <w:p w:rsidRDefault="00C80EF6" w:rsidP="0079054D" w:rsidR="00C80EF6">
      <w:pPr>
        <w:jc w:val="left"/>
        <w:rPr>
          <w:rFonts w:cs="Times New Roman" w:eastAsia="Times New Roman"/>
          <w:szCs w:val="24"/>
        </w:rPr>
      </w:pPr>
    </w:p>
    <w:p w:rsidRDefault="00C80EF6" w:rsidP="0079054D" w:rsidR="00C80EF6" w:rsidRPr="005D578C">
      <w:pPr>
        <w:jc w:val="left"/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9054D" w:rsidP="0079054D" w:rsidR="0079054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9054D" w:rsidP="0079054D" w:rsidR="00790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9054D" w:rsidP="0079054D" w:rsidR="0079054D">
      <w:pPr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rPr>
          <w:rFonts w:cs="Times New Roman" w:eastAsia="Times New Roman"/>
          <w:szCs w:val="24"/>
        </w:rPr>
      </w:pPr>
    </w:p>
    <w:p w:rsidRDefault="0079054D" w:rsidP="0079054D" w:rsidR="00790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9054D" w:rsidP="0079054D" w:rsidR="00790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9054D" w:rsidP="0079054D" w:rsidR="00790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J. K. KONSTRUKCIJE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Rovinj, </w:t>
      </w:r>
      <w:r w:rsidR="008E4DB0">
        <w:rPr>
          <w:rFonts w:cs="Times New Roman" w:eastAsia="Times New Roman"/>
          <w:szCs w:val="24"/>
        </w:rPr>
        <w:t>Istarska 56</w:t>
      </w:r>
      <w:r w:rsidR="008E4DB0" w:rsidRPr="00F10AAD">
        <w:rPr>
          <w:rFonts w:cs="Times New Roman" w:eastAsia="Times New Roman"/>
          <w:szCs w:val="24"/>
        </w:rPr>
        <w:t>,</w:t>
      </w:r>
    </w:p>
    <w:p w:rsidRDefault="0079054D" w:rsidP="0079054D" w:rsidR="0079054D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>, Lika, Ispostava Pula – Pola, Pula, Carrarina 5,</w:t>
      </w:r>
    </w:p>
    <w:p w:rsidRDefault="0079054D" w:rsidP="0079054D" w:rsidR="00790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9054D" w:rsidP="0079054D" w:rsidR="0079054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79054D" w:rsidP="0079054D" w:rsidR="007905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9054D" w:rsidP="0079054D" w:rsidR="00790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9054D" w:rsidP="0079054D" w:rsidR="00790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79054D" w:rsidP="0079054D" w:rsidR="0079054D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54D" w:rsidP="0079054D" w:rsidR="0079054D">
      <w:r>
        <w:separator/>
      </w:r>
    </w:p>
  </w:endnote>
  <w:endnote w:id="0" w:type="continuationSeparator">
    <w:p w:rsidRDefault="0079054D" w:rsidP="0079054D" w:rsidR="0079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54D" w:rsidP="0079054D" w:rsidR="0079054D">
      <w:r>
        <w:separator/>
      </w:r>
    </w:p>
  </w:footnote>
  <w:footnote w:id="0" w:type="continuationSeparator">
    <w:p w:rsidRDefault="0079054D" w:rsidP="0079054D" w:rsidR="00790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54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147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54D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St-172/2016-5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665"/>
    <w:rsid w:val="00000665"/>
    <w:rsid w:val="004F5027"/>
    <w:rsid w:val="0079054D"/>
    <w:rsid w:val="0081479A"/>
    <w:rsid w:val="008E4DB0"/>
    <w:rsid w:val="00980138"/>
    <w:rsid w:val="00C15DEC"/>
    <w:rsid w:val="00C80EF6"/>
    <w:rsid w:val="00CC0DF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5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05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905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5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5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05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05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1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01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01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01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5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05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905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5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5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05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05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1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01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01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01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St-172/2016-5</izvorni_sadrzaj>
    <derivirana_varijabla naziv="DomainObject.Oznaka_1">St-172/2016-5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 K. KONSTRUKCIJE d. o. o. ROVINJ</izvorni_sadrzaj>
    <derivirana_varijabla naziv="DomainObject.Predmet.ProtustrankaFormated_1">  J. K. KONSTRUKCIJE d. o. o. ROVINJ</derivirana_varijabla>
  </DomainObject.Predmet.ProtustrankaFormated>
  <DomainObject.Predmet.ProtustrankaFormatedOIB>
    <izvorni_sadrzaj>  J. K. KONSTRUKCIJE d. o. o. ROVINJ, OIB 38174644889</izvorni_sadrzaj>
    <derivirana_varijabla naziv="DomainObject.Predmet.ProtustrankaFormatedOIB_1">  J. K. KONSTRUKCIJE d. o. o. ROVINJ, OIB 38174644889</derivirana_varijabla>
  </DomainObject.Predmet.ProtustrankaFormatedOIB>
  <DomainObject.Predmet.ProtustrankaFormatedWithAdress>
    <izvorni_sadrzaj> J. K. KONSTRUKCIJE d. o. o. ROVINJ, Istarska 56, 52210 Rovinj</izvorni_sadrzaj>
    <derivirana_varijabla naziv="DomainObject.Predmet.ProtustrankaFormatedWithAdress_1"> J. K. KONSTRUKCIJE d. o. o. ROVINJ, Istarska 56, 52210 Rovinj</derivirana_varijabla>
  </DomainObject.Predmet.ProtustrankaFormatedWithAdress>
  <DomainObject.Predmet.ProtustrankaFormatedWithAdressOIB>
    <izvorni_sadrzaj> J. K. KONSTRUKCIJE d. o. o. ROVINJ, OIB 38174644889, Istarska 56, 52210 Rovinj</izvorni_sadrzaj>
    <derivirana_varijabla naziv="DomainObject.Predmet.ProtustrankaFormatedWithAdressOIB_1"> J. K. KONSTRUKCIJE d. o. o. ROVINJ, OIB 38174644889, Istarska 56, 52210 Rovinj</derivirana_varijabla>
  </DomainObject.Predmet.ProtustrankaFormatedWithAdressOIB>
  <DomainObject.Predmet.ProtustrankaWithAdress>
    <izvorni_sadrzaj>J. K. KONSTRUKCIJE d. o. o. ROVINJ Istarska 56, 52210 Rovinj</izvorni_sadrzaj>
    <derivirana_varijabla naziv="DomainObject.Predmet.ProtustrankaWithAdress_1">J. K. KONSTRUKCIJE d. o. o. ROVINJ Istarska 56, 52210 Rovinj</derivirana_varijabla>
  </DomainObject.Predmet.ProtustrankaWithAdress>
  <DomainObject.Predmet.ProtustrankaWithAdressOIB>
    <izvorni_sadrzaj>J. K. KONSTRUKCIJE d. o. o. ROVINJ, OIB 38174644889, Istarska 56, 52210 Rovinj</izvorni_sadrzaj>
    <derivirana_varijabla naziv="DomainObject.Predmet.ProtustrankaWithAdressOIB_1">J. K. KONSTRUKCIJE d. o. o. ROVINJ, OIB 38174644889, Istarska 56, 52210 Rovinj</derivirana_varijabla>
  </DomainObject.Predmet.ProtustrankaWithAdressOIB>
  <DomainObject.Predmet.ProtustrankaNazivFormated>
    <izvorni_sadrzaj>J. K. KONSTRUKCIJE d. o. o. ROVINJ</izvorni_sadrzaj>
    <derivirana_varijabla naziv="DomainObject.Predmet.ProtustrankaNazivFormated_1">J. K. KONSTRUKCIJE d. o. o. ROVINJ</derivirana_varijabla>
  </DomainObject.Predmet.ProtustrankaNazivFormated>
  <DomainObject.Predmet.ProtustrankaNazivFormatedOIB>
    <izvorni_sadrzaj>J. K. KONSTRUKCIJE d. o. o. ROVINJ, OIB 38174644889</izvorni_sadrzaj>
    <derivirana_varijabla naziv="DomainObject.Predmet.ProtustrankaNazivFormatedOIB_1">J. K. KONSTRUKCIJE d. o. o. ROVINJ, OIB 38174644889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6958.05</izvorni_sadrzaj>
    <derivirana_varijabla naziv="DomainObject.Predmet.TrenutnaVrijednost_1">6958.05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J. K. KONSTRUKCIJE d. o. o. ROVINJ</item>
    </izvorni_sadrzaj>
    <derivirana_varijabla naziv="DomainObject.Predmet.ProtuStrankaListFormated_1">
      <item>J. K. KONSTRUKCIJE d. o. o. ROVINJ</item>
    </derivirana_varijabla>
  </DomainObject.Predmet.ProtuStrankaListFormated>
  <DomainObject.Predmet.ProtuStrankaListFormatedOIB>
    <izvorni_sadrzaj>
      <item>J. K. KONSTRUKCIJE d. o. o. ROVINJ, OIB 38174644889</item>
    </izvorni_sadrzaj>
    <derivirana_varijabla naziv="DomainObject.Predmet.ProtuStrankaListFormatedOIB_1">
      <item>J. K. KONSTRUKCIJE d. o. o. ROVINJ, OIB 38174644889</item>
    </derivirana_varijabla>
  </DomainObject.Predmet.ProtuStrankaListFormatedOIB>
  <DomainObject.Predmet.ProtuStrankaListFormatedWithAdress>
    <izvorni_sadrzaj>
      <item>J. K. KONSTRUKCIJE d. o. o. ROVINJ, Istarska 56, 52210 Rovinj</item>
    </izvorni_sadrzaj>
    <derivirana_varijabla naziv="DomainObject.Predmet.ProtuStrankaListFormatedWithAdress_1">
      <item>J. K. KONSTRUKCIJE d. o. o. ROVINJ, Istarska 56, 52210 Rovinj</item>
    </derivirana_varijabla>
  </DomainObject.Predmet.ProtuStrankaListFormatedWithAdress>
  <DomainObject.Predmet.ProtuStrankaListFormatedWithAdressOIB>
    <izvorni_sadrzaj>
      <item>J. K. KONSTRUKCIJE d. o. o. ROVINJ, OIB 38174644889, Istarska 56, 52210 Rovinj</item>
    </izvorni_sadrzaj>
    <derivirana_varijabla naziv="DomainObject.Predmet.ProtuStrankaListFormatedWithAdressOIB_1">
      <item>J. K. KONSTRUKCIJE d. o. o. ROVINJ, OIB 38174644889, Istarska 56, 52210 Rovinj</item>
    </derivirana_varijabla>
  </DomainObject.Predmet.ProtuStrankaListFormatedWithAdressOIB>
  <DomainObject.Predmet.ProtuStrankaListNazivFormated>
    <izvorni_sadrzaj>
      <item>J. K. KONSTRUKCIJE d. o. o. ROVINJ</item>
    </izvorni_sadrzaj>
    <derivirana_varijabla naziv="DomainObject.Predmet.ProtuStrankaListNazivFormated_1">
      <item>J. K. KONSTRUKCIJE d. o. o. ROVINJ</item>
    </derivirana_varijabla>
  </DomainObject.Predmet.ProtuStrankaListNazivFormated>
  <DomainObject.Predmet.ProtuStrankaListNazivFormatedOIB>
    <izvorni_sadrzaj>
      <item>J. K. KONSTRUKCIJE d. o. o. ROVINJ, OIB 38174644889</item>
    </izvorni_sadrzaj>
    <derivirana_varijabla naziv="DomainObject.Predmet.ProtuStrankaListNazivFormatedOIB_1">
      <item>J. K. KONSTRUKCIJE d. o. o. ROVINJ, OIB 38174644889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St-172/2016-5</izvorni_sadrzaj>
    <derivirana_varijabla naziv="DomainObject.PoslovniBrojDokumenta_1">St-172/2016-5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J. K. KONSTRUKCIJE d. o. o. ROVINJ</izvorni_sadrzaj>
    <derivirana_varijabla naziv="DomainObject.Predmet.ProtustrankaIDrugi_1">J. K. KONSTRUKCIJE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J. K. KONSTRUKCIJE d. o. o. ROVINJ, OIB 38174644889, Istarska 56, 52210 Rovinj</izvorni_sadrzaj>
    <derivirana_varijabla naziv="DomainObject.Predmet.ProtustrankaIDrugiAdressOIB_1">J. K. KONSTRUKCIJE d. o. o. ROVINJ, OIB 38174644889,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J. K. KONSTRUKCIJE d. o. o. ROVINJ</item>
    </izvorni_sadrzaj>
    <derivirana_varijabla naziv="DomainObject.Predmet.SudioniciListNaziv_1">
      <item>FINANCIJSKA AGENCIJA, RC RIJEKA, PODRUŽNICA PULA, PULA</item>
      <item>J. K. KONSTRUKCIJE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J. K. KONSTRUKCIJE d. o. o. ROVINJ, OIB 38174644889, Istarska 56,52210 Rovinj</item>
    </izvorni_sadrzaj>
    <derivirana_varijabla naziv="DomainObject.Predmet.SudioniciListAdressOIB_1">
      <item>FINANCIJSKA AGENCIJA, RC RIJEKA, PODRUŽNICA PULA, PULA, OIB 85821130368, Giardini 5,52100 Pula</item>
      <item>J. K. KONSTRUKCIJE d. o. o. ROVINJ, OIB 38174644889,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38174644889</item>
    </izvorni_sadrzaj>
    <derivirana_varijabla naziv="DomainObject.Predmet.SudioniciListNazivOIB_1">
      <item>, OIB 85821130368</item>
      <item>, OIB 38174644889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2998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2016-04-14T06:48:00Z</dcterms:created>
  <dc:creator>Mihaela Kaligari</dc:creator>
  <cp:lastModifiedBy>Sanja Lakošeljac</cp:lastModifiedBy>
  <cp:lastPrinted>2016-04-14T06:49:00Z</cp:lastPrinted>
  <dcterms:modified xmlns:xsi="http://www.w3.org/2001/XMLSchema-instance" xsi:type="dcterms:W3CDTF">2016-04-14T07:08:00Z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