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c23af" w14:paraId="7ac23af" w:rsidRDefault="000E60FE" w:rsidP="00B542FA" w:rsidR="000E60FE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F353E4" w:rsidR="005F2AFB" w:rsidRPr="00F53100">
        <w:tc>
          <w:tcPr>
            <w:tcW w:type="dxa" w:w="3060"/>
          </w:tcPr>
          <w:p w:rsidRDefault="005F2AFB" w:rsidP="005F2AFB" w:rsidR="005F2AFB" w:rsidRPr="00F53100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F53100">
              <w:rPr>
                <w:b w:val="false"/>
                <w:bCs w:val="false"/>
                <w:sz w:val="24"/>
              </w:rPr>
              <w:t>REPUBLIKA HRVATSKA</w:t>
            </w:r>
          </w:p>
          <w:p w:rsidRDefault="005F2AFB" w:rsidP="00F353E4" w:rsidR="005F2AFB" w:rsidRPr="00F53100">
            <w:r w:rsidRPr="00F53100">
              <w:t>Trgovački sud u Zagrebu</w:t>
            </w:r>
          </w:p>
          <w:p w:rsidRDefault="005F2AFB" w:rsidP="00F353E4" w:rsidR="005F2AFB" w:rsidRPr="00F53100">
            <w:r w:rsidRPr="00F53100">
              <w:t>Zagreb, Amruševa 2/II</w:t>
            </w:r>
          </w:p>
        </w:tc>
      </w:tr>
    </w:tbl>
    <w:p w:rsidRDefault="00782AD8" w:rsidP="00782AD8" w:rsidR="00782AD8" w:rsidRPr="00E974B3">
      <w:pPr>
        <w:jc w:val="right"/>
      </w:pPr>
      <w:r>
        <w:t>85</w:t>
      </w:r>
      <w:r w:rsidRPr="00E974B3">
        <w:t>.</w:t>
      </w:r>
      <w:r w:rsidRPr="00E974B3">
        <w:rPr>
          <w:b/>
        </w:rPr>
        <w:t xml:space="preserve"> </w:t>
      </w:r>
      <w:r w:rsidRPr="00E974B3">
        <w:t>St-</w:t>
      </w:r>
      <w:r w:rsidR="00040EAC">
        <w:t>867</w:t>
      </w:r>
      <w:r w:rsidRPr="00E974B3">
        <w:t>/1</w:t>
      </w:r>
      <w:r w:rsidR="00040EAC">
        <w:t>8</w:t>
      </w:r>
    </w:p>
    <w:p w:rsidRDefault="00782AD8" w:rsidP="00782AD8" w:rsidR="00782AD8" w:rsidRPr="00E974B3">
      <w:pPr>
        <w:jc w:val="center"/>
      </w:pPr>
      <w:r w:rsidRPr="00E974B3">
        <w:t>R E P U B L I K A   H R V A T S K A</w:t>
      </w:r>
    </w:p>
    <w:p w:rsidRDefault="00782AD8" w:rsidP="00782AD8" w:rsidR="00782AD8" w:rsidRPr="00E974B3">
      <w:pPr>
        <w:ind w:left="2880"/>
        <w:jc w:val="right"/>
      </w:pPr>
    </w:p>
    <w:p w:rsidRDefault="00782AD8" w:rsidP="00782AD8" w:rsidR="00782AD8" w:rsidRPr="00E974B3">
      <w:pPr>
        <w:ind w:left="2880"/>
        <w:jc w:val="center"/>
      </w:pPr>
      <w:r w:rsidRPr="00E974B3">
        <w:t xml:space="preserve">R J E Š E NJ E </w:t>
      </w:r>
      <w:r w:rsidRPr="00E974B3">
        <w:tab/>
      </w:r>
      <w:r w:rsidRPr="00E974B3">
        <w:tab/>
      </w:r>
      <w:r w:rsidRPr="00E974B3">
        <w:tab/>
      </w:r>
      <w:r w:rsidRPr="00E974B3">
        <w:tab/>
      </w:r>
      <w:r w:rsidRPr="00E974B3">
        <w:tab/>
      </w:r>
    </w:p>
    <w:p w:rsidRDefault="00782AD8" w:rsidP="00782AD8" w:rsidR="00782AD8" w:rsidRPr="00E974B3">
      <w:pPr>
        <w:jc w:val="both"/>
      </w:pPr>
      <w:r w:rsidRPr="00E974B3">
        <w:tab/>
      </w:r>
    </w:p>
    <w:p w:rsidRDefault="00F6271E" w:rsidP="00782AD8" w:rsidR="00782AD8" w:rsidRPr="00E974B3">
      <w:pPr>
        <w:ind w:firstLine="708"/>
        <w:jc w:val="both"/>
      </w:pPr>
      <w:r w:rsidRPr="000071A1">
        <w:rPr>
          <w:lang w:val="pt-BR"/>
        </w:rPr>
        <w:t xml:space="preserve">Trgovački sud u Zagrebu, po sucu mr.sc. Ivani Koštarić Fegeš, u predstečajnom postupku u povodu prijedloga dužnika </w:t>
      </w:r>
      <w:r>
        <w:rPr>
          <w:lang w:val="pt-BR"/>
        </w:rPr>
        <w:t xml:space="preserve">SERVICE ATELIER AQUA j.d.o.o., Zagreb, Školski prilaz 3, OIB: </w:t>
      </w:r>
      <w:r w:rsidRPr="005745A7">
        <w:t>71735299887</w:t>
      </w:r>
      <w:r w:rsidRPr="000071A1">
        <w:t>,</w:t>
      </w:r>
      <w:r>
        <w:t xml:space="preserve"> kojeg zastupa punomoćnik Pavao Mrkonjić, odvjetnik u Zagrebu, Ante Topić Mimare 24</w:t>
      </w:r>
      <w:r w:rsidR="00782AD8" w:rsidRPr="00E974B3">
        <w:t>,</w:t>
      </w:r>
      <w:r>
        <w:t xml:space="preserve"> 11. lipnja 2018.</w:t>
      </w:r>
    </w:p>
    <w:p w:rsidRDefault="00AB0EC3" w:rsidP="00076114" w:rsidR="00AB0EC3" w:rsidRPr="00D57D9F"/>
    <w:p w:rsidRDefault="00076114" w:rsidP="00664F42" w:rsidR="00076114" w:rsidRPr="00D57D9F">
      <w:pPr>
        <w:jc w:val="center"/>
      </w:pPr>
      <w:r w:rsidRPr="00D57D9F">
        <w:t>r i j e š i o    j e</w:t>
      </w:r>
    </w:p>
    <w:p w:rsidRDefault="00664F42" w:rsidP="00664F42" w:rsidR="00664F42" w:rsidRPr="00D57D9F"/>
    <w:p w:rsidRDefault="006B1519" w:rsidP="00EE1866" w:rsidR="006B1519" w:rsidRPr="006B1519">
      <w:pPr>
        <w:ind w:firstLine="708"/>
        <w:jc w:val="both"/>
      </w:pPr>
      <w:r w:rsidRPr="006B1519">
        <w:t xml:space="preserve">Odbija se </w:t>
      </w:r>
      <w:r w:rsidR="00E40D07">
        <w:t>osobni</w:t>
      </w:r>
      <w:r w:rsidRPr="006B1519">
        <w:t xml:space="preserve"> zahtjev za razrješenje </w:t>
      </w:r>
      <w:r w:rsidR="00480AAD">
        <w:t xml:space="preserve">dužnosti </w:t>
      </w:r>
      <w:r w:rsidR="00EE1866">
        <w:t>povjerenika</w:t>
      </w:r>
      <w:r w:rsidRPr="006B1519">
        <w:t xml:space="preserve"> </w:t>
      </w:r>
      <w:r w:rsidR="00EE1866">
        <w:t xml:space="preserve">Marijana Belania, Križevci, I. Z. Dijankovečkog 4, OIB: 73806587468 od 6. lipnja 2018., </w:t>
      </w:r>
      <w:r w:rsidR="00480AAD" w:rsidRPr="006B1519">
        <w:t>kao neosnovan</w:t>
      </w:r>
      <w:r w:rsidR="00480AAD">
        <w:t>.</w:t>
      </w:r>
    </w:p>
    <w:p w:rsidRDefault="00577630" w:rsidP="00664F42" w:rsidR="00577630">
      <w:pPr>
        <w:jc w:val="center"/>
      </w:pPr>
    </w:p>
    <w:p w:rsidRDefault="00076114" w:rsidP="00664F42" w:rsidR="00076114" w:rsidRPr="00D57D9F">
      <w:pPr>
        <w:jc w:val="center"/>
      </w:pPr>
      <w:r w:rsidRPr="00D57D9F">
        <w:t>Obrazloženje</w:t>
      </w:r>
    </w:p>
    <w:p w:rsidRDefault="006B1519" w:rsidP="00076114" w:rsidR="006B1519"/>
    <w:p w:rsidRDefault="006B1519" w:rsidP="00301A8E" w:rsidR="006A28E5">
      <w:pPr>
        <w:jc w:val="both"/>
      </w:pPr>
      <w:r>
        <w:tab/>
      </w:r>
      <w:r w:rsidRPr="006B1519">
        <w:t xml:space="preserve">Rješenjem </w:t>
      </w:r>
      <w:r w:rsidR="00480AAD">
        <w:t>suda poslovni broj St-</w:t>
      </w:r>
      <w:r w:rsidR="00577630">
        <w:t>867</w:t>
      </w:r>
      <w:r w:rsidR="00480AAD">
        <w:t>/1</w:t>
      </w:r>
      <w:r w:rsidR="00577630">
        <w:t>8</w:t>
      </w:r>
      <w:r w:rsidR="00480AAD">
        <w:t xml:space="preserve"> od </w:t>
      </w:r>
      <w:r w:rsidR="00577630">
        <w:t>3</w:t>
      </w:r>
      <w:r w:rsidR="00E40D07">
        <w:t xml:space="preserve">. </w:t>
      </w:r>
      <w:r w:rsidR="00577630">
        <w:t>svibnja</w:t>
      </w:r>
      <w:r w:rsidR="00480AAD">
        <w:t xml:space="preserve"> </w:t>
      </w:r>
      <w:r w:rsidR="00E40D07">
        <w:t>201</w:t>
      </w:r>
      <w:r w:rsidR="00577630">
        <w:t>8</w:t>
      </w:r>
      <w:r>
        <w:t xml:space="preserve">. sud je </w:t>
      </w:r>
      <w:r w:rsidR="00E40D07">
        <w:t>imenovao</w:t>
      </w:r>
      <w:r>
        <w:t xml:space="preserve"> </w:t>
      </w:r>
      <w:r w:rsidR="0052598D">
        <w:t>Marijana Belania, Križevci, I. Z. Dijankovečkog 4, OIB: 73806587468</w:t>
      </w:r>
      <w:r w:rsidR="00FA7386">
        <w:t xml:space="preserve">, </w:t>
      </w:r>
      <w:r w:rsidR="00E40D07">
        <w:t>za</w:t>
      </w:r>
      <w:r>
        <w:t xml:space="preserve"> </w:t>
      </w:r>
      <w:r w:rsidR="0052598D">
        <w:t>povjerenika u ovom predstečajnom postupku</w:t>
      </w:r>
      <w:r w:rsidRPr="006B1519">
        <w:t>.</w:t>
      </w:r>
      <w:r w:rsidR="00301A8E">
        <w:t xml:space="preserve"> </w:t>
      </w:r>
      <w:r w:rsidR="006A28E5">
        <w:t xml:space="preserve">Povjerenik je </w:t>
      </w:r>
      <w:r w:rsidR="00767F0B" w:rsidRPr="0046354F">
        <w:t>izabran metodom slučajnog odabira s</w:t>
      </w:r>
      <w:r w:rsidR="00767F0B">
        <w:t xml:space="preserve"> liste A stečajnih upravitelja u skladu s </w:t>
      </w:r>
      <w:r w:rsidR="00767F0B" w:rsidRPr="0046354F">
        <w:t>odredb</w:t>
      </w:r>
      <w:r w:rsidR="00767F0B">
        <w:t>om</w:t>
      </w:r>
      <w:r w:rsidR="00767F0B" w:rsidRPr="0046354F">
        <w:t xml:space="preserve"> čl</w:t>
      </w:r>
      <w:r w:rsidR="006A28E5">
        <w:t>anka</w:t>
      </w:r>
      <w:r w:rsidR="00767F0B" w:rsidRPr="0046354F">
        <w:t xml:space="preserve"> 84. st.</w:t>
      </w:r>
      <w:r w:rsidR="00767F0B">
        <w:t xml:space="preserve"> </w:t>
      </w:r>
      <w:r w:rsidR="00767F0B" w:rsidRPr="0046354F">
        <w:t xml:space="preserve">1. </w:t>
      </w:r>
      <w:r w:rsidR="00767F0B">
        <w:t>Stečajnog zakona („Narodne novine“ broj</w:t>
      </w:r>
      <w:r w:rsidR="00767F0B" w:rsidRPr="006B1519">
        <w:t xml:space="preserve"> 71/15</w:t>
      </w:r>
      <w:r w:rsidR="006A28E5">
        <w:t>. i 104/17.</w:t>
      </w:r>
      <w:r w:rsidR="00767F0B" w:rsidRPr="006B1519">
        <w:t>, dalje</w:t>
      </w:r>
      <w:r w:rsidR="00767F0B">
        <w:t xml:space="preserve">: SZ) </w:t>
      </w:r>
      <w:r w:rsidR="00767F0B" w:rsidRPr="0046354F">
        <w:t xml:space="preserve">u vezi </w:t>
      </w:r>
      <w:r w:rsidR="00767F0B">
        <w:t xml:space="preserve">s </w:t>
      </w:r>
      <w:r w:rsidR="00767F0B" w:rsidRPr="0046354F">
        <w:t>odredb</w:t>
      </w:r>
      <w:r w:rsidR="00767F0B">
        <w:t xml:space="preserve">om </w:t>
      </w:r>
      <w:r w:rsidR="006A28E5">
        <w:t>članka 91. stavka 8. i članka 23. stavka 3. SZ-a</w:t>
      </w:r>
      <w:r w:rsidR="0028686A">
        <w:t>.</w:t>
      </w:r>
    </w:p>
    <w:p w:rsidRDefault="006A28E5" w:rsidP="00301A8E" w:rsidR="006A28E5">
      <w:pPr>
        <w:jc w:val="both"/>
      </w:pPr>
    </w:p>
    <w:p w:rsidRDefault="006B1519" w:rsidP="00681792" w:rsidR="000C721A">
      <w:pPr>
        <w:jc w:val="both"/>
      </w:pPr>
      <w:r w:rsidRPr="006B1519">
        <w:tab/>
        <w:t xml:space="preserve">Podneskom od </w:t>
      </w:r>
      <w:r w:rsidR="000C721A">
        <w:t>6. lipnja</w:t>
      </w:r>
      <w:r w:rsidR="00E40D07">
        <w:t xml:space="preserve"> 201</w:t>
      </w:r>
      <w:r w:rsidR="000C721A">
        <w:t>8</w:t>
      </w:r>
      <w:r w:rsidRPr="006B1519">
        <w:t xml:space="preserve">. </w:t>
      </w:r>
      <w:r w:rsidR="000C721A">
        <w:t xml:space="preserve">povjerenik je </w:t>
      </w:r>
      <w:r>
        <w:t>obavijestio sud kako</w:t>
      </w:r>
      <w:r w:rsidR="000C721A">
        <w:t>"zbog duže bolesti i poodmakle dobi" nije u mogućnosti obavljati posao povjerenik</w:t>
      </w:r>
      <w:r w:rsidR="00A920DE">
        <w:t>a</w:t>
      </w:r>
      <w:r w:rsidR="000C721A">
        <w:t xml:space="preserve"> zbog čega traži razrješenje. Dodatno je naveo kako je 19. veljače 2018. navršio 65 godina i da je s obzirom na zdravstveno stanje, po rješenju Hrvatskog zavoda za mirovinsko osiguranje od 2. ožujka 2018., poslan u mirovinu.</w:t>
      </w:r>
    </w:p>
    <w:p w:rsidRDefault="000C721A" w:rsidP="00681792" w:rsidR="000C721A">
      <w:pPr>
        <w:jc w:val="both"/>
      </w:pPr>
    </w:p>
    <w:p w:rsidRDefault="00A920DE" w:rsidP="00E70CBD" w:rsidR="00E70CBD" w:rsidRPr="006B1519">
      <w:pPr>
        <w:ind w:firstLine="708"/>
        <w:jc w:val="both"/>
      </w:pPr>
      <w:r w:rsidRPr="001F0DCA">
        <w:t>Prema odredbi čl</w:t>
      </w:r>
      <w:r>
        <w:t>anaka</w:t>
      </w:r>
      <w:r w:rsidRPr="001F0DCA">
        <w:t xml:space="preserve"> 91. st</w:t>
      </w:r>
      <w:r>
        <w:t>avak</w:t>
      </w:r>
      <w:r w:rsidRPr="001F0DCA">
        <w:t xml:space="preserve"> 5. Stečajnog </w:t>
      </w:r>
      <w:r>
        <w:t>zakona („Narodne novine“ broj 71</w:t>
      </w:r>
      <w:r w:rsidRPr="001F0DCA">
        <w:t>/15</w:t>
      </w:r>
      <w:r>
        <w:t xml:space="preserve"> i </w:t>
      </w:r>
      <w:r w:rsidRPr="00165408">
        <w:t>104/17</w:t>
      </w:r>
      <w:r w:rsidRPr="001F0DCA">
        <w:t>, dalje</w:t>
      </w:r>
      <w:r>
        <w:t>: SZ</w:t>
      </w:r>
      <w:r w:rsidRPr="001F0DCA">
        <w:t>) sud može razriješiti stečajnoga upravitelja na osobni zahtje</w:t>
      </w:r>
      <w:r>
        <w:t>v. Odredbe SZ-a o stečajnom upravitelju na odgovarajući se način primjenjuju na povjerenika (čl</w:t>
      </w:r>
      <w:r w:rsidR="00D659B2">
        <w:t>anak</w:t>
      </w:r>
      <w:r>
        <w:t xml:space="preserve"> 23. st</w:t>
      </w:r>
      <w:r w:rsidR="00D659B2">
        <w:t>avak</w:t>
      </w:r>
      <w:r>
        <w:t xml:space="preserve"> 3. SZ). </w:t>
      </w:r>
      <w:r w:rsidR="00A623AB">
        <w:t>P</w:t>
      </w:r>
      <w:r w:rsidR="00A623AB" w:rsidRPr="006B1519">
        <w:t xml:space="preserve">rilikom donošenja odluke </w:t>
      </w:r>
      <w:r w:rsidR="00A623AB">
        <w:t>sud je ovlašten ocjenjivati osnovanost razloga za razrješenje stečajnog upravitelja (pravno shvaćanje Visokog trgovačkog suda Republike Hrvatske prihvaćeno na 26. sjednici Odjela trgovačkih i ostalih sporova Visokog trgovačkog suda Republike Hrvatske održanoj 5. prosinca 2016.)</w:t>
      </w:r>
      <w:r w:rsidR="00E70CBD">
        <w:t>.</w:t>
      </w:r>
    </w:p>
    <w:p w:rsidRDefault="00A623AB" w:rsidP="00A623AB" w:rsidR="00A623AB">
      <w:pPr>
        <w:ind w:firstLine="708"/>
        <w:jc w:val="both"/>
      </w:pPr>
    </w:p>
    <w:p w:rsidRDefault="00EB2D32" w:rsidP="004D6C5B" w:rsidR="00474235">
      <w:pPr>
        <w:ind w:firstLine="708"/>
        <w:jc w:val="both"/>
      </w:pPr>
      <w:r>
        <w:t xml:space="preserve">U konkretnom slučaju </w:t>
      </w:r>
      <w:r w:rsidR="00A920DE">
        <w:t>povjerenik Marijan Belani</w:t>
      </w:r>
      <w:r w:rsidR="000907E6">
        <w:t xml:space="preserve"> u svom zahtjevu za razrješenje samo </w:t>
      </w:r>
      <w:r w:rsidR="006713B6">
        <w:t>navodi</w:t>
      </w:r>
      <w:r w:rsidR="000907E6">
        <w:t xml:space="preserve"> kako </w:t>
      </w:r>
      <w:r w:rsidR="00A920DE">
        <w:t>"zbog duže bolesti i poodmakle dobi" nije u mogućnosti obavljati posao povjerenika</w:t>
      </w:r>
      <w:r w:rsidR="006713B6">
        <w:t xml:space="preserve">. Međutim, navedenu tvrdnju </w:t>
      </w:r>
      <w:r w:rsidR="00A920DE">
        <w:t>povjerenik</w:t>
      </w:r>
      <w:r w:rsidR="006713B6">
        <w:t xml:space="preserve"> ničim ne dokazuje. </w:t>
      </w:r>
      <w:r w:rsidR="007E1171">
        <w:t>D</w:t>
      </w:r>
      <w:r w:rsidR="006713B6">
        <w:t xml:space="preserve">rugim riječima, </w:t>
      </w:r>
      <w:r w:rsidR="00A920DE">
        <w:t>povjerenik</w:t>
      </w:r>
      <w:r w:rsidR="006713B6">
        <w:t xml:space="preserve"> u konkretnom slučaju nije dostavio dokaze u prilog svoje tvrdnje </w:t>
      </w:r>
      <w:r w:rsidR="00707D67">
        <w:t xml:space="preserve">o </w:t>
      </w:r>
      <w:r w:rsidR="00474235">
        <w:t xml:space="preserve">svom </w:t>
      </w:r>
      <w:r w:rsidR="00474235">
        <w:lastRenderedPageBreak/>
        <w:t>zdravstvenom stanju, odnosno o "dužoj bolesti i poodmakloj dobi" koje bi ga sprečavale obavljanja dužnosti povjerenika u ovom predstečajnom postupku.</w:t>
      </w:r>
    </w:p>
    <w:p w:rsidRDefault="00707D67" w:rsidP="004D6C5B" w:rsidR="006B1519">
      <w:pPr>
        <w:ind w:firstLine="708"/>
        <w:jc w:val="both"/>
      </w:pPr>
      <w:r>
        <w:t>Nadalje, iz</w:t>
      </w:r>
      <w:r w:rsidR="00474235">
        <w:t xml:space="preserve"> odredbe članka</w:t>
      </w:r>
      <w:r w:rsidR="004D6C5B">
        <w:t xml:space="preserve"> 2. st</w:t>
      </w:r>
      <w:r w:rsidR="00474235">
        <w:t>avka</w:t>
      </w:r>
      <w:r w:rsidR="006B1519" w:rsidRPr="006B1519">
        <w:t xml:space="preserve"> 1. Pravilnika o utvrđivanju l</w:t>
      </w:r>
      <w:r w:rsidR="004D6C5B">
        <w:t xml:space="preserve">iste stečajnih upravitelja („Narodne novine“ broj </w:t>
      </w:r>
      <w:r w:rsidR="006B1519" w:rsidRPr="006B1519">
        <w:t xml:space="preserve">104/15, dalje: Pravilnik) </w:t>
      </w:r>
      <w:r w:rsidR="004D6C5B">
        <w:t xml:space="preserve">proizlazi kako </w:t>
      </w:r>
      <w:r w:rsidR="006B1519" w:rsidRPr="006B1519">
        <w:t>liste stečajnih upravitelja utvrđuje ministar nadležan za poslove pravosuđa.</w:t>
      </w:r>
    </w:p>
    <w:p w:rsidRDefault="006B1519" w:rsidP="004D6C5B" w:rsidR="006B1519">
      <w:pPr>
        <w:ind w:firstLine="708"/>
        <w:jc w:val="both"/>
      </w:pPr>
      <w:r w:rsidRPr="006B1519">
        <w:t xml:space="preserve">Prethodno, da bi Ministar nadležan za poslove pravosuđa mogao donijeti rješenje </w:t>
      </w:r>
      <w:r w:rsidR="004D6C5B">
        <w:t>na temelju</w:t>
      </w:r>
      <w:r w:rsidRPr="006B1519">
        <w:t xml:space="preserve"> kojeg se stečajni upravitelj upisuje na listu stečajnih uprav</w:t>
      </w:r>
      <w:r w:rsidR="00FE11D7">
        <w:t xml:space="preserve">itelja za područje nadležnosti </w:t>
      </w:r>
      <w:r w:rsidRPr="006B1519">
        <w:t>trgovačkog suda (čl</w:t>
      </w:r>
      <w:r w:rsidR="00474235">
        <w:t>anak</w:t>
      </w:r>
      <w:r w:rsidRPr="006B1519">
        <w:t xml:space="preserve"> 2. st</w:t>
      </w:r>
      <w:r w:rsidR="00474235">
        <w:t>avak</w:t>
      </w:r>
      <w:r w:rsidRPr="006B1519">
        <w:t xml:space="preserve"> 2. Pravilnika), pa tako i za područje nadležnosti Trgovačkog suda u Zagrebu, stečajni upravitelj podnosi zahtjev za upis na listu A ili listu B stečajnih upravitelja ministru nadležnom za poslove pravosuđa (čl</w:t>
      </w:r>
      <w:r w:rsidR="00474235">
        <w:t>anak</w:t>
      </w:r>
      <w:r w:rsidRPr="006B1519">
        <w:t xml:space="preserve"> 6. st</w:t>
      </w:r>
      <w:r w:rsidR="00474235">
        <w:t>avak</w:t>
      </w:r>
      <w:r w:rsidRPr="006B1519">
        <w:t xml:space="preserve"> 1. Pravilnika).</w:t>
      </w:r>
    </w:p>
    <w:p w:rsidRDefault="006B1519" w:rsidP="004D6C5B" w:rsidR="006B1519">
      <w:pPr>
        <w:ind w:firstLine="708"/>
        <w:jc w:val="both"/>
      </w:pPr>
      <w:r w:rsidRPr="006B1519">
        <w:t>Zahtjev za upis na listu stečajnih upravitelja iz čl</w:t>
      </w:r>
      <w:r w:rsidR="00474235">
        <w:t xml:space="preserve">anak </w:t>
      </w:r>
      <w:r w:rsidRPr="006B1519">
        <w:t>6. st</w:t>
      </w:r>
      <w:r w:rsidR="00474235">
        <w:t>avak</w:t>
      </w:r>
      <w:r w:rsidR="00707D67">
        <w:t xml:space="preserve"> </w:t>
      </w:r>
      <w:r w:rsidRPr="006B1519">
        <w:t>1. Pravilnika predstavlja, po mišljenju ovog suda, anticipiranu suglasnost stečajnog upravitelja za svojim imenovanje</w:t>
      </w:r>
      <w:r w:rsidR="009D27B4">
        <w:t>m</w:t>
      </w:r>
      <w:r w:rsidRPr="006B1519">
        <w:t xml:space="preserve"> metodom slučajnog odabira (čl</w:t>
      </w:r>
      <w:r w:rsidR="00474235">
        <w:t>anak</w:t>
      </w:r>
      <w:r w:rsidRPr="006B1519">
        <w:t xml:space="preserve"> 84. st</w:t>
      </w:r>
      <w:r w:rsidR="00474235">
        <w:t>avak</w:t>
      </w:r>
      <w:r w:rsidR="00707D67">
        <w:t xml:space="preserve"> 1. SZ</w:t>
      </w:r>
      <w:r w:rsidRPr="006B1519">
        <w:t>) u svim stečajnim predmetima određenog trgovačkog suda za kojeg je stečajni upr</w:t>
      </w:r>
      <w:r w:rsidR="009D27B4">
        <w:t>avitelj stavio zahtjev za upis.</w:t>
      </w:r>
    </w:p>
    <w:p w:rsidRDefault="006B1519" w:rsidP="004D6C5B" w:rsidR="006B1519" w:rsidRPr="006B1519">
      <w:pPr>
        <w:ind w:firstLine="708"/>
        <w:jc w:val="both"/>
      </w:pPr>
      <w:r w:rsidRPr="006B1519">
        <w:t>Odredbom čl</w:t>
      </w:r>
      <w:r w:rsidR="00474235">
        <w:t>anka</w:t>
      </w:r>
      <w:r w:rsidR="004D6C5B">
        <w:t xml:space="preserve"> 7. st</w:t>
      </w:r>
      <w:r w:rsidR="00474235">
        <w:t>avka</w:t>
      </w:r>
      <w:r w:rsidR="00707D67">
        <w:t xml:space="preserve"> 1. </w:t>
      </w:r>
      <w:r w:rsidRPr="006B1519">
        <w:t xml:space="preserve">Pravilnika je propisano kako se </w:t>
      </w:r>
      <w:r w:rsidR="00E40D07">
        <w:t>stečajni upravitelj s</w:t>
      </w:r>
      <w:r w:rsidRPr="006B1519">
        <w:t xml:space="preserve"> liste stečajnih upravitelja briše na osobni zahtjev i po službenoj dužnosti, a rješenje o upisu i brisanju s liste stečajnih upravitelja donosi ministar nadležan za poslove pravosuđa (čl</w:t>
      </w:r>
      <w:r w:rsidR="00474235">
        <w:t>anak</w:t>
      </w:r>
      <w:r w:rsidRPr="006B1519">
        <w:t xml:space="preserve"> 8. st</w:t>
      </w:r>
      <w:r w:rsidR="00474235">
        <w:t>avak</w:t>
      </w:r>
      <w:r w:rsidRPr="006B1519">
        <w:t xml:space="preserve"> 1. Pravilnika).</w:t>
      </w:r>
    </w:p>
    <w:p w:rsidRDefault="006B1519" w:rsidP="004D6C5B" w:rsidR="006B1519" w:rsidRPr="006B1519">
      <w:pPr>
        <w:ind w:firstLine="708"/>
        <w:jc w:val="both"/>
      </w:pPr>
      <w:r w:rsidRPr="006B1519">
        <w:t>Anticipirana suglasnost stečajnog upravitelja za svojim imenovanje</w:t>
      </w:r>
      <w:r w:rsidR="00E40D07">
        <w:t>m</w:t>
      </w:r>
      <w:r w:rsidRPr="006B1519">
        <w:t xml:space="preserve"> metodom slučajnog odabira u svim stečajnim predmetima određenog trgovačkog suda za kojeg je stečajni upravitelj stavio zahtjev za upis postoji sve do donošenja odluke ministra nadležnog za poslove pravosuđa o brisanju stečajnog upravitelja sa liste stečajnih upravitelja.</w:t>
      </w:r>
    </w:p>
    <w:p w:rsidRDefault="003D575A" w:rsidP="004D6C5B" w:rsidR="003D575A">
      <w:pPr>
        <w:ind w:firstLine="708"/>
        <w:jc w:val="both"/>
      </w:pPr>
      <w:r>
        <w:t>S</w:t>
      </w:r>
      <w:r w:rsidRPr="006B1519">
        <w:t>ve dok se</w:t>
      </w:r>
      <w:r w:rsidR="009D27B4">
        <w:t xml:space="preserve"> stečajni upravitelj ne briše s</w:t>
      </w:r>
      <w:r w:rsidRPr="006B1519">
        <w:t xml:space="preserve"> liste stečajnih upravitelja kandidira </w:t>
      </w:r>
      <w:r w:rsidR="00A71872">
        <w:t xml:space="preserve">se </w:t>
      </w:r>
      <w:r w:rsidRPr="006B1519">
        <w:t>za stečajnog upravitelja metodom slučajnog odabira (čl</w:t>
      </w:r>
      <w:r w:rsidR="008F7EAA">
        <w:t>anak</w:t>
      </w:r>
      <w:r>
        <w:t xml:space="preserve"> 84. st</w:t>
      </w:r>
      <w:r w:rsidR="008F7EAA">
        <w:t>avak</w:t>
      </w:r>
      <w:r w:rsidRPr="006B1519">
        <w:t xml:space="preserve"> 1. SZ) i na njega se odnose prava i dužnosti stečajnog upravitelja</w:t>
      </w:r>
      <w:r w:rsidR="00A71872">
        <w:t>, odnosno privremenog stečajnog upravitelja</w:t>
      </w:r>
      <w:r w:rsidRPr="006B1519">
        <w:t xml:space="preserve"> propisana </w:t>
      </w:r>
      <w:r w:rsidR="00A71872">
        <w:t>odredbama SZ-a</w:t>
      </w:r>
      <w:r>
        <w:t>. Pravni je temelj</w:t>
      </w:r>
      <w:r w:rsidRPr="006B1519">
        <w:t xml:space="preserve"> brisanja stečajnog upravitelja sa liste stečajnih upravitelja rješenje ministra nadležnog za poslove pravosuđa (članak 8. stavak 1. SZ</w:t>
      </w:r>
      <w:r>
        <w:t>)</w:t>
      </w:r>
      <w:r w:rsidRPr="006B1519">
        <w:t>.</w:t>
      </w:r>
    </w:p>
    <w:p w:rsidRDefault="006B1519" w:rsidP="00202DB5" w:rsidR="001E76AD">
      <w:pPr>
        <w:ind w:firstLine="708"/>
        <w:jc w:val="both"/>
      </w:pPr>
      <w:r w:rsidRPr="006B1519">
        <w:t xml:space="preserve">U konkretnom slučaju uvidom u e-oglasnu ploču ovog suda utvrđeno je da se na dan donošenja ovog rješenja </w:t>
      </w:r>
      <w:r w:rsidR="00474235">
        <w:t>Marijan Belani iz Križevaca</w:t>
      </w:r>
      <w:r w:rsidRPr="006B1519">
        <w:t xml:space="preserve"> </w:t>
      </w:r>
      <w:r w:rsidR="001E76AD">
        <w:t xml:space="preserve">još uvijek </w:t>
      </w:r>
      <w:r w:rsidRPr="006B1519">
        <w:t>nalazi na listi</w:t>
      </w:r>
      <w:r w:rsidR="004D6C5B">
        <w:t xml:space="preserve"> A</w:t>
      </w:r>
      <w:r w:rsidRPr="006B1519">
        <w:t xml:space="preserve"> stečajnih upravitelja za područje Trgovačkog suda u Zagrebu.</w:t>
      </w:r>
      <w:r w:rsidR="00A71872">
        <w:t xml:space="preserve"> </w:t>
      </w:r>
      <w:r w:rsidR="001E76AD">
        <w:t>O</w:t>
      </w:r>
      <w:r w:rsidR="00AB51ED">
        <w:t>dlazak u mirovinu</w:t>
      </w:r>
      <w:r w:rsidR="001E76AD">
        <w:t xml:space="preserve">, koju činjenicu </w:t>
      </w:r>
      <w:r w:rsidR="00FA66B1">
        <w:t>povjerenik</w:t>
      </w:r>
      <w:r w:rsidR="001E76AD">
        <w:t xml:space="preserve"> u konkretnom slučaju nije niti dokazao, </w:t>
      </w:r>
      <w:r w:rsidR="00AB51ED">
        <w:t>nije razlog</w:t>
      </w:r>
      <w:r w:rsidR="001B5B40">
        <w:t xml:space="preserve"> koji onemogućava rad</w:t>
      </w:r>
      <w:r w:rsidR="00202DB5">
        <w:t xml:space="preserve"> ili utječe na (ne)sposobnost</w:t>
      </w:r>
      <w:r w:rsidR="001B5B40">
        <w:t xml:space="preserve"> </w:t>
      </w:r>
      <w:r w:rsidR="001E76AD">
        <w:t xml:space="preserve">privremenog </w:t>
      </w:r>
      <w:r w:rsidR="001B5B40">
        <w:t>stečajnog upravitelja</w:t>
      </w:r>
      <w:r w:rsidR="00202DB5">
        <w:t xml:space="preserve"> obnašati dužnost</w:t>
      </w:r>
      <w:r w:rsidR="001B5B40">
        <w:t xml:space="preserve"> u konkretnom stečajnom postupku, a nije ni razlog </w:t>
      </w:r>
      <w:r w:rsidR="00202DB5">
        <w:t>za brisanje stečajnog upravitelja s liste stečajnih upr</w:t>
      </w:r>
      <w:r w:rsidR="001E76AD">
        <w:t>avitelja po službenoj dužnosti</w:t>
      </w:r>
      <w:r w:rsidR="00FA66B1">
        <w:t xml:space="preserve"> (članak</w:t>
      </w:r>
      <w:r w:rsidR="009D27B4">
        <w:t xml:space="preserve"> 81. SZ</w:t>
      </w:r>
      <w:r w:rsidR="00FA66D3">
        <w:t>)</w:t>
      </w:r>
      <w:r w:rsidR="001E76AD">
        <w:t>.</w:t>
      </w:r>
    </w:p>
    <w:p w:rsidRDefault="00CE20AC" w:rsidP="00D659B2" w:rsidR="00D659B2">
      <w:pPr>
        <w:ind w:firstLine="708"/>
        <w:jc w:val="both"/>
      </w:pPr>
      <w:r>
        <w:t>S</w:t>
      </w:r>
      <w:r w:rsidR="001E76AD">
        <w:t>toga je, uzevši u obzir navedeno, na temelju odredbe čl</w:t>
      </w:r>
      <w:r w:rsidR="00FA66B1">
        <w:t>anka</w:t>
      </w:r>
      <w:r w:rsidR="001E76AD">
        <w:t xml:space="preserve"> 91. st</w:t>
      </w:r>
      <w:r w:rsidR="00FA66B1">
        <w:t>avka</w:t>
      </w:r>
      <w:r w:rsidR="001E76AD">
        <w:t xml:space="preserve"> 6. </w:t>
      </w:r>
      <w:r w:rsidR="00FA66B1">
        <w:t>u vezi o</w:t>
      </w:r>
      <w:r w:rsidR="00D659B2">
        <w:t>dredbom članka članka 23. stavka 3. SZ-a</w:t>
      </w:r>
      <w:r w:rsidR="00FE11D7">
        <w:t>, odlučeno kao u izreci ovog rješenja.</w:t>
      </w:r>
    </w:p>
    <w:p w:rsidRDefault="001E76AD" w:rsidP="00202DB5" w:rsidR="001E76AD">
      <w:pPr>
        <w:ind w:firstLine="708"/>
        <w:jc w:val="both"/>
      </w:pPr>
    </w:p>
    <w:p w:rsidRDefault="00664F42" w:rsidP="00664F42" w:rsidR="00076114" w:rsidRPr="00D57D9F">
      <w:pPr>
        <w:jc w:val="center"/>
      </w:pPr>
      <w:r w:rsidRPr="00D57D9F">
        <w:t xml:space="preserve">U </w:t>
      </w:r>
      <w:r w:rsidR="00076114" w:rsidRPr="00D57D9F">
        <w:t>Zagreb</w:t>
      </w:r>
      <w:r w:rsidR="00EC3788" w:rsidRPr="00D57D9F">
        <w:t xml:space="preserve">u </w:t>
      </w:r>
      <w:r w:rsidR="00F6271E">
        <w:t>11</w:t>
      </w:r>
      <w:r w:rsidR="00202DB5">
        <w:t xml:space="preserve">. </w:t>
      </w:r>
      <w:r w:rsidR="00F6271E">
        <w:t>lipnja</w:t>
      </w:r>
      <w:r w:rsidR="00202DB5">
        <w:t xml:space="preserve"> 201</w:t>
      </w:r>
      <w:r w:rsidR="00F6271E">
        <w:t>8</w:t>
      </w:r>
      <w:r w:rsidR="00076114" w:rsidRPr="00D57D9F">
        <w:t>.</w:t>
      </w:r>
    </w:p>
    <w:p w:rsidRDefault="00301A8E" w:rsidP="00301A8E" w:rsidR="00076114" w:rsidRPr="00D57D9F">
      <w:pPr>
        <w:ind w:firstLine="708" w:left="6372"/>
      </w:pPr>
      <w:r>
        <w:t>Sudac:</w:t>
      </w:r>
    </w:p>
    <w:p w:rsidRDefault="00301A8E" w:rsidP="00202DB5" w:rsidR="00076114" w:rsidRPr="00D57D9F">
      <w:pPr>
        <w:jc w:val="right"/>
      </w:pPr>
      <w:r>
        <w:t>mr.sc. Ivana Koštarić Fegeš</w:t>
      </w:r>
      <w:r w:rsidR="00410C63">
        <w:t>, v.r.</w:t>
      </w:r>
    </w:p>
    <w:p w:rsidRDefault="00076114" w:rsidP="00076114" w:rsidR="00076114" w:rsidRPr="00D57D9F">
      <w:r w:rsidRPr="00D57D9F">
        <w:t xml:space="preserve">Uputa o pravnom lijeku: </w:t>
      </w:r>
    </w:p>
    <w:p w:rsidRDefault="00FE11D7" w:rsidP="00FE11D7" w:rsidR="00FE11D7" w:rsidRPr="008B00D6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Protiv ovog rješenja može se izjaviti žalba</w:t>
      </w:r>
      <w:r w:rsidRPr="008B00D6">
        <w:t xml:space="preserve"> Visokom trgovačkom sudu Republike Hrvatske u roku od 8 dana </w:t>
      </w:r>
      <w:r>
        <w:t>od dostave</w:t>
      </w:r>
      <w:r w:rsidRPr="008B00D6">
        <w:t xml:space="preserve"> rješenja, a ulaže se putem ovog suda u 2 primjerka za sud i po 1 za svaku protivnu stranku.</w:t>
      </w:r>
      <w:r>
        <w:t xml:space="preserve"> Dostava se smatra obavljenom istekom osmoga dana od dana objave ovog rješenja na mrežnoj stranici e-oglasna ploča Trgovačkog sud u Zagrebu (članak 12. stavak 1. SZ).</w:t>
      </w:r>
    </w:p>
    <w:p w:rsidRDefault="00076114" w:rsidP="00076114" w:rsidR="00076114"/>
    <w:p w:rsidRDefault="00410C63" w:rsidP="00076114" w:rsidR="00410C63" w:rsidRPr="00D57D9F"/>
    <w:p w:rsidRDefault="00410C63" w:rsidP="00410C63" w:rsidR="00410C63">
      <w:pPr>
        <w:autoSpaceDE w:val="false"/>
        <w:autoSpaceDN w:val="false"/>
        <w:adjustRightInd w:val="false"/>
        <w:jc w:val="both"/>
      </w:pPr>
      <w:r>
        <w:t>Za točnost otpravka – ovlašteni službenik:</w:t>
      </w:r>
    </w:p>
    <w:p w:rsidRDefault="00410C63" w:rsidP="00410C63" w:rsidR="00076114" w:rsidRPr="00D57D9F">
      <w:r>
        <w:t>Katarina Drndelić</w:t>
      </w:r>
    </w:p>
    <w:sectPr w:rsidSect="007C3986" w:rsidR="00076114" w:rsidRPr="00D57D9F">
      <w:headerReference w:type="default" r:id="rId10"/>
      <w:pgSz w:h="16838" w:w="11906"/>
      <w:pgMar w:gutter="0" w:footer="708" w:header="708" w:left="1417" w:bottom="1417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3986" w:rsidP="007C3986" w:rsidR="007C3986">
      <w:r>
        <w:separator/>
      </w:r>
    </w:p>
  </w:endnote>
  <w:endnote w:id="0" w:type="continuationSeparator">
    <w:p w:rsidRDefault="007C3986" w:rsidP="007C3986" w:rsidR="007C39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3986" w:rsidP="007C3986" w:rsidR="007C3986">
      <w:r>
        <w:separator/>
      </w:r>
    </w:p>
  </w:footnote>
  <w:footnote w:id="0" w:type="continuationSeparator">
    <w:p w:rsidRDefault="007C3986" w:rsidP="007C3986" w:rsidR="007C39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7DDC" w:rsidP="00A37DDC" w:rsidR="007C3986">
    <w:pPr>
      <w:pStyle w:val="Zaglavlje"/>
      <w:tabs>
        <w:tab w:pos="7520" w:val="left"/>
      </w:tabs>
    </w:pPr>
    <w:r>
      <w:tab/>
    </w:r>
    <w:sdt>
      <w:sdtPr>
        <w:id w:val="174845134"/>
        <w:docPartObj>
          <w:docPartGallery w:val="Page Numbers (Top of Page)"/>
          <w:docPartUnique/>
        </w:docPartObj>
      </w:sdtPr>
      <w:sdtEndPr/>
      <w:sdtContent>
        <w:r w:rsidR="007C3986">
          <w:fldChar w:fldCharType="begin"/>
        </w:r>
        <w:r w:rsidR="007C3986">
          <w:instrText>PAGE   \* MERGEFORMAT</w:instrText>
        </w:r>
        <w:r w:rsidR="007C3986">
          <w:fldChar w:fldCharType="separate"/>
        </w:r>
        <w:r w:rsidR="00410C63">
          <w:rPr>
            <w:noProof/>
          </w:rPr>
          <w:t>2</w:t>
        </w:r>
        <w:r w:rsidR="007C3986">
          <w:fldChar w:fldCharType="end"/>
        </w:r>
      </w:sdtContent>
    </w:sdt>
    <w:r>
      <w:tab/>
    </w:r>
    <w:r w:rsidR="00782AD8">
      <w:t>85</w:t>
    </w:r>
    <w:r w:rsidRPr="00F53100">
      <w:t>.</w:t>
    </w:r>
    <w:r w:rsidRPr="00F53100">
      <w:rPr>
        <w:b/>
      </w:rPr>
      <w:t xml:space="preserve"> </w:t>
    </w:r>
    <w:r w:rsidR="00E40D07">
      <w:t>St-</w:t>
    </w:r>
    <w:r w:rsidR="00F6271E">
      <w:t>867</w:t>
    </w:r>
    <w:r w:rsidR="00782AD8">
      <w:t>/1</w:t>
    </w:r>
    <w:r w:rsidR="00F6271E">
      <w:t>8</w:t>
    </w:r>
    <w:r w:rsidRPr="00F53100">
      <w:t xml:space="preserve">     </w:t>
    </w:r>
  </w:p>
  <w:p w:rsidRDefault="007C3986" w:rsidR="007C39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6114"/>
    <w:rsid w:val="000077BB"/>
    <w:rsid w:val="00040EAC"/>
    <w:rsid w:val="00076114"/>
    <w:rsid w:val="000907E6"/>
    <w:rsid w:val="000C721A"/>
    <w:rsid w:val="000E60FE"/>
    <w:rsid w:val="000F62AE"/>
    <w:rsid w:val="00150D89"/>
    <w:rsid w:val="00182A60"/>
    <w:rsid w:val="001B5B40"/>
    <w:rsid w:val="001E76AD"/>
    <w:rsid w:val="00202DB5"/>
    <w:rsid w:val="0023291B"/>
    <w:rsid w:val="002741B4"/>
    <w:rsid w:val="0028686A"/>
    <w:rsid w:val="002A6C7D"/>
    <w:rsid w:val="00301A8E"/>
    <w:rsid w:val="0038750E"/>
    <w:rsid w:val="003D575A"/>
    <w:rsid w:val="00410C63"/>
    <w:rsid w:val="00461EEC"/>
    <w:rsid w:val="00474235"/>
    <w:rsid w:val="00480AAD"/>
    <w:rsid w:val="004C0E1E"/>
    <w:rsid w:val="004D6C5B"/>
    <w:rsid w:val="004E2609"/>
    <w:rsid w:val="00504554"/>
    <w:rsid w:val="0052598D"/>
    <w:rsid w:val="005740EF"/>
    <w:rsid w:val="00577630"/>
    <w:rsid w:val="00594656"/>
    <w:rsid w:val="005A1A57"/>
    <w:rsid w:val="005C601B"/>
    <w:rsid w:val="005F2AFB"/>
    <w:rsid w:val="006540E8"/>
    <w:rsid w:val="00664F42"/>
    <w:rsid w:val="006713B6"/>
    <w:rsid w:val="00681792"/>
    <w:rsid w:val="006A28E5"/>
    <w:rsid w:val="006B1519"/>
    <w:rsid w:val="006C411E"/>
    <w:rsid w:val="00700D74"/>
    <w:rsid w:val="00707D67"/>
    <w:rsid w:val="00740AF5"/>
    <w:rsid w:val="00767F0B"/>
    <w:rsid w:val="007720FA"/>
    <w:rsid w:val="00782AD8"/>
    <w:rsid w:val="007C3986"/>
    <w:rsid w:val="007E1171"/>
    <w:rsid w:val="007E6A14"/>
    <w:rsid w:val="00823A3D"/>
    <w:rsid w:val="008C3AA0"/>
    <w:rsid w:val="008F7EAA"/>
    <w:rsid w:val="00964D2E"/>
    <w:rsid w:val="009D27B4"/>
    <w:rsid w:val="009E3981"/>
    <w:rsid w:val="009F5A00"/>
    <w:rsid w:val="00A37DDC"/>
    <w:rsid w:val="00A623AB"/>
    <w:rsid w:val="00A71872"/>
    <w:rsid w:val="00A71E9D"/>
    <w:rsid w:val="00A920DE"/>
    <w:rsid w:val="00AB0EC3"/>
    <w:rsid w:val="00AB51ED"/>
    <w:rsid w:val="00CB6ECB"/>
    <w:rsid w:val="00CE20AC"/>
    <w:rsid w:val="00D57D9F"/>
    <w:rsid w:val="00D659B2"/>
    <w:rsid w:val="00D85D94"/>
    <w:rsid w:val="00E21639"/>
    <w:rsid w:val="00E40D07"/>
    <w:rsid w:val="00E70CBD"/>
    <w:rsid w:val="00EB2D32"/>
    <w:rsid w:val="00EB5A2F"/>
    <w:rsid w:val="00EC3788"/>
    <w:rsid w:val="00EE1866"/>
    <w:rsid w:val="00EE19B8"/>
    <w:rsid w:val="00F25F03"/>
    <w:rsid w:val="00F57E12"/>
    <w:rsid w:val="00F6271E"/>
    <w:rsid w:val="00F83779"/>
    <w:rsid w:val="00FA66B1"/>
    <w:rsid w:val="00FA66D3"/>
    <w:rsid w:val="00FA7386"/>
    <w:rsid w:val="00FB0794"/>
    <w:rsid w:val="00FE1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F25F0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true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E60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C39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3986"/>
    <w:rPr>
      <w:sz w:val="24"/>
      <w:szCs w:val="24"/>
    </w:rPr>
  </w:style>
  <w:style w:styleId="Podnoje" w:type="paragraph">
    <w:name w:val="footer"/>
    <w:basedOn w:val="Normal"/>
    <w:link w:val="PodnojeChar"/>
    <w:rsid w:val="007C39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C39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10C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0C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0C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0C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0C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F25F0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1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E60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C39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3986"/>
    <w:rPr>
      <w:sz w:val="24"/>
      <w:szCs w:val="24"/>
    </w:rPr>
  </w:style>
  <w:style w:styleId="Podnoje" w:type="paragraph">
    <w:name w:val="footer"/>
    <w:basedOn w:val="Normal"/>
    <w:link w:val="PodnojeChar"/>
    <w:rsid w:val="007C39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C39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10C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0C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0C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0C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0C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lipnja 2018.</izvorni_sadrzaj>
    <derivirana_varijabla naziv="DomainObject.DatumDonosenjaOdluke_1">11.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odbijen zahtjev za razrješenje povjerenika</izvorni_sadrzaj>
    <derivirana_varijabla naziv="DomainObject.Primjedba_1">odbijen zahtjev za razrješenje povjerenika</derivirana_varijabla>
  </DomainObject.Primjedba>
  <DomainObject.Oznaka>
    <izvorni_sadrzaj>St-867/2018-16</izvorni_sadrzaj>
    <derivirana_varijabla naziv="DomainObject.Oznaka_1">St-867/2018-16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867</izvorni_sadrzaj>
    <derivirana_varijabla naziv="DomainObject.Predmet.Broj_1">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2018.</izvorni_sadrzaj>
    <derivirana_varijabla naziv="DomainObject.Predmet.DatumOsnivanja_1">27.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St-867/2018</izvorni_sadrzaj>
    <derivirana_varijabla naziv="DomainObject.Predmet.OznakaBroj_1">St-867/2018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SERVICE ATELIER AQUA j.d.o.o. zastupanog po punomoćniku Pavao Mrkonjić</izvorni_sadrzaj>
    <derivirana_varijabla naziv="DomainObject.Predmet.ProtustrankaFormated_1">  SERVICE ATELIER AQUA j.d.o.o. zastupanog po punomoćniku Pavao Mrkonjić</derivirana_varijabla>
  </DomainObject.Predmet.ProtustrankaFormated>
  <DomainObject.Predmet.ProtustrankaFormatedOIB>
    <izvorni_sadrzaj>  SERVICE ATELIER AQUA j.d.o.o., OIB 71735299887 zastupanog po punomoćniku Pavao Mrkonjić</izvorni_sadrzaj>
    <derivirana_varijabla naziv="DomainObject.Predmet.ProtustrankaFormatedOIB_1">  SERVICE ATELIER AQUA j.d.o.o., OIB 71735299887 zastupanog po punomoćniku Pavao Mrkonjić</derivirana_varijabla>
  </DomainObject.Predmet.ProtustrankaFormatedOIB>
  <DomainObject.Predmet.ProtustrankaFormatedWithAdress>
    <izvorni_sadrzaj> SERVICE ATELIER AQUA j.d.o.o., Školski prilaz 3, 10000 Zagreb zastupanog po punomoćniku Pavao Mrkonjić</izvorni_sadrzaj>
    <derivirana_varijabla naziv="DomainObject.Predmet.ProtustrankaFormatedWithAdress_1"> SERVICE ATELIER AQUA j.d.o.o., Školski prilaz 3, 10000 Zagreb zastupanog po punomoćniku Pavao Mrkonjić</derivirana_varijabla>
  </DomainObject.Predmet.ProtustrankaFormatedWithAdress>
  <DomainObject.Predmet.ProtustrankaFormatedWithAdressOIB>
    <izvorni_sadrzaj> SERVICE ATELIER AQUA j.d.o.o., OIB 71735299887, Školski prilaz 3, 10000 Zagreb zastupanog po punomoćniku Pavao Mrkonjić</izvorni_sadrzaj>
    <derivirana_varijabla naziv="DomainObject.Predmet.ProtustrankaFormatedWithAdressOIB_1"> SERVICE ATELIER AQUA j.d.o.o., OIB 71735299887, Školski prilaz 3, 10000 Zagreb zastupanog po punomoćniku Pavao Mrkonjić</derivirana_varijabla>
  </DomainObject.Predmet.ProtustrankaFormatedWithAdressOIB>
  <DomainObject.Predmet.ProtustrankaWithAdress>
    <izvorni_sadrzaj>SERVICE ATELIER AQUA j.d.o.o. Školski prilaz 3, 10000 Zagreb</izvorni_sadrzaj>
    <derivirana_varijabla naziv="DomainObject.Predmet.ProtustrankaWithAdress_1">SERVICE ATELIER AQUA j.d.o.o. Školski prilaz 3, 10000 Zagreb</derivirana_varijabla>
  </DomainObject.Predmet.ProtustrankaWithAdress>
  <DomainObject.Predmet.ProtustrankaWithAdressOIB>
    <izvorni_sadrzaj>SERVICE ATELIER AQUA j.d.o.o., OIB 71735299887, Školski prilaz 3, 10000 Zagreb</izvorni_sadrzaj>
    <derivirana_varijabla naziv="DomainObject.Predmet.ProtustrankaWithAdressOIB_1">SERVICE ATELIER AQUA j.d.o.o., OIB 71735299887, Školski prilaz 3, 10000 Zagreb</derivirana_varijabla>
  </DomainObject.Predmet.ProtustrankaWithAdressOIB>
  <DomainObject.Predmet.ProtustrankaNazivFormated>
    <izvorni_sadrzaj>SERVICE ATELIER AQUA j.d.o.o.</izvorni_sadrzaj>
    <derivirana_varijabla naziv="DomainObject.Predmet.ProtustrankaNazivFormated_1">SERVICE ATELIER AQUA j.d.o.o.</derivirana_varijabla>
  </DomainObject.Predmet.ProtustrankaNazivFormated>
  <DomainObject.Predmet.ProtustrankaNazivFormatedOIB>
    <izvorni_sadrzaj>SERVICE ATELIER AQUA j.d.o.o., OIB 71735299887</izvorni_sadrzaj>
    <derivirana_varijabla naziv="DomainObject.Predmet.ProtustrankaNazivFormatedOIB_1">SERVICE ATELIER AQUA j.d.o.o., OIB 71735299887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SERVICE ATELIER AQUA j.d.o.o.; Krešimir Mihelj</izvorni_sadrzaj>
    <derivirana_varijabla naziv="DomainObject.Predmet.StrankaFormated_1">  SERVICE ATELIER AQUA j.d.o.o.; Krešimir Mihelj</derivirana_varijabla>
  </DomainObject.Predmet.StrankaFormated>
  <DomainObject.Predmet.StrankaFormatedOIB>
    <izvorni_sadrzaj>  SERVICE ATELIER AQUA j.d.o.o., OIB 71735299887; Krešimir Mihelj, OIB 62452076825</izvorni_sadrzaj>
    <derivirana_varijabla naziv="DomainObject.Predmet.StrankaFormatedOIB_1">  SERVICE ATELIER AQUA j.d.o.o., OIB 71735299887; Krešimir Mihelj, OIB 62452076825</derivirana_varijabla>
  </DomainObject.Predmet.StrankaFormatedOIB>
  <DomainObject.Predmet.StrankaFormatedWithAdress>
    <izvorni_sadrzaj> SERVICE ATELIER AQUA j.d.o.o., Školski prilaz 3, 10000 Zagreb; Krešimir Mihelj, Bijenik 124, 10000 Zagreb</izvorni_sadrzaj>
    <derivirana_varijabla naziv="DomainObject.Predmet.StrankaFormatedWithAdress_1"> SERVICE ATELIER AQUA j.d.o.o., Školski prilaz 3, 10000 Zagreb; Krešimir Mihelj, Bijenik 124, 10000 Zagreb</derivirana_varijabla>
  </DomainObject.Predmet.StrankaFormatedWithAdress>
  <DomainObject.Predmet.StrankaFormatedWithAdressOIB>
    <izvorni_sadrzaj> SERVICE ATELIER AQUA j.d.o.o., OIB 71735299887, Školski prilaz 3, 10000 Zagreb; Krešimir Mihelj, OIB 62452076825, Bijenik 124, 10000 Zagreb</izvorni_sadrzaj>
    <derivirana_varijabla naziv="DomainObject.Predmet.StrankaFormatedWithAdressOIB_1"> SERVICE ATELIER AQUA j.d.o.o., OIB 71735299887, Školski prilaz 3, 10000 Zagreb; Krešimir Mihelj, OIB 62452076825, Bijenik 124, 10000 Zagreb</derivirana_varijabla>
  </DomainObject.Predmet.StrankaFormatedWithAdressOIB>
  <DomainObject.Predmet.StrankaWithAdress>
    <izvorni_sadrzaj>SERVICE ATELIER AQUA j.d.o.o. Školski prilaz 3,10000 Zagreb,Krešimir Mihelj Bijenik 124,10000 Zagreb</izvorni_sadrzaj>
    <derivirana_varijabla naziv="DomainObject.Predmet.StrankaWithAdress_1">SERVICE ATELIER AQUA j.d.o.o. Školski prilaz 3,10000 Zagreb,Krešimir Mihelj Bijenik 124,10000 Zagreb</derivirana_varijabla>
  </DomainObject.Predmet.StrankaWithAdress>
  <DomainObject.Predmet.StrankaWithAdressOIB>
    <izvorni_sadrzaj>SERVICE ATELIER AQUA j.d.o.o., OIB 71735299887, Školski prilaz 3,10000 Zagreb,Krešimir Mihelj, OIB 62452076825, Bijenik 124,10000 Zagreb</izvorni_sadrzaj>
    <derivirana_varijabla naziv="DomainObject.Predmet.StrankaWithAdressOIB_1">SERVICE ATELIER AQUA j.d.o.o., OIB 71735299887, Školski prilaz 3,10000 Zagreb,Krešimir Mihelj, OIB 62452076825, Bijenik 124,10000 Zagreb</derivirana_varijabla>
  </DomainObject.Predmet.StrankaWithAdressOIB>
  <DomainObject.Predmet.StrankaNazivFormated>
    <izvorni_sadrzaj>SERVICE ATELIER AQUA j.d.o.o.,Krešimir Mihelj</izvorni_sadrzaj>
    <derivirana_varijabla naziv="DomainObject.Predmet.StrankaNazivFormated_1">SERVICE ATELIER AQUA j.d.o.o.,Krešimir Mihelj</derivirana_varijabla>
  </DomainObject.Predmet.StrankaNazivFormated>
  <DomainObject.Predmet.StrankaNazivFormatedOIB>
    <izvorni_sadrzaj>SERVICE ATELIER AQUA j.d.o.o., OIB 71735299887,Krešimir Mihelj, OIB 62452076825</izvorni_sadrzaj>
    <derivirana_varijabla naziv="DomainObject.Predmet.StrankaNazivFormatedOIB_1">SERVICE ATELIER AQUA j.d.o.o., OIB 71735299887,Krešimir Mihelj, OIB 62452076825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SERVICE ATELIER AQUA j.d.o.o.</item>
      <item>Krešimir Mihelj</item>
    </izvorni_sadrzaj>
    <derivirana_varijabla naziv="DomainObject.Predmet.StrankaListFormated_1">
      <item>SERVICE ATELIER AQUA j.d.o.o.</item>
      <item>Krešimir Mihelj</item>
    </derivirana_varijabla>
  </DomainObject.Predmet.StrankaListFormated>
  <DomainObject.Predmet.StrankaListFormatedOIB>
    <izvorni_sadrzaj>
      <item>SERVICE ATELIER AQUA j.d.o.o., OIB 71735299887</item>
      <item>Krešimir Mihelj, OIB 62452076825</item>
    </izvorni_sadrzaj>
    <derivirana_varijabla naziv="DomainObject.Predmet.StrankaListFormatedOIB_1">
      <item>SERVICE ATELIER AQUA j.d.o.o., OIB 71735299887</item>
      <item>Krešimir Mihelj, OIB 62452076825</item>
    </derivirana_varijabla>
  </DomainObject.Predmet.StrankaListFormatedOIB>
  <DomainObject.Predmet.StrankaListFormatedWithAdress>
    <izvorni_sadrzaj>
      <item>SERVICE ATELIER AQUA j.d.o.o., Školski prilaz 3, 10000 Zagreb</item>
      <item>Krešimir Mihelj, Bijenik 124, 10000 Zagreb</item>
    </izvorni_sadrzaj>
    <derivirana_varijabla naziv="DomainObject.Predmet.StrankaListFormatedWithAdress_1">
      <item>SERVICE ATELIER AQUA j.d.o.o., Školski prilaz 3, 10000 Zagreb</item>
      <item>Krešimir Mihelj, Bijenik 124, 10000 Zagreb</item>
    </derivirana_varijabla>
  </DomainObject.Predmet.StrankaListFormatedWithAdress>
  <DomainObject.Predmet.StrankaListFormatedWithAdressOIB>
    <izvorni_sadrzaj>
      <item>SERVICE ATELIER AQUA j.d.o.o., OIB 71735299887, Školski prilaz 3, 10000 Zagreb</item>
      <item>Krešimir Mihelj, OIB 62452076825, Bijenik 124, 10000 Zagreb</item>
    </izvorni_sadrzaj>
    <derivirana_varijabla naziv="DomainObject.Predmet.StrankaListFormatedWithAdressOIB_1">
      <item>SERVICE ATELIER AQUA j.d.o.o., OIB 71735299887, Školski prilaz 3, 10000 Zagreb</item>
      <item>Krešimir Mihelj, OIB 62452076825, Bijenik 124, 10000 Zagreb</item>
    </derivirana_varijabla>
  </DomainObject.Predmet.StrankaListFormatedWithAdressOIB>
  <DomainObject.Predmet.StrankaListNazivFormated>
    <izvorni_sadrzaj>
      <item>SERVICE ATELIER AQUA j.d.o.o.</item>
      <item>Krešimir Mihelj</item>
    </izvorni_sadrzaj>
    <derivirana_varijabla naziv="DomainObject.Predmet.StrankaListNazivFormated_1">
      <item>SERVICE ATELIER AQUA j.d.o.o.</item>
      <item>Krešimir Mihelj</item>
    </derivirana_varijabla>
  </DomainObject.Predmet.StrankaListNazivFormated>
  <DomainObject.Predmet.StrankaListNazivFormatedOIB>
    <izvorni_sadrzaj>
      <item>SERVICE ATELIER AQUA j.d.o.o., OIB 71735299887</item>
      <item>Krešimir Mihelj, OIB 62452076825</item>
    </izvorni_sadrzaj>
    <derivirana_varijabla naziv="DomainObject.Predmet.StrankaListNazivFormatedOIB_1">
      <item>SERVICE ATELIER AQUA j.d.o.o., OIB 71735299887</item>
      <item>Krešimir Mihelj, OIB 62452076825</item>
    </derivirana_varijabla>
  </DomainObject.Predmet.StrankaListNazivFormatedOIB>
  <DomainObject.Predmet.ProtuStrankaListFormated>
    <izvorni_sadrzaj>
      <item>SERVICE ATELIER AQUA j.d.o.o. zastupanog po punomoćniku Pavao Mrkonjić</item>
    </izvorni_sadrzaj>
    <derivirana_varijabla naziv="DomainObject.Predmet.ProtuStrankaListFormated_1">
      <item>SERVICE ATELIER AQUA j.d.o.o. zastupanog po punomoćniku Pavao Mrkonjić</item>
    </derivirana_varijabla>
  </DomainObject.Predmet.ProtuStrankaListFormated>
  <DomainObject.Predmet.ProtuStrankaListFormatedOIB>
    <izvorni_sadrzaj>
      <item>SERVICE ATELIER AQUA j.d.o.o., OIB 71735299887 zastupanog po punomoćniku Pavao Mrkonjić</item>
    </izvorni_sadrzaj>
    <derivirana_varijabla naziv="DomainObject.Predmet.ProtuStrankaListFormatedOIB_1">
      <item>SERVICE ATELIER AQUA j.d.o.o., OIB 71735299887 zastupanog po punomoćniku Pavao Mrkonjić</item>
    </derivirana_varijabla>
  </DomainObject.Predmet.ProtuStrankaListFormatedOIB>
  <DomainObject.Predmet.ProtuStrankaListFormatedWithAdress>
    <izvorni_sadrzaj>
      <item>SERVICE ATELIER AQUA j.d.o.o., Školski prilaz 3, 10000 Zagreb zastupanog po punomoćniku Pavao Mrkonjić</item>
    </izvorni_sadrzaj>
    <derivirana_varijabla naziv="DomainObject.Predmet.ProtuStrankaListFormatedWithAdress_1">
      <item>SERVICE ATELIER AQUA j.d.o.o., Školski prilaz 3, 10000 Zagreb zastupanog po punomoćniku Pavao Mrkonjić</item>
    </derivirana_varijabla>
  </DomainObject.Predmet.ProtuStrankaListFormatedWithAdress>
  <DomainObject.Predmet.ProtuStrankaListFormatedWithAdressOIB>
    <izvorni_sadrzaj>
      <item>SERVICE ATELIER AQUA j.d.o.o., OIB 71735299887, Školski prilaz 3, 10000 Zagreb zastupanog po punomoćniku Pavao Mrkonjić</item>
    </izvorni_sadrzaj>
    <derivirana_varijabla naziv="DomainObject.Predmet.ProtuStrankaListFormatedWithAdressOIB_1">
      <item>SERVICE ATELIER AQUA j.d.o.o., OIB 71735299887, Školski prilaz 3, 10000 Zagreb zastupanog po punomoćniku Pavao Mrkonjić</item>
    </derivirana_varijabla>
  </DomainObject.Predmet.ProtuStrankaListFormatedWithAdressOIB>
  <DomainObject.Predmet.ProtuStrankaListNazivFormated>
    <izvorni_sadrzaj>
      <item>SERVICE ATELIER AQUA j.d.o.o.</item>
    </izvorni_sadrzaj>
    <derivirana_varijabla naziv="DomainObject.Predmet.ProtuStrankaListNazivFormated_1">
      <item>SERVICE ATELIER AQUA j.d.o.o.</item>
    </derivirana_varijabla>
  </DomainObject.Predmet.ProtuStrankaListNazivFormated>
  <DomainObject.Predmet.ProtuStrankaListNazivFormatedOIB>
    <izvorni_sadrzaj>
      <item>SERVICE ATELIER AQUA j.d.o.o., OIB 71735299887</item>
    </izvorni_sadrzaj>
    <derivirana_varijabla naziv="DomainObject.Predmet.ProtuStrankaListNazivFormatedOIB_1">
      <item>SERVICE ATELIER AQUA j.d.o.o., OIB 71735299887</item>
    </derivirana_varijabla>
  </DomainObject.Predmet.ProtuStrankaListNazivFormatedOIB>
  <DomainObject.Predmet.OstaliListFormated>
    <izvorni_sadrzaj>
      <item>Pavao Mrkonjić punomoćnik sudionika u postupku SERVICE ATELIER AQUA j.d.o.o.</item>
    </izvorni_sadrzaj>
    <derivirana_varijabla naziv="DomainObject.Predmet.OstaliListFormated_1">
      <item>Pavao Mrkonjić punomoćnik sudionika u postupku SERVICE ATELIER AQUA j.d.o.o.</item>
    </derivirana_varijabla>
  </DomainObject.Predmet.OstaliListFormated>
  <DomainObject.Predmet.OstaliListFormatedOIB>
    <izvorni_sadrzaj>
      <item>Pavao Mrkonjić punomoćnik sudionika u postupku SERVICE ATELIER AQUA j.d.o.o.</item>
    </izvorni_sadrzaj>
    <derivirana_varijabla naziv="DomainObject.Predmet.OstaliListFormatedOIB_1">
      <item>Pavao Mrkonjić punomoćnik sudionika u postupku SERVICE ATELIER AQUA j.d.o.o.</item>
    </derivirana_varijabla>
  </DomainObject.Predmet.OstaliListFormatedOIB>
  <DomainObject.Predmet.OstaliListFormatedWithAdress>
    <izvorni_sadrzaj>
      <item>Pavao Mrkonjić, A.T.Mimare 24, 10000 Zagreb punomoćnik sudionika u postupku SERVICE ATELIER AQUA j.d.o.o.</item>
    </izvorni_sadrzaj>
    <derivirana_varijabla naziv="DomainObject.Predmet.OstaliListFormatedWithAdress_1">
      <item>Pavao Mrkonjić, A.T.Mimare 24, 10000 Zagreb punomoćnik sudionika u postupku SERVICE ATELIER AQUA j.d.o.o.</item>
    </derivirana_varijabla>
  </DomainObject.Predmet.OstaliListFormatedWithAdress>
  <DomainObject.Predmet.OstaliListFormatedWithAdressOIB>
    <izvorni_sadrzaj>
      <item>Pavao Mrkonjić, A.T.Mimare 24, 10000 Zagreb punomoćnik sudionika u postupku SERVICE ATELIER AQUA j.d.o.o.</item>
    </izvorni_sadrzaj>
    <derivirana_varijabla naziv="DomainObject.Predmet.OstaliListFormatedWithAdressOIB_1">
      <item>Pavao Mrkonjić, A.T.Mimare 24, 10000 Zagreb punomoćnik sudionika u postupku SERVICE ATELIER AQUA j.d.o.o.</item>
    </derivirana_varijabla>
  </DomainObject.Predmet.OstaliListFormatedWithAdressOIB>
  <DomainObject.Predmet.OstaliListNazivFormated>
    <izvorni_sadrzaj>
      <item>Pavao Mrkonjić</item>
    </izvorni_sadrzaj>
    <derivirana_varijabla naziv="DomainObject.Predmet.OstaliListNazivFormated_1">
      <item>Pavao Mrkonjić</item>
    </derivirana_varijabla>
  </DomainObject.Predmet.OstaliListNazivFormated>
  <DomainObject.Predmet.OstaliListNazivFormatedOIB>
    <izvorni_sadrzaj>
      <item>Pavao Mrkonjić</item>
    </izvorni_sadrzaj>
    <derivirana_varijabla naziv="DomainObject.Predmet.OstaliListNazivFormatedOIB_1">
      <item>Pavao Mrkonjić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>St-867/2018-16</izvorni_sadrzaj>
    <derivirana_varijabla naziv="DomainObject.PoslovniBrojDokumenta_1">St-867/2018-16</derivirana_varijabla>
  </DomainObject.PoslovniBrojDokumenta>
  <DomainObject.Predmet.StrankaIDrugi>
    <izvorni_sadrzaj>SERVICE ATELIER AQUA j.d.o.o. i dr.</izvorni_sadrzaj>
    <derivirana_varijabla naziv="DomainObject.Predmet.StrankaIDrugi_1">SERVICE ATELIER AQUA j.d.o.o. i dr.</derivirana_varijabla>
  </DomainObject.Predmet.StrankaIDrugi>
  <DomainObject.Predmet.ProtustrankaIDrugi>
    <izvorni_sadrzaj>SERVICE ATELIER AQUA j.d.o.o.</izvorni_sadrzaj>
    <derivirana_varijabla naziv="DomainObject.Predmet.ProtustrankaIDrugi_1">SERVICE ATELIER AQUA j.d.o.o.</derivirana_varijabla>
  </DomainObject.Predmet.ProtustrankaIDrugi>
  <DomainObject.Predmet.StrankaIDrugiAdressOIB>
    <izvorni_sadrzaj>SERVICE ATELIER AQUA j.d.o.o., OIB 71735299887, Školski prilaz 3, 10000 Zagreb i dr.</izvorni_sadrzaj>
    <derivirana_varijabla naziv="DomainObject.Predmet.StrankaIDrugiAdressOIB_1">SERVICE ATELIER AQUA j.d.o.o., OIB 71735299887, Školski prilaz 3, 10000 Zagreb i dr.</derivirana_varijabla>
  </DomainObject.Predmet.StrankaIDrugiAdressOIB>
  <DomainObject.Predmet.ProtustrankaIDrugiAdressOIB>
    <izvorni_sadrzaj>SERVICE ATELIER AQUA j.d.o.o., OIB 71735299887, Školski prilaz 3, 10000 Zagreb</izvorni_sadrzaj>
    <derivirana_varijabla naziv="DomainObject.Predmet.ProtustrankaIDrugiAdressOIB_1">SERVICE ATELIER AQUA j.d.o.o., OIB 71735299887, Školski prilaz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SERVICE ATELIER AQUA j.d.o.o.</item>
      <item>SERVICE ATELIER AQUA j.d.o.o.</item>
      <item>Pavao Mrkonjić</item>
      <item>Krešimir Mihelj</item>
    </izvorni_sadrzaj>
    <derivirana_varijabla naziv="DomainObject.Predmet.SudioniciListNaziv_1">
      <item>SERVICE ATELIER AQUA j.d.o.o.</item>
      <item>SERVICE ATELIER AQUA j.d.o.o.</item>
      <item>Pavao Mrkonjić</item>
      <item>Krešimir Mihelj</item>
    </derivirana_varijabla>
  </DomainObject.Predmet.SudioniciListNaziv>
  <DomainObject.Predmet.SudioniciListAdressOIB>
    <izvorni_sadrzaj>
      <item>SERVICE ATELIER AQUA j.d.o.o., OIB 71735299887, Školski prilaz 3,10000 Zagreb</item>
      <item>SERVICE ATELIER AQUA j.d.o.o., OIB 71735299887, Školski prilaz 3,10000 Zagreb</item>
      <item>Pavao Mrkonjić, A.T.Mimare 24,10000 Zagreb</item>
      <item>Krešimir Mihelj, OIB 62452076825, Bijenik 124,10000 Zagreb</item>
    </izvorni_sadrzaj>
    <derivirana_varijabla naziv="DomainObject.Predmet.SudioniciListAdressOIB_1">
      <item>SERVICE ATELIER AQUA j.d.o.o., OIB 71735299887, Školski prilaz 3,10000 Zagreb</item>
      <item>SERVICE ATELIER AQUA j.d.o.o., OIB 71735299887, Školski prilaz 3,10000 Zagreb</item>
      <item>Pavao Mrkonjić, A.T.Mimare 24,10000 Zagreb</item>
      <item>Krešimir Mihelj, OIB 62452076825, Bijenik 124,10000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71735299887</item>
      <item>, OIB 71735299887</item>
      <item>, OIB null</item>
      <item>, OIB 62452076825</item>
    </izvorni_sadrzaj>
    <derivirana_varijabla naziv="DomainObject.Predmet.SudioniciListNazivOIB_1">
      <item>, OIB 71735299887</item>
      <item>, OIB 71735299887</item>
      <item>, OIB null</item>
      <item>, OIB 62452076825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Belani, OIB 73806587468, I. Z. Dijankovečkog 4 Križevci</item>
    </izvorni_sadrzaj>
    <derivirana_varijabla naziv="DomainObject.Predmet.StecajniUpraviteljiListAddressOIB_1">
      <item>Marijan Belani, OIB 73806587468, I. Z. Dijankovečkog 4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879</properties:Words>
  <properties:Characters>5007</properties:Characters>
  <properties:Lines>96</properties:Lines>
  <properties:Paragraphs>29</properties:Paragraphs>
  <properties:TotalTime>55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2017-05-31T12:39:00Z</dcterms:created>
  <dc:creator>gzubak</dc:creator>
  <cp:lastModifiedBy>Katarina Drndelić</cp:lastModifiedBy>
  <cp:lastPrinted>2018-06-11T08:22:00Z</cp:lastPrinted>
  <dcterms:modified xmlns:xsi="http://www.w3.org/2001/XMLSchema-instance" xsi:type="dcterms:W3CDTF">2018-06-11T08:22:00Z</dcterms:modified>
  <cp:revision>52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St-867/2018-16 / Odluka - Rješenje (Rješenje_ODBIJEN OSOBNI ZAHTJEV ZA RAZRJEŠENJE_MIROVINA_Marijan Belani.docx)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