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c984" w14:paraId="95ec984" w:rsidRDefault="00AE649C" w:rsidP="00A9583D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A9583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583D" w:rsidP="00A9583D" w:rsidR="00A9583D">
      <w:pPr>
        <w:spacing w:after="0"/>
      </w:pPr>
    </w:p>
    <w:p w:rsidRDefault="00A9583D" w:rsidP="00A9583D" w:rsidR="00A9583D">
      <w:pPr>
        <w:spacing w:after="0"/>
      </w:pPr>
    </w:p>
    <w:p w:rsidRDefault="00A9583D" w:rsidP="00A9583D" w:rsidR="00A9583D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A9583D" w:rsidP="00A9583D" w:rsidR="00A9583D">
      <w:pPr>
        <w:spacing w:after="0"/>
        <w:ind w:firstLine="5245"/>
        <w:jc w:val="right"/>
      </w:pPr>
      <w:r>
        <w:t xml:space="preserve">               2 St-373-/2016-3.</w:t>
      </w: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center"/>
      </w:pPr>
      <w:r>
        <w:t>U  I M E   R E P U B L I K E   H R V A T S K E</w:t>
      </w:r>
    </w:p>
    <w:p w:rsidRDefault="00A9583D" w:rsidP="00A9583D" w:rsidR="00A9583D">
      <w:pPr>
        <w:spacing w:after="0"/>
        <w:jc w:val="center"/>
      </w:pPr>
    </w:p>
    <w:p w:rsidRDefault="00A9583D" w:rsidP="00A9583D" w:rsidR="00A9583D">
      <w:pPr>
        <w:spacing w:after="0"/>
        <w:jc w:val="center"/>
      </w:pPr>
      <w:r>
        <w:t>R J E Š E N J E</w:t>
      </w: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NADBISKUPIJA ZAGREBAČKA RKT. ŽUPA SV. ANE, Sutlanska Poljana 51, Zagorska Sela,  OIB: 83522379371, dana 02. svibnja 2017. godine, </w:t>
      </w: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center"/>
      </w:pPr>
      <w:r>
        <w:t>r i j e š i o   j e</w:t>
      </w: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ind w:firstLine="851"/>
        <w:jc w:val="both"/>
        <w:rPr>
          <w:szCs w:val="20"/>
        </w:rPr>
      </w:pPr>
      <w:r>
        <w:t>I. Otvara se stečajni postupak nad dužnikom NADBISKUPIJA ZAGREBAČKA RKT. ŽUPA SV. ANE, Sutlanska Poljana 51, Zagorska Sela,  OIB: 83522379371.</w:t>
      </w:r>
    </w:p>
    <w:p w:rsidRDefault="00A9583D" w:rsidP="00A9583D" w:rsidR="00A9583D">
      <w:pPr>
        <w:spacing w:after="0"/>
        <w:ind w:firstLine="851"/>
        <w:jc w:val="both"/>
      </w:pPr>
    </w:p>
    <w:p w:rsidRDefault="00A9583D" w:rsidP="00A9583D" w:rsidR="00A9583D">
      <w:pPr>
        <w:spacing w:after="0"/>
        <w:ind w:firstLine="851"/>
        <w:jc w:val="both"/>
      </w:pPr>
      <w:r>
        <w:t xml:space="preserve">II. Za stečajnog upravitelja imenuje se IVANA BREBRIĆ, Zagreb, </w:t>
      </w:r>
      <w:proofErr w:type="spellStart"/>
      <w:r>
        <w:t>Palinovečka</w:t>
      </w:r>
      <w:proofErr w:type="spellEnd"/>
      <w:r>
        <w:t xml:space="preserve"> 19P, OIB: 01354117686. </w:t>
      </w:r>
    </w:p>
    <w:p w:rsidRDefault="00A9583D" w:rsidP="00A9583D" w:rsidR="00A9583D">
      <w:pPr>
        <w:spacing w:after="0"/>
        <w:ind w:firstLine="851"/>
        <w:jc w:val="both"/>
      </w:pPr>
    </w:p>
    <w:p w:rsidRDefault="00A9583D" w:rsidP="00A9583D" w:rsidR="00A9583D">
      <w:pPr>
        <w:spacing w:after="0"/>
        <w:ind w:firstLine="851"/>
        <w:jc w:val="both"/>
        <w:rPr>
          <w:szCs w:val="20"/>
        </w:rPr>
      </w:pPr>
      <w:r>
        <w:t>III. Zaključuje se stečajni postupak nad dužnikom NADBISKUPIJA ZAGREBAČKA RKT. ŽUPA SV. ANE, Sutlanska Poljana 51, Zagorska Sela,  OIB: 83522379371.</w:t>
      </w:r>
    </w:p>
    <w:p w:rsidRDefault="00A9583D" w:rsidP="00A9583D" w:rsidR="00A9583D">
      <w:pPr>
        <w:spacing w:after="0"/>
        <w:ind w:firstLine="851"/>
        <w:jc w:val="both"/>
      </w:pPr>
    </w:p>
    <w:p w:rsidRDefault="00A9583D" w:rsidP="00A9583D" w:rsidR="00A9583D">
      <w:pPr>
        <w:pStyle w:val="Bezproreda"/>
        <w:spacing w:after="0"/>
        <w:ind w:firstLine="851"/>
        <w:jc w:val="both"/>
      </w:pPr>
      <w:r>
        <w:t>IV. Stečajni postupak je otvoren i zaključen s danom 02. svibnja 2017. u 10:00 sati, kada je ovo rješenje objavljeno na e-oglasnoj ploči ovoga suda.</w:t>
      </w:r>
    </w:p>
    <w:p w:rsidRDefault="00A9583D" w:rsidP="00A9583D" w:rsidR="00A9583D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A9583D" w:rsidP="00A9583D" w:rsidR="00A9583D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9583D" w:rsidP="00A9583D" w:rsidR="00A9583D">
      <w:pPr>
        <w:spacing w:after="0"/>
        <w:ind w:firstLine="851"/>
        <w:jc w:val="both"/>
        <w:rPr>
          <w:rFonts w:cs="Times New Roman"/>
        </w:rPr>
      </w:pPr>
    </w:p>
    <w:p w:rsidRDefault="00A9583D" w:rsidP="00A9583D" w:rsidR="00A9583D">
      <w:pPr>
        <w:spacing w:after="0"/>
        <w:ind w:firstLine="851"/>
        <w:jc w:val="both"/>
      </w:pPr>
      <w:r>
        <w:t>VI. Nakon pravomoćnosti ovoga rješenja stečajni dužnik će se brisati iz registra udruge.</w:t>
      </w: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center"/>
      </w:pPr>
      <w:r>
        <w:t>Obrazloženje</w:t>
      </w:r>
    </w:p>
    <w:p w:rsidRDefault="00A9583D" w:rsidP="00A9583D" w:rsidR="00A9583D">
      <w:pPr>
        <w:spacing w:after="0"/>
        <w:jc w:val="center"/>
      </w:pPr>
    </w:p>
    <w:p w:rsidRDefault="00A9583D" w:rsidP="00A9583D" w:rsidR="00A9583D">
      <w:pPr>
        <w:spacing w:after="0"/>
        <w:ind w:firstLine="851"/>
        <w:jc w:val="both"/>
      </w:pPr>
      <w:r>
        <w:lastRenderedPageBreak/>
        <w:t>Po zahtjevu FINE za provedbu skraćenog stečajnog postupka nad dužnikom, sud je temeljem odredbe čl. 430., 431. i 434. Stečajnog zakona ("Narodne novine" broj 71/15 – dalje: SZ) oglasom poslovni broj St-373/2016-2., koji je objavljen na mrežnoj stranici e-oglasna ploča Trgovačkog suda u Bjelovaru 21. veljače 2017., pozvao osobu ovlaštenu za zastupanje dužnika da u roku od 15 dana od objave oglasa na mrežnoj stranici e-oglasne ploče  podnese sudu javnobilježnički ovjerovljen popis imovine i obveza na propisanom obrascu.</w:t>
      </w:r>
    </w:p>
    <w:p w:rsidRDefault="00A9583D" w:rsidP="00A9583D" w:rsidR="00A9583D">
      <w:pPr>
        <w:spacing w:after="0"/>
        <w:ind w:firstLine="851"/>
        <w:jc w:val="both"/>
      </w:pPr>
    </w:p>
    <w:p w:rsidRDefault="00A9583D" w:rsidP="00A9583D" w:rsidR="00A9583D">
      <w:pPr>
        <w:spacing w:after="0"/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9583D" w:rsidP="00A9583D" w:rsidR="00A9583D">
      <w:pPr>
        <w:spacing w:after="0"/>
        <w:ind w:firstLine="851"/>
        <w:jc w:val="both"/>
      </w:pPr>
    </w:p>
    <w:p w:rsidRDefault="00A9583D" w:rsidP="00A9583D" w:rsidR="00A9583D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9583D" w:rsidP="00A9583D" w:rsidR="00A9583D">
      <w:pPr>
        <w:spacing w:after="0"/>
        <w:ind w:firstLine="851"/>
        <w:jc w:val="both"/>
      </w:pPr>
    </w:p>
    <w:p w:rsidRDefault="00A9583D" w:rsidP="00A9583D" w:rsidR="00A9583D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9583D" w:rsidP="00A9583D" w:rsidR="00A9583D">
      <w:pPr>
        <w:spacing w:after="0"/>
        <w:ind w:firstLine="851"/>
        <w:jc w:val="both"/>
      </w:pPr>
    </w:p>
    <w:p w:rsidRDefault="00A9583D" w:rsidP="00A9583D" w:rsidR="00A9583D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9583D" w:rsidP="00A9583D" w:rsidR="00A9583D">
      <w:pPr>
        <w:pStyle w:val="Bezproreda"/>
        <w:spacing w:after="0"/>
        <w:ind w:firstLine="851"/>
        <w:jc w:val="both"/>
      </w:pPr>
    </w:p>
    <w:p w:rsidRDefault="00A9583D" w:rsidP="00A9583D" w:rsidR="00A9583D">
      <w:pPr>
        <w:spacing w:after="0"/>
        <w:ind w:firstLine="851"/>
        <w:jc w:val="both"/>
        <w:rPr>
          <w:rFonts w:cs="Times New Roman"/>
        </w:rPr>
      </w:pPr>
      <w:r>
        <w:t xml:space="preserve">O objavi rješenja na mrežnoj stranici e-oglasna ploča Trgovačkog suda u Bjelovaru i brisanju dužnika iz registra udruga sud je odlučio sukladno čl. 131., 132. i 286. SZ-a. </w:t>
      </w:r>
    </w:p>
    <w:p w:rsidRDefault="00A9583D" w:rsidP="00A9583D" w:rsidR="00A9583D">
      <w:pPr>
        <w:spacing w:after="0"/>
        <w:ind w:firstLine="851"/>
        <w:jc w:val="both"/>
      </w:pPr>
    </w:p>
    <w:p w:rsidRDefault="00A9583D" w:rsidP="00A9583D" w:rsidR="00A9583D">
      <w:pPr>
        <w:spacing w:after="0"/>
        <w:jc w:val="center"/>
      </w:pPr>
      <w:r>
        <w:t>U Bjelovaru, 02. svibnja 2017. godine</w:t>
      </w: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</w:pPr>
    </w:p>
    <w:p w:rsidRDefault="00A9583D" w:rsidP="00A9583D" w:rsidR="00A9583D">
      <w:pPr>
        <w:spacing w:after="0"/>
        <w:ind w:firstLine="720" w:left="4320"/>
      </w:pPr>
      <w:r>
        <w:t xml:space="preserve">     SUDSKI SAVJETNIK</w:t>
      </w:r>
    </w:p>
    <w:p w:rsidRDefault="00A9583D" w:rsidP="00A9583D" w:rsidR="00A9583D">
      <w:pPr>
        <w:spacing w:after="0"/>
        <w:ind w:firstLine="4111"/>
        <w:jc w:val="both"/>
      </w:pPr>
      <w:r>
        <w:t xml:space="preserve">               MIROSLAV LOVREKOVIĆ </w:t>
      </w:r>
    </w:p>
    <w:p w:rsidRDefault="00A9583D" w:rsidP="00A9583D" w:rsidR="00A9583D">
      <w:pPr>
        <w:spacing w:after="0"/>
        <w:ind w:firstLine="4111"/>
        <w:jc w:val="both"/>
      </w:pPr>
    </w:p>
    <w:p w:rsidRDefault="00A9583D" w:rsidP="00A9583D" w:rsidR="00A9583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9583D" w:rsidP="00A9583D" w:rsidR="00A9583D">
      <w:pPr>
        <w:spacing w:after="0"/>
        <w:jc w:val="both"/>
      </w:pPr>
    </w:p>
    <w:p w:rsidRDefault="00A9583D" w:rsidP="00A9583D" w:rsidR="00A9583D">
      <w:pPr>
        <w:spacing w:after="0"/>
        <w:rPr>
          <w:szCs w:val="20"/>
        </w:rPr>
      </w:pPr>
    </w:p>
    <w:p w:rsidRDefault="00AE649C" w:rsidP="00A9583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83D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67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St-373/2016-3</izvorni_sadrzaj>
    <derivirana_varijabla naziv="DomainObject.Oznaka_1">St-373/2016-3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NADBISKUPIJA ZAGREBAČKA RKT.ŽUPA SV. ANE</izvorni_sadrzaj>
    <derivirana_varijabla naziv="DomainObject.Predmet.ProtustrankaFormated_1">  NADBISKUPIJA ZAGREBAČKA RKT.ŽUPA SV. ANE</derivirana_varijabla>
  </DomainObject.Predmet.ProtustrankaFormated>
  <DomainObject.Predmet.ProtustrankaFormatedOIB>
    <izvorni_sadrzaj>  NADBISKUPIJA ZAGREBAČKA RKT.ŽUPA SV. ANE, OIB 83522379371</izvorni_sadrzaj>
    <derivirana_varijabla naziv="DomainObject.Predmet.ProtustrankaFormatedOIB_1">  NADBISKUPIJA ZAGREBAČKA RKT.ŽUPA SV. ANE, OIB 83522379371</derivirana_varijabla>
  </DomainObject.Predmet.ProtustrankaFormatedOIB>
  <DomainObject.Predmet.ProtustrankaFormatedWithAdress>
    <izvorni_sadrzaj> NADBISKUPIJA ZAGREBAČKA RKT.ŽUPA SV. ANE, SUTLANSKA POLJANA 51, 49296 Zagorska Sela</izvorni_sadrzaj>
    <derivirana_varijabla naziv="DomainObject.Predmet.ProtustrankaFormatedWithAdress_1"> NADBISKUPIJA ZAGREBAČKA RKT.ŽUPA SV. ANE, SUTLANSKA POLJANA 51, 49296 Zagorska Sela</derivirana_varijabla>
  </DomainObject.Predmet.ProtustrankaFormatedWithAdress>
  <DomainObject.Predmet.ProtustrankaFormatedWithAdressOIB>
    <izvorni_sadrzaj> NADBISKUPIJA ZAGREBAČKA RKT.ŽUPA SV. ANE, OIB 83522379371, SUTLANSKA POLJANA 51, 49296 Zagorska Sela</izvorni_sadrzaj>
    <derivirana_varijabla naziv="DomainObject.Predmet.ProtustrankaFormatedWithAdressOIB_1"> NADBISKUPIJA ZAGREBAČKA RKT.ŽUPA SV. ANE, OIB 83522379371, SUTLANSKA POLJANA 51, 49296 Zagorska Sela</derivirana_varijabla>
  </DomainObject.Predmet.ProtustrankaFormatedWithAdressOIB>
  <DomainObject.Predmet.ProtustrankaWithAdress>
    <izvorni_sadrzaj>NADBISKUPIJA ZAGREBAČKA RKT.ŽUPA SV. ANE SUTLANSKA POLJANA 51, 49296 Zagorska Sela</izvorni_sadrzaj>
    <derivirana_varijabla naziv="DomainObject.Predmet.ProtustrankaWithAdress_1">NADBISKUPIJA ZAGREBAČKA RKT.ŽUPA SV. ANE SUTLANSKA POLJANA 51, 49296 Zagorska Sela</derivirana_varijabla>
  </DomainObject.Predmet.ProtustrankaWithAdress>
  <DomainObject.Predmet.ProtustrankaWithAdressOIB>
    <izvorni_sadrzaj>NADBISKUPIJA ZAGREBAČKA RKT.ŽUPA SV. ANE, OIB 83522379371, SUTLANSKA POLJANA 51, 49296 Zagorska Sela</izvorni_sadrzaj>
    <derivirana_varijabla naziv="DomainObject.Predmet.ProtustrankaWithAdressOIB_1">NADBISKUPIJA ZAGREBAČKA RKT.ŽUPA SV. ANE, OIB 83522379371, SUTLANSKA POLJANA 51, 49296 Zagorska Sela</derivirana_varijabla>
  </DomainObject.Predmet.ProtustrankaWithAdressOIB>
  <DomainObject.Predmet.ProtustrankaNazivFormated>
    <izvorni_sadrzaj>NADBISKUPIJA ZAGREBAČKA RKT.ŽUPA SV. ANE</izvorni_sadrzaj>
    <derivirana_varijabla naziv="DomainObject.Predmet.ProtustrankaNazivFormated_1">NADBISKUPIJA ZAGREBAČKA RKT.ŽUPA SV. ANE</derivirana_varijabla>
  </DomainObject.Predmet.ProtustrankaNazivFormated>
  <DomainObject.Predmet.ProtustrankaNazivFormatedOIB>
    <izvorni_sadrzaj>NADBISKUPIJA ZAGREBAČKA RKT.ŽUPA SV. ANE, OIB 83522379371</izvorni_sadrzaj>
    <derivirana_varijabla naziv="DomainObject.Predmet.ProtustrankaNazivFormatedOIB_1">NADBISKUPIJA ZAGREBAČKA RKT.ŽUPA SV. ANE, OIB 83522379371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NADBISKUPIJA ZAGREBAČKA RKT.ŽUPA SV. ANE</item>
    </izvorni_sadrzaj>
    <derivirana_varijabla naziv="DomainObject.Predmet.ProtuStrankaListFormated_1">
      <item>NADBISKUPIJA ZAGREBAČKA RKT.ŽUPA SV. ANE</item>
    </derivirana_varijabla>
  </DomainObject.Predmet.ProtuStrankaListFormated>
  <DomainObject.Predmet.ProtuStrankaListFormatedOIB>
    <izvorni_sadrzaj>
      <item>NADBISKUPIJA ZAGREBAČKA RKT.ŽUPA SV. ANE, OIB 83522379371</item>
    </izvorni_sadrzaj>
    <derivirana_varijabla naziv="DomainObject.Predmet.ProtuStrankaListFormatedOIB_1">
      <item>NADBISKUPIJA ZAGREBAČKA RKT.ŽUPA SV. ANE, OIB 83522379371</item>
    </derivirana_varijabla>
  </DomainObject.Predmet.ProtuStrankaListFormatedOIB>
  <DomainObject.Predmet.ProtuStrankaListFormatedWithAdress>
    <izvorni_sadrzaj>
      <item>NADBISKUPIJA ZAGREBAČKA RKT.ŽUPA SV. ANE, SUTLANSKA POLJANA 51, 49296 Zagorska Sela</item>
    </izvorni_sadrzaj>
    <derivirana_varijabla naziv="DomainObject.Predmet.ProtuStrankaListFormatedWithAdress_1">
      <item>NADBISKUPIJA ZAGREBAČKA RKT.ŽUPA SV. ANE, SUTLANSKA POLJANA 51, 49296 Zagorska Sela</item>
    </derivirana_varijabla>
  </DomainObject.Predmet.ProtuStrankaListFormatedWithAdress>
  <DomainObject.Predmet.ProtuStrankaListFormatedWithAdressOIB>
    <izvorni_sadrzaj>
      <item>NADBISKUPIJA ZAGREBAČKA RKT.ŽUPA SV. ANE, OIB 83522379371, SUTLANSKA POLJANA 51, 49296 Zagorska Sela</item>
    </izvorni_sadrzaj>
    <derivirana_varijabla naziv="DomainObject.Predmet.ProtuStrankaListFormatedWithAdressOIB_1">
      <item>NADBISKUPIJA ZAGREBAČKA RKT.ŽUPA SV. ANE, OIB 83522379371, SUTLANSKA POLJANA 51, 49296 Zagorska Sela</item>
    </derivirana_varijabla>
  </DomainObject.Predmet.ProtuStrankaListFormatedWithAdressOIB>
  <DomainObject.Predmet.ProtuStrankaListNazivFormated>
    <izvorni_sadrzaj>
      <item>NADBISKUPIJA ZAGREBAČKA RKT.ŽUPA SV. ANE</item>
    </izvorni_sadrzaj>
    <derivirana_varijabla naziv="DomainObject.Predmet.ProtuStrankaListNazivFormated_1">
      <item>NADBISKUPIJA ZAGREBAČKA RKT.ŽUPA SV. ANE</item>
    </derivirana_varijabla>
  </DomainObject.Predmet.ProtuStrankaListNazivFormated>
  <DomainObject.Predmet.ProtuStrankaListNazivFormatedOIB>
    <izvorni_sadrzaj>
      <item>NADBISKUPIJA ZAGREBAČKA RKT.ŽUPA SV. ANE, OIB 83522379371</item>
    </izvorni_sadrzaj>
    <derivirana_varijabla naziv="DomainObject.Predmet.ProtuStrankaListNazivFormatedOIB_1">
      <item>NADBISKUPIJA ZAGREBAČKA RKT.ŽUPA SV. ANE, OIB 83522379371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St-373/2016-3</izvorni_sadrzaj>
    <derivirana_varijabla naziv="DomainObject.PoslovniBrojDokumenta_1">St-373/2016-3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NADBISKUPIJA ZAGREBAČKA RKT.ŽUPA SV. ANE</izvorni_sadrzaj>
    <derivirana_varijabla naziv="DomainObject.Predmet.ProtustrankaIDrugi_1">NADBISKUPIJA ZAGREBAČKA RKT.ŽUPA SV. ANE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NADBISKUPIJA ZAGREBAČKA RKT.ŽUPA SV. ANE, OIB 83522379371, SUTLANSKA POLJANA 51, 49296 Zagorska Sela</izvorni_sadrzaj>
    <derivirana_varijabla naziv="DomainObject.Predmet.ProtustrankaIDrugiAdressOIB_1">NADBISKUPIJA ZAGREBAČKA RKT.ŽUPA SV. ANE, OIB 83522379371, SUTLANSKA POLJANA 51,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NADBISKUPIJA ZAGREBAČKA RKT.ŽUPA SV. ANE</item>
      <item>FINA Regionalni centar Zagreb</item>
    </izvorni_sadrzaj>
    <derivirana_varijabla naziv="DomainObject.Predmet.SudioniciListNaziv_1">
      <item>NADBISKUPIJA ZAGREBAČKA RKT.ŽUPA SV. ANE</item>
      <item>FINA Regionalni centar Zagreb</item>
    </derivirana_varijabla>
  </DomainObject.Predmet.SudioniciListNaziv>
  <DomainObject.Predmet.SudioniciListAdressOIB>
    <izvorni_sadrzaj>
      <item>NADBISKUPIJA ZAGREBAČKA RKT.ŽUPA SV. ANE, OIB 83522379371, SUTLANSKA POLJANA 51,49296 Zagorska Sela</item>
      <item>FINA Regionalni centar Zagreb, OIB 85821130368, Trg svibanjskih žrtava 1995. 1,10000 Zagreb</item>
    </izvorni_sadrzaj>
    <derivirana_varijabla naziv="DomainObject.Predmet.SudioniciListAdressOIB_1">
      <item>NADBISKUPIJA ZAGREBAČKA RKT.ŽUPA SV. ANE, OIB 83522379371, SUTLANSKA POLJANA 51,49296 Zagorska Sela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B7A09-C269-4B4C-8E6C-9C305F88B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3364</properties:Characters>
  <properties:Lines>97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2017-05-02T07:16:00Z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