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7033" w14:paraId="1627033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E11B48">
        <w:t>4756/16</w:t>
      </w:r>
      <w:r w:rsidR="00C953D9">
        <w:t>-</w:t>
      </w:r>
      <w:r w:rsidR="00BD39A5">
        <w:t>20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BD39A5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E11B48">
        <w:t xml:space="preserve">Eco Life International d.o.o., OIB: 99847579206, Sesvete (Grad Zagreb), Ljudevita </w:t>
      </w:r>
      <w:r w:rsidR="00E11B48" w:rsidRPr="00BD39A5">
        <w:t>Posavskog 8</w:t>
      </w:r>
      <w:r w:rsidR="002D60CE" w:rsidRPr="00BD39A5">
        <w:rPr>
          <w:lang w:val="pt-BR"/>
        </w:rPr>
        <w:t>,</w:t>
      </w:r>
      <w:r w:rsidR="000B22E7" w:rsidRPr="00BD39A5">
        <w:rPr>
          <w:lang w:val="pt-BR"/>
        </w:rPr>
        <w:t xml:space="preserve"> </w:t>
      </w:r>
      <w:r w:rsidR="00BD39A5" w:rsidRPr="00BD39A5">
        <w:rPr>
          <w:lang w:val="pt-BR"/>
        </w:rPr>
        <w:t>13</w:t>
      </w:r>
      <w:r w:rsidR="00575489" w:rsidRPr="00BD39A5">
        <w:rPr>
          <w:lang w:val="pt-BR"/>
        </w:rPr>
        <w:t xml:space="preserve">. </w:t>
      </w:r>
      <w:r w:rsidR="00C953D9" w:rsidRPr="00BD39A5">
        <w:rPr>
          <w:lang w:val="pt-BR"/>
        </w:rPr>
        <w:t>srpnja</w:t>
      </w:r>
      <w:r w:rsidRPr="00BD39A5">
        <w:rPr>
          <w:lang w:val="pt-BR"/>
        </w:rPr>
        <w:t xml:space="preserve"> 201</w:t>
      </w:r>
      <w:r w:rsidR="009E7BA7" w:rsidRPr="00BD39A5">
        <w:rPr>
          <w:lang w:val="pt-BR"/>
        </w:rPr>
        <w:t>8</w:t>
      </w:r>
      <w:r w:rsidR="000B22E7" w:rsidRPr="00BD39A5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11B48">
        <w:t>Eco Life International d.o.o., OIB: 99847579206, Sesvete (Grad Zagreb), Ljudevita Posavskog 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953D9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11B48">
        <w:t>4756</w:t>
      </w:r>
      <w:r w:rsidR="00535D8E" w:rsidRPr="00B9015B">
        <w:t>-</w:t>
      </w:r>
      <w:r w:rsidR="005543BD">
        <w:t>1</w:t>
      </w:r>
      <w:r w:rsidR="00E11B48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E11B48">
        <w:t>Eco Life International d.o.o., OIB: 99847579206, Sesvete (Grad Zagreb), Ljudevita Posavskog 8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11B48" w:rsidP="001C15BA" w:rsidR="001C15BA" w:rsidRPr="00CA1A6F">
      <w:pPr>
        <w:ind w:firstLine="709"/>
        <w:jc w:val="both"/>
        <w:rPr>
          <w:lang w:val="en-GB"/>
        </w:rPr>
      </w:pPr>
      <w:r w:rsidRPr="008276BF">
        <w:t xml:space="preserve">Financijska agencija, kao predlagatelj, navela je u prijedlogu za otvaranje stečajnog postupka kako dužnik na dan </w:t>
      </w:r>
      <w:r>
        <w:t>31. svibnja 2016</w:t>
      </w:r>
      <w:r w:rsidRPr="008276BF">
        <w:t xml:space="preserve">. u Očevidniku redoslijeda osnova za plaćanje ima evidentirane neizvršene osnove za plaćanje u neprekinutom razdoblju od </w:t>
      </w:r>
      <w:r>
        <w:t>120</w:t>
      </w:r>
      <w:r w:rsidRPr="008276BF">
        <w:t xml:space="preserve"> dana, u ukupnom iznosu od </w:t>
      </w:r>
      <w:r>
        <w:t>45.150,84</w:t>
      </w:r>
      <w:r w:rsidRPr="008276BF">
        <w:t xml:space="preserve"> kn, kao i da dužnik ima </w:t>
      </w:r>
      <w:r>
        <w:t>1</w:t>
      </w:r>
      <w:r w:rsidRPr="008276BF">
        <w:t xml:space="preserve"> zaposlenih. </w:t>
      </w:r>
      <w:r w:rsidRPr="008276BF">
        <w:rPr>
          <w:lang w:val="en-GB"/>
        </w:rPr>
        <w:t xml:space="preserve">S obzirom na to da predlagatelj vodi Očevidnik redoslijeda osnova za plaćanje, sud je prihvatio  predlagateljeve </w:t>
      </w:r>
      <w:r w:rsidRPr="008276BF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C953D9" w:rsidR="001C15BA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E11B48">
        <w:t>25</w:t>
      </w:r>
      <w:r w:rsidR="00575489">
        <w:t xml:space="preserve">. </w:t>
      </w:r>
      <w:r w:rsidR="00E11B48">
        <w:t>listopada</w:t>
      </w:r>
      <w:r w:rsidR="00926841">
        <w:t xml:space="preserve"> 201</w:t>
      </w:r>
      <w:r w:rsidR="00E11B48">
        <w:t>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2122CD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E11B48">
        <w:t>28</w:t>
      </w:r>
      <w:r w:rsidR="00575489">
        <w:t xml:space="preserve">. </w:t>
      </w:r>
      <w:r w:rsidR="00E11B48">
        <w:t>studenog</w:t>
      </w:r>
      <w:r w:rsidR="00FF62A0" w:rsidRPr="00184012">
        <w:t xml:space="preserve"> 201</w:t>
      </w:r>
      <w:r w:rsidR="00E11B48">
        <w:t>7</w:t>
      </w:r>
      <w:r w:rsidR="001C15BA">
        <w:t>.</w:t>
      </w:r>
      <w:r w:rsidR="004B07AF">
        <w:t xml:space="preserve"> zastupnik po zakonu dužnika naveo je da je društvo Eco Life International d.o.o. kupio u ožujak/travanj 2016. od g. Saše Hopeka pri čemu je isti potpisao izjavu da predmetno dr</w:t>
      </w:r>
      <w:r w:rsidR="002122CD">
        <w:t>uštvo nema nikakvih dugova. Njegova</w:t>
      </w:r>
      <w:r w:rsidR="004B07AF">
        <w:t xml:space="preserve"> je greška da navedene p</w:t>
      </w:r>
      <w:r w:rsidR="002122CD">
        <w:t>odatke nije</w:t>
      </w:r>
      <w:r w:rsidR="004B07AF">
        <w:t xml:space="preserve"> </w:t>
      </w:r>
      <w:r w:rsidR="002122CD">
        <w:t>provjerio, no u dobroj vjeri je</w:t>
      </w:r>
      <w:r w:rsidR="004B07AF">
        <w:t xml:space="preserve"> smatrao da društvo uistinu nema nikakvih dugovanja</w:t>
      </w:r>
      <w:r w:rsidR="0084069B">
        <w:t>,</w:t>
      </w:r>
      <w:r w:rsidR="004B07AF">
        <w:t xml:space="preserve"> a obzirom da je ta izjava potpisana kod javnog bilj</w:t>
      </w:r>
      <w:r w:rsidR="002122CD">
        <w:t>ežnika. Nakon toga vrlo brzo je</w:t>
      </w:r>
      <w:r w:rsidR="004B07AF">
        <w:t xml:space="preserve"> shvatio da je</w:t>
      </w:r>
      <w:r w:rsidR="002122CD">
        <w:t xml:space="preserve"> društvo u blokadi, počeli su ga</w:t>
      </w:r>
      <w:r w:rsidR="004B07AF">
        <w:t xml:space="preserve"> zvati kako policija tako i Pr</w:t>
      </w:r>
      <w:r w:rsidR="002122CD">
        <w:t>ekršajni sud kod kojih je</w:t>
      </w:r>
      <w:r w:rsidR="004B07AF">
        <w:t xml:space="preserve"> i bio na razgovoru i saslušanju. Naime, Prekršajni sud je pokrenuo postupak</w:t>
      </w:r>
      <w:r w:rsidR="0084069B">
        <w:t>,</w:t>
      </w:r>
      <w:r w:rsidR="004B07AF">
        <w:t xml:space="preserve"> a obzirom da radnicima nis</w:t>
      </w:r>
      <w:r w:rsidR="002122CD">
        <w:t>u bile isplaćene plaće. Kada je shvatio da je prevaren otišao je</w:t>
      </w:r>
      <w:r w:rsidR="004B07AF">
        <w:t xml:space="preserve"> raditi u</w:t>
      </w:r>
      <w:r w:rsidR="002122CD">
        <w:t xml:space="preserve"> Njemačku i dan danas se nalazi</w:t>
      </w:r>
      <w:r w:rsidR="004B07AF">
        <w:t xml:space="preserve"> na radu u Njemačko</w:t>
      </w:r>
      <w:r w:rsidR="002122CD">
        <w:t>j te je</w:t>
      </w:r>
      <w:r w:rsidR="004B07AF">
        <w:t xml:space="preserve"> danas došao isključiv</w:t>
      </w:r>
      <w:r w:rsidR="002122CD">
        <w:t>o radi ovog ročišta. Pokušao je</w:t>
      </w:r>
      <w:r w:rsidR="004B07AF">
        <w:t xml:space="preserve"> stupiti u kontak</w:t>
      </w:r>
      <w:r w:rsidR="002122CD">
        <w:t>t s g. Hopekom no do istog nije</w:t>
      </w:r>
      <w:r w:rsidR="004B07AF">
        <w:t xml:space="preserve"> uspio doći</w:t>
      </w:r>
      <w:r w:rsidR="002122CD">
        <w:t>, a prema njegovim</w:t>
      </w:r>
      <w:r w:rsidR="004B07AF">
        <w:t xml:space="preserve"> saznanjima isti je bio neko vrijeme i u pritvoru. </w:t>
      </w:r>
      <w:r w:rsidR="002122CD">
        <w:t>Z</w:t>
      </w:r>
      <w:r w:rsidR="001C15BA">
        <w:t>astupnik po zakonu dužnika naveo je</w:t>
      </w:r>
      <w:r w:rsidR="009E7BA7">
        <w:t xml:space="preserve"> </w:t>
      </w:r>
      <w:r w:rsidR="001C15BA" w:rsidRPr="00DF7FAC">
        <w:t xml:space="preserve">da se ne protivi prijedlogu da se nad društvom </w:t>
      </w:r>
      <w:r w:rsidR="00E11B48">
        <w:t>Eco Life International d.o.o., OIB: 99847579206, Sesvete (Grad Zagreb), Ljudevita Posavskog 8</w:t>
      </w:r>
      <w:r w:rsidR="001C15BA">
        <w:t>, otvori stečaj,</w:t>
      </w:r>
      <w:r w:rsidR="00C953D9">
        <w:t xml:space="preserve"> pod materijalnom, moralnom i kaznenom odgovornošću izjavio je </w:t>
      </w:r>
      <w:r w:rsidR="002122CD">
        <w:t>da dužnik nema imovine, kako pokretnina tako ni nekretnina kao niti novčanih tra</w:t>
      </w:r>
      <w:r w:rsidR="0084069B">
        <w:t>žbina te da je dužnik prestao s</w:t>
      </w:r>
      <w:r w:rsidR="002122CD">
        <w:t xml:space="preserve"> obavljanjem djelatnosti u ožujku 2016., ako ne i prije. 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2122CD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</w:t>
      </w:r>
      <w:r w:rsidR="002122CD">
        <w:t>8</w:t>
      </w:r>
      <w:r>
        <w:t xml:space="preserve">. </w:t>
      </w:r>
      <w:r w:rsidR="002122CD">
        <w:t>studenog</w:t>
      </w:r>
      <w:r w:rsidRPr="00AC7999">
        <w:t xml:space="preserve"> 2017. (list </w:t>
      </w:r>
      <w:r w:rsidR="002122CD">
        <w:t>36</w:t>
      </w:r>
      <w:r w:rsidRPr="00AC7999">
        <w:t xml:space="preserve"> spisa) utvrdio da dužnik nije vlasnik nekretnina.</w:t>
      </w:r>
    </w:p>
    <w:p w:rsidRDefault="002122CD" w:rsidP="0084069B" w:rsidR="0084069B">
      <w:pPr>
        <w:jc w:val="both"/>
      </w:pPr>
      <w:r>
        <w:tab/>
        <w:t xml:space="preserve">Spisu prileži podnesak Hrvatskog zavoda za mirovinsko osiguranje od 13. prosinca 2017. (list 41-44 spisa) iz kojeg proizlazi </w:t>
      </w:r>
      <w:r w:rsidRPr="0084069B">
        <w:t xml:space="preserve">da dužnik nema zaposlenih. </w:t>
      </w:r>
    </w:p>
    <w:p w:rsidRDefault="0084069B" w:rsidP="0084069B" w:rsidR="002122CD">
      <w:pPr>
        <w:jc w:val="both"/>
      </w:pPr>
      <w:r>
        <w:tab/>
      </w:r>
      <w:r w:rsidR="00C953D9">
        <w:t>S</w:t>
      </w:r>
      <w:r w:rsidR="00C953D9" w:rsidRPr="001500F1">
        <w:t xml:space="preserve">pisu prileži  uvjerenje </w:t>
      </w:r>
      <w:r w:rsidR="002122CD">
        <w:t>MUP RH, Policijska uprava Zagrebačka, Policijska postaja Sesvete</w:t>
      </w:r>
      <w:r w:rsidR="00C953D9" w:rsidRPr="001500F1">
        <w:t xml:space="preserve"> od </w:t>
      </w:r>
      <w:r w:rsidR="002122CD">
        <w:t>20</w:t>
      </w:r>
      <w:r w:rsidR="00C953D9" w:rsidRPr="009C6C9B">
        <w:t xml:space="preserve">. </w:t>
      </w:r>
      <w:r w:rsidR="002122CD">
        <w:t>prosinca</w:t>
      </w:r>
      <w:r w:rsidR="00C953D9" w:rsidRPr="009C6C9B">
        <w:t xml:space="preserve"> 201</w:t>
      </w:r>
      <w:r w:rsidR="002122CD">
        <w:t>7</w:t>
      </w:r>
      <w:r w:rsidR="00C953D9" w:rsidRPr="009C6C9B">
        <w:t xml:space="preserve">. (list </w:t>
      </w:r>
      <w:r w:rsidR="002122CD">
        <w:t>46</w:t>
      </w:r>
      <w:r w:rsidR="00C953D9" w:rsidRPr="009C6C9B">
        <w:t xml:space="preserve"> spisa)</w:t>
      </w:r>
      <w:r w:rsidR="00C953D9" w:rsidRPr="0018121A">
        <w:t xml:space="preserve"> </w:t>
      </w:r>
      <w:r w:rsidR="00C953D9">
        <w:t xml:space="preserve">iz kojeg proizlazi </w:t>
      </w:r>
      <w:r w:rsidR="00C953D9" w:rsidRPr="00225401">
        <w:t xml:space="preserve">da dužnik </w:t>
      </w:r>
      <w:r w:rsidR="00C953D9">
        <w:t xml:space="preserve">nije </w:t>
      </w:r>
      <w:r w:rsidR="00C953D9" w:rsidRPr="00225401">
        <w:t>vlasnik vozila</w:t>
      </w:r>
      <w:r w:rsidR="00C953D9"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953D9">
        <w:t xml:space="preserve"> od </w:t>
      </w:r>
      <w:r w:rsidR="002122CD">
        <w:t>1</w:t>
      </w:r>
      <w:r w:rsidR="00C953D9">
        <w:t>4</w:t>
      </w:r>
      <w:r w:rsidR="009E7BA7">
        <w:t xml:space="preserve">. </w:t>
      </w:r>
      <w:r w:rsidR="002122CD">
        <w:t>srpnja</w:t>
      </w:r>
      <w:r w:rsidR="009E7BA7">
        <w:t xml:space="preserve"> 201</w:t>
      </w:r>
      <w:r w:rsidR="00C953D9">
        <w:t>8. (list 8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2122CD">
        <w:t xml:space="preserve"> 14</w:t>
      </w:r>
      <w:r w:rsidR="001C15BA">
        <w:t xml:space="preserve">. </w:t>
      </w:r>
      <w:r w:rsidR="002122CD">
        <w:t>srpnja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2122CD">
        <w:t xml:space="preserve"> u neprekinutom razdoblju od 528</w:t>
      </w:r>
      <w:r w:rsidR="009E7BA7">
        <w:t xml:space="preserve"> dan</w:t>
      </w:r>
      <w:r w:rsidR="002122CD">
        <w:t>a u ukupnom iznosu od 163.743,23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953D9">
        <w:t>0</w:t>
      </w:r>
      <w:r w:rsidRPr="00134F3A">
        <w:t xml:space="preserve">.000,00 kn i to za: nagradu stečajnom upravitelju </w:t>
      </w:r>
      <w:r>
        <w:t xml:space="preserve">ukupno </w:t>
      </w:r>
      <w:r>
        <w:lastRenderedPageBreak/>
        <w:t>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E11B48">
        <w:t>Eco Life International d.o.o., OIB: 99847579206, Sesvete (Grad Zagreb), Ljudevita Posavskog 8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BD39A5">
        <w:t>Zagreb</w:t>
      </w:r>
      <w:r w:rsidR="009B3D51" w:rsidRPr="00BD39A5">
        <w:t>u</w:t>
      </w:r>
      <w:r w:rsidR="000E57F1" w:rsidRPr="00BD39A5">
        <w:t>,</w:t>
      </w:r>
      <w:r w:rsidR="009B3D51" w:rsidRPr="00BD39A5">
        <w:t xml:space="preserve"> </w:t>
      </w:r>
      <w:r w:rsidR="00BD39A5" w:rsidRPr="00BD39A5">
        <w:t>13</w:t>
      </w:r>
      <w:r w:rsidR="00575489" w:rsidRPr="00BD39A5">
        <w:t xml:space="preserve">. </w:t>
      </w:r>
      <w:r w:rsidR="00C953D9" w:rsidRPr="00BD39A5">
        <w:t>srpnja</w:t>
      </w:r>
      <w:r w:rsidR="002C3072" w:rsidRPr="00BD39A5">
        <w:t xml:space="preserve"> 201</w:t>
      </w:r>
      <w:r w:rsidR="002F0A14" w:rsidRPr="00BD39A5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F26F9D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F26F9D" w:rsidP="007B64C7" w:rsidR="00F26F9D">
      <w:pPr>
        <w:ind w:firstLine="708" w:left="3540"/>
        <w:jc w:val="right"/>
      </w:pPr>
      <w:r>
        <w:t>Za točnost otpravka-ovlašteni službenik:</w:t>
      </w:r>
    </w:p>
    <w:p w:rsidRDefault="00F26F9D" w:rsidP="007B64C7" w:rsidR="00F26F9D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F26F9D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E11B48">
      <w:rPr>
        <w:sz w:val="24"/>
        <w:szCs w:val="24"/>
      </w:rPr>
      <w:t>4756/16</w:t>
    </w:r>
    <w:r w:rsidR="00BE0BAA">
      <w:rPr>
        <w:sz w:val="24"/>
        <w:szCs w:val="24"/>
      </w:rPr>
      <w:t>-</w:t>
    </w:r>
    <w:r w:rsidR="00BD39A5">
      <w:rPr>
        <w:sz w:val="24"/>
        <w:szCs w:val="24"/>
      </w:rPr>
      <w:t>20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15A0"/>
    <w:rsid w:val="00155A68"/>
    <w:rsid w:val="00184012"/>
    <w:rsid w:val="001861A1"/>
    <w:rsid w:val="001901DF"/>
    <w:rsid w:val="001A762F"/>
    <w:rsid w:val="001C15BA"/>
    <w:rsid w:val="002122CD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B07AF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069B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D39A5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953D9"/>
    <w:rsid w:val="00CF535B"/>
    <w:rsid w:val="00D340BD"/>
    <w:rsid w:val="00D34D66"/>
    <w:rsid w:val="00D3501A"/>
    <w:rsid w:val="00D677F7"/>
    <w:rsid w:val="00D803A5"/>
    <w:rsid w:val="00DC6690"/>
    <w:rsid w:val="00DE0F86"/>
    <w:rsid w:val="00E11B48"/>
    <w:rsid w:val="00E24B5E"/>
    <w:rsid w:val="00E40D45"/>
    <w:rsid w:val="00E44FBD"/>
    <w:rsid w:val="00E75B5C"/>
    <w:rsid w:val="00EE45AE"/>
    <w:rsid w:val="00F20F2B"/>
    <w:rsid w:val="00F24250"/>
    <w:rsid w:val="00F26F9D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4756</izvorni_sadrzaj>
    <derivirana_varijabla naziv="DomainObject.Predmet.Broj_1">4756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St-4756/2016</izvorni_sadrzaj>
    <derivirana_varijabla naziv="DomainObject.Predmet.OznakaBroj_1">St-4756/2016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Life International d.o.o. zastupanog po punomoćniku Romano Rozman</izvorni_sadrzaj>
    <derivirana_varijabla naziv="DomainObject.Predmet.ProtustrankaFormated_1">  Eco Life International d.o.o. zastupanog po punomoćniku Romano Rozman</derivirana_varijabla>
  </DomainObject.Predmet.ProtustrankaFormated>
  <DomainObject.Predmet.ProtustrankaFormatedOIB>
    <izvorni_sadrzaj>  Eco Life International d.o.o., OIB 99847579206 zastupanog po punomoćniku Romano Rozman</izvorni_sadrzaj>
    <derivirana_varijabla naziv="DomainObject.Predmet.ProtustrankaFormatedOIB_1">  Eco Life International d.o.o., OIB 99847579206 zastupanog po punomoćniku Romano Rozman</derivirana_varijabla>
  </DomainObject.Predmet.ProtustrankaFormatedOIB>
  <DomainObject.Predmet.ProtustrankaFormatedWithAdress>
    <izvorni_sadrzaj> Eco Life International d.o.o., Ljudevita Posavskg 8, 10360 Sesvete zastupanog po punomoćniku Romano Rozman</izvorni_sadrzaj>
    <derivirana_varijabla naziv="DomainObject.Predmet.ProtustrankaFormatedWithAdress_1"> Eco Life International d.o.o., Ljudevita Posavskg 8, 10360 Sesvete zastupanog po punomoćniku Romano Rozman</derivirana_varijabla>
  </DomainObject.Predmet.ProtustrankaFormatedWithAdress>
  <DomainObject.Predmet.ProtustrankaFormatedWithAdressOIB>
    <izvorni_sadrzaj> Eco Life International d.o.o., OIB 99847579206, Ljudevita Posavskg 8, 10360 Sesvete zastupanog po punomoćniku Romano Rozman</izvorni_sadrzaj>
    <derivirana_varijabla naziv="DomainObject.Predmet.ProtustrankaFormatedWithAdressOIB_1"> Eco Life International d.o.o., OIB 99847579206, Ljudevita Posavskg 8, 10360 Sesvete zastupanog po punomoćniku Romano Rozman</derivirana_varijabla>
  </DomainObject.Predmet.ProtustrankaFormatedWithAdressOIB>
  <DomainObject.Predmet.ProtustrankaWithAdress>
    <izvorni_sadrzaj>Eco Life International d.o.o. Ljudevita Posavskg 8, 10360 Sesvete</izvorni_sadrzaj>
    <derivirana_varijabla naziv="DomainObject.Predmet.ProtustrankaWithAdress_1">Eco Life International d.o.o. Ljudevita Posavskg 8, 10360 Sesvete</derivirana_varijabla>
  </DomainObject.Predmet.ProtustrankaWithAdress>
  <DomainObject.Predmet.ProtustrankaWithAdressOIB>
    <izvorni_sadrzaj>Eco Life International d.o.o., OIB 99847579206, Ljudevita Posavskg 8, 10360 Sesvete</izvorni_sadrzaj>
    <derivirana_varijabla naziv="DomainObject.Predmet.ProtustrankaWithAdressOIB_1">Eco Life International d.o.o., OIB 99847579206, Ljudevita Posavskg 8, 10360 Sesvete</derivirana_varijabla>
  </DomainObject.Predmet.ProtustrankaWithAdressOIB>
  <DomainObject.Predmet.ProtustrankaNazivFormated>
    <izvorni_sadrzaj>Eco Life International d.o.o.</izvorni_sadrzaj>
    <derivirana_varijabla naziv="DomainObject.Predmet.ProtustrankaNazivFormated_1">Eco Life International d.o.o.</derivirana_varijabla>
  </DomainObject.Predmet.ProtustrankaNazivFormated>
  <DomainObject.Predmet.ProtustrankaNazivFormatedOIB>
    <izvorni_sadrzaj>Eco Life International d.o.o., OIB 99847579206</izvorni_sadrzaj>
    <derivirana_varijabla naziv="DomainObject.Predmet.ProtustrankaNazivFormatedOIB_1">Eco Life International d.o.o., OIB 99847579206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Romano Rozman</izvorni_sadrzaj>
    <derivirana_varijabla naziv="DomainObject.Predmet.StrankaFormated_1">  FINA Regionalni centar Zagreb; Romano Rozman</derivirana_varijabla>
  </DomainObject.Predmet.StrankaFormated>
  <DomainObject.Predmet.StrankaFormatedOIB>
    <izvorni_sadrzaj>  FINA Regionalni centar Zagreb, OIB 85821130368; Romano Rozman, OIB 36916391486</izvorni_sadrzaj>
    <derivirana_varijabla naziv="DomainObject.Predmet.StrankaFormatedOIB_1">  FINA Regionalni centar Zagreb, OIB 85821130368; Romano Rozman, OIB 36916391486</derivirana_varijabla>
  </DomainObject.Predmet.StrankaFormatedOIB>
  <DomainObject.Predmet.StrankaFormatedWithAdress>
    <izvorni_sadrzaj> FINA Regionalni centar Zagreb, Trg svibanjskih žrtava 1995. 1, 10000 Zagreb; Romano Rozman, Ulica Sv. Vida 6, 48000 Draganovec</izvorni_sadrzaj>
    <derivirana_varijabla naziv="DomainObject.Predmet.StrankaFormatedWithAdress_1"> FINA Regionalni centar Zagreb, Trg svibanjskih žrtava 1995. 1, 10000 Zagreb; Romano Rozman, Ulica Sv. Vida 6, 48000 Draganovec</derivirana_varijabla>
  </DomainObject.Predmet.StrankaFormatedWithAdress>
  <DomainObject.Predmet.StrankaFormatedWithAdressOIB>
    <izvorni_sadrzaj> FINA Regionalni centar Zagreb, OIB 85821130368, Trg svibanjskih žrtava 1995. 1, 10000 Zagreb; Romano Rozman, OIB 36916391486, Ulica Sv. Vida 6, 48000 Draganovec</izvorni_sadrzaj>
    <derivirana_varijabla naziv="DomainObject.Predmet.StrankaFormatedWithAdressOIB_1"> FINA Regionalni centar Zagreb, OIB 85821130368, Trg svibanjskih žrtava 1995. 1, 10000 Zagreb; Romano Rozman, OIB 36916391486, Ulica Sv. Vida 6, 48000 Draganovec</derivirana_varijabla>
  </DomainObject.Predmet.StrankaFormatedWithAdressOIB>
  <DomainObject.Predmet.StrankaWithAdress>
    <izvorni_sadrzaj>FINA Regionalni centar Zagreb Trg svibanjskih žrtava 1995. 1,10000 Zagreb,Romano Rozman Ulica Sv. Vida 6,48000 Draganovec</izvorni_sadrzaj>
    <derivirana_varijabla naziv="DomainObject.Predmet.StrankaWithAdress_1">FINA Regionalni centar Zagreb Trg svibanjskih žrtava 1995. 1,10000 Zagreb,Romano Rozman Ulica Sv. Vida 6,48000 Draganovec</derivirana_varijabla>
  </DomainObject.Predmet.StrankaWithAdress>
  <DomainObject.Predmet.StrankaWithAdressOIB>
    <izvorni_sadrzaj>FINA Regionalni centar Zagreb, OIB 85821130368, Trg svibanjskih žrtava 1995. 1,10000 Zagreb,Romano Rozman, OIB 36916391486, Ulica Sv. Vida 6,48000 Draganovec</izvorni_sadrzaj>
    <derivirana_varijabla naziv="DomainObject.Predmet.StrankaWithAdressOIB_1">FINA Regionalni centar Zagreb, OIB 85821130368, Trg svibanjskih žrtava 1995. 1,10000 Zagreb,Romano Rozman, OIB 36916391486, Ulica Sv. Vida 6,48000 Draganovec</derivirana_varijabla>
  </DomainObject.Predmet.StrankaWithAdressOIB>
  <DomainObject.Predmet.StrankaNazivFormated>
    <izvorni_sadrzaj>FINA Regionalni centar Zagreb,Romano Rozman</izvorni_sadrzaj>
    <derivirana_varijabla naziv="DomainObject.Predmet.StrankaNazivFormated_1">FINA Regionalni centar Zagreb,Romano Rozman</derivirana_varijabla>
  </DomainObject.Predmet.StrankaNazivFormated>
  <DomainObject.Predmet.StrankaNazivFormatedOIB>
    <izvorni_sadrzaj>FINA Regionalni centar Zagreb, OIB 85821130368,Romano Rozman, OIB 36916391486</izvorni_sadrzaj>
    <derivirana_varijabla naziv="DomainObject.Predmet.StrankaNazivFormatedOIB_1">FINA Regionalni centar Zagreb, OIB 85821130368,Romano Rozman, OIB 36916391486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Romano Rozman</item>
    </izvorni_sadrzaj>
    <derivirana_varijabla naziv="DomainObject.Predmet.StrankaListFormated_1">
      <item>FINA Regionalni centar Zagreb</item>
      <item>Romano Rozman</item>
    </derivirana_varijabla>
  </DomainObject.Predmet.StrankaListFormated>
  <DomainObject.Predmet.StrankaListFormatedOIB>
    <izvorni_sadrzaj>
      <item>FINA Regionalni centar Zagreb, OIB 85821130368</item>
      <item>Romano Rozman, OIB 36916391486</item>
    </izvorni_sadrzaj>
    <derivirana_varijabla naziv="DomainObject.Predmet.StrankaListFormatedOIB_1">
      <item>FINA Regionalni centar Zagreb, OIB 85821130368</item>
      <item>Romano Rozman, OIB 36916391486</item>
    </derivirana_varijabla>
  </DomainObject.Predmet.StrankaListFormatedOIB>
  <DomainObject.Predmet.StrankaListFormatedWithAdress>
    <izvorni_sadrzaj>
      <item>FINA Regionalni centar Zagreb, Trg svibanjskih žrtava 1995. 1, 10000 Zagreb</item>
      <item>Romano Rozman, Ulica Sv. Vida 6, 48000 Draganovec</item>
    </izvorni_sadrzaj>
    <derivirana_varijabla naziv="DomainObject.Predmet.StrankaListFormatedWithAdress_1">
      <item>FINA Regionalni centar Zagreb, Trg svibanjskih žrtava 1995. 1, 10000 Zagreb</item>
      <item>Romano Rozman, Ulica Sv. Vida 6, 48000 Draganovec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Romano Rozman, OIB 36916391486, Ulica Sv. Vida 6, 48000 Draganovec</item>
    </izvorni_sadrzaj>
    <derivirana_varijabla naziv="DomainObject.Predmet.StrankaListFormatedWithAdressOIB_1">
      <item>FINA Regionalni centar Zagreb, OIB 85821130368, Trg svibanjskih žrtava 1995. 1, 10000 Zagreb</item>
      <item>Romano Rozman, OIB 36916391486, Ulica Sv. Vida 6, 48000 Draganovec</item>
    </derivirana_varijabla>
  </DomainObject.Predmet.StrankaListFormatedWithAdressOIB>
  <DomainObject.Predmet.StrankaListNazivFormated>
    <izvorni_sadrzaj>
      <item>FINA Regionalni centar Zagreb</item>
      <item>Romano Rozman</item>
    </izvorni_sadrzaj>
    <derivirana_varijabla naziv="DomainObject.Predmet.StrankaListNazivFormated_1">
      <item>FINA Regionalni centar Zagreb</item>
      <item>Romano Rozman</item>
    </derivirana_varijabla>
  </DomainObject.Predmet.StrankaListNazivFormated>
  <DomainObject.Predmet.StrankaListNazivFormatedOIB>
    <izvorni_sadrzaj>
      <item>FINA Regionalni centar Zagreb, OIB 85821130368</item>
      <item>Romano Rozman, OIB 36916391486</item>
    </izvorni_sadrzaj>
    <derivirana_varijabla naziv="DomainObject.Predmet.StrankaListNazivFormatedOIB_1">
      <item>FINA Regionalni centar Zagreb, OIB 85821130368</item>
      <item>Romano Rozman, OIB 36916391486</item>
    </derivirana_varijabla>
  </DomainObject.Predmet.StrankaListNazivFormatedOIB>
  <DomainObject.Predmet.ProtuStrankaListFormated>
    <izvorni_sadrzaj>
      <item>Eco Life International d.o.o. zastupanog po punomoćniku Romano Rozman</item>
    </izvorni_sadrzaj>
    <derivirana_varijabla naziv="DomainObject.Predmet.ProtuStrankaListFormated_1">
      <item>Eco Life International d.o.o. zastupanog po punomoćniku Romano Rozman</item>
    </derivirana_varijabla>
  </DomainObject.Predmet.ProtuStrankaListFormated>
  <DomainObject.Predmet.ProtuStrankaListFormatedOIB>
    <izvorni_sadrzaj>
      <item>Eco Life International d.o.o., OIB 99847579206 zastupanog po punomoćniku Romano Rozman</item>
    </izvorni_sadrzaj>
    <derivirana_varijabla naziv="DomainObject.Predmet.ProtuStrankaListFormatedOIB_1">
      <item>Eco Life International d.o.o., OIB 99847579206 zastupanog po punomoćniku Romano Rozman</item>
    </derivirana_varijabla>
  </DomainObject.Predmet.ProtuStrankaListFormatedOIB>
  <DomainObject.Predmet.ProtuStrankaListFormatedWithAdress>
    <izvorni_sadrzaj>
      <item>Eco Life International d.o.o., Ljudevita Posavskg 8, 10360 Sesvete zastupanog po punomoćniku Romano Rozman</item>
    </izvorni_sadrzaj>
    <derivirana_varijabla naziv="DomainObject.Predmet.ProtuStrankaListFormatedWithAdress_1">
      <item>Eco Life International d.o.o., Ljudevita Posavskg 8, 10360 Sesvete zastupanog po punomoćniku Romano Rozman</item>
    </derivirana_varijabla>
  </DomainObject.Predmet.ProtuStrankaListFormatedWithAdress>
  <DomainObject.Predmet.ProtuStrankaListFormatedWithAdressOIB>
    <izvorni_sadrzaj>
      <item>Eco Life International d.o.o., OIB 99847579206, Ljudevita Posavskg 8, 10360 Sesvete zastupanog po punomoćniku Romano Rozman</item>
    </izvorni_sadrzaj>
    <derivirana_varijabla naziv="DomainObject.Predmet.ProtuStrankaListFormatedWithAdressOIB_1">
      <item>Eco Life International d.o.o., OIB 99847579206, Ljudevita Posavskg 8, 10360 Sesvete zastupanog po punomoćniku Romano Rozman</item>
    </derivirana_varijabla>
  </DomainObject.Predmet.ProtuStrankaListFormatedWithAdressOIB>
  <DomainObject.Predmet.ProtuStrankaListNazivFormated>
    <izvorni_sadrzaj>
      <item>Eco Life International d.o.o.</item>
    </izvorni_sadrzaj>
    <derivirana_varijabla naziv="DomainObject.Predmet.ProtuStrankaListNazivFormated_1">
      <item>Eco Life International d.o.o.</item>
    </derivirana_varijabla>
  </DomainObject.Predmet.ProtuStrankaListNazivFormated>
  <DomainObject.Predmet.ProtuStrankaListNazivFormatedOIB>
    <izvorni_sadrzaj>
      <item>Eco Life International d.o.o., OIB 99847579206</item>
    </izvorni_sadrzaj>
    <derivirana_varijabla naziv="DomainObject.Predmet.ProtuStrankaListNazivFormatedOIB_1">
      <item>Eco Life International d.o.o., OIB 99847579206</item>
    </derivirana_varijabla>
  </DomainObject.Predmet.ProtuStrankaListNazivFormatedOIB>
  <DomainObject.Predmet.OstaliListFormated>
    <izvorni_sadrzaj>
      <item>Romano Rozman punomoćnik sudionika u postupku Eco Life International d.o.o.</item>
      <item>ZAGREBAČKA BANKA DIONIČKO DRUŠTVO</item>
      <item>Raiffeisenbank Austria d.d.</item>
      <item>PRIVREDNA BANKA ZAGREB - DIONIČKO DRUŠTVO</item>
      <item>Splitska banka dioničko društvo</item>
    </izvorni_sadrzaj>
    <derivirana_varijabla naziv="DomainObject.Predmet.OstaliListFormated_1">
      <item>Romano Rozman punomoćnik sudionika u postupku Eco Life International d.o.o.</item>
      <item>ZAGREBAČKA BANKA DIONIČKO DRUŠTVO</item>
      <item>Raiffeisenbank Austria d.d.</item>
      <item>PRIVREDNA BANKA ZAGREB - DIONIČKO DRUŠTVO</item>
      <item>Splitska banka dioničko društvo</item>
    </derivirana_varijabla>
  </DomainObject.Predmet.OstaliListFormated>
  <DomainObject.Predmet.OstaliListFormatedOIB>
    <izvorni_sadrzaj>
      <item>Romano Rozman, OIB 36916391486 punomoćnik sudionika u postupku Eco Life International d.o.o.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izvorni_sadrzaj>
    <derivirana_varijabla naziv="DomainObject.Predmet.OstaliListFormatedOIB_1">
      <item>Romano Rozman, OIB 36916391486 punomoćnik sudionika u postupku Eco Life International d.o.o.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derivirana_varijabla>
  </DomainObject.Predmet.OstaliListFormatedOIB>
  <DomainObject.Predmet.OstaliListFormatedWithAdress>
    <izvorni_sadrzaj>
      <item>Romano Rozman, Ulica Sv. Vida 6, 48000 Draganovec punomoćnik sudionika u postupku Eco Life International d.o.o.</item>
      <item>ZAGREBAČKA BANKA DIONIČKO DRUŠTVO, Trg bana Josipa Jelačića 10, 10000 Zagreb</item>
      <item>Raiffeisenbank Austria d.d., Magazinska cesta 69, 10000 Zagreb</item>
      <item>PRIVREDNA BANKA ZAGREB - DIONIČKO DRUŠTVO, Radnička cesta 50, 10000 Zagreb</item>
      <item>Splitska banka dioničko društvo, Domovinskog rata 61, 21000 Split</item>
    </izvorni_sadrzaj>
    <derivirana_varijabla naziv="DomainObject.Predmet.OstaliListFormatedWithAdress_1">
      <item>Romano Rozman, Ulica Sv. Vida 6, 48000 Draganovec punomoćnik sudionika u postupku Eco Life International d.o.o.</item>
      <item>ZAGREBAČKA BANKA DIONIČKO DRUŠTVO, Trg bana Josipa Jelačića 10, 10000 Zagreb</item>
      <item>Raiffeisenbank Austria d.d., Magazinska cesta 69, 10000 Zagreb</item>
      <item>PRIVREDNA BANKA ZAGREB - DIONIČKO DRUŠTVO, Radnička cesta 50,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Romano Rozman, OIB 36916391486, Ulica Sv. Vida 6, 48000 Draganovec punomoćnik sudionika u postupku Eco Life International d.o.o.</item>
      <item>ZAGREBAČKA BANKA DIONIČKO DRUŠTVO, OIB 92963223473, Trg bana Josipa Jelačića 10, 10000 Zagreb</item>
      <item>Raiffeisenbank Austria d.d., OIB 53056966535, Magazinska cesta 69, 10000 Zagreb</item>
      <item>PRIVREDNA BANKA ZAGREB - DIONIČKO DRUŠTVO, OIB 02535697732, Radnička cesta 50, 10000 Zagreb</item>
      <item>Splitska banka dioničko društvo, OIB 69326397242, Domovinskog rata 61, 21000 Split</item>
    </izvorni_sadrzaj>
    <derivirana_varijabla naziv="DomainObject.Predmet.OstaliListFormatedWithAdressOIB_1">
      <item>Romano Rozman, OIB 36916391486, Ulica Sv. Vida 6, 48000 Draganovec punomoćnik sudionika u postupku Eco Life International d.o.o.</item>
      <item>ZAGREBAČKA BANKA DIONIČKO DRUŠTVO, OIB 92963223473, Trg bana Josipa Jelačića 10, 10000 Zagreb</item>
      <item>Raiffeisenbank Austria d.d., OIB 53056966535, Magazinska cesta 69, 10000 Zagreb</item>
      <item>PRIVREDNA BANKA ZAGREB - DIONIČKO DRUŠTVO, OIB 02535697732, Radnička cesta 50,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Romano Rozman</item>
      <item>ZAGREBAČKA BANKA DIONIČKO DRUŠTVO</item>
      <item>Raiffeisenbank Austria d.d.</item>
      <item>PRIVREDNA BANKA ZAGREB - DIONIČKO DRUŠTVO</item>
      <item>Splitska banka dioničko društvo</item>
    </izvorni_sadrzaj>
    <derivirana_varijabla naziv="DomainObject.Predmet.OstaliListNazivFormated_1">
      <item>Romano Rozman</item>
      <item>ZAGREBAČKA BANKA DIONIČKO DRUŠTVO</item>
      <item>Raiffeisenbank Austria d.d.</item>
      <item>PRIVREDNA BANKA ZAGREB - DIONIČKO DRUŠTVO</item>
      <item>Splitska banka dioničko društvo</item>
    </derivirana_varijabla>
  </DomainObject.Predmet.OstaliListNazivFormated>
  <DomainObject.Predmet.OstaliListNazivFormatedOIB>
    <izvorni_sadrzaj>
      <item>Romano Rozman, OIB 36916391486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izvorni_sadrzaj>
    <derivirana_varijabla naziv="DomainObject.Predmet.OstaliListNazivFormatedOIB_1">
      <item>Romano Rozman, OIB 36916391486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Eco Life International d.o.o.</izvorni_sadrzaj>
    <derivirana_varijabla naziv="DomainObject.Predmet.ProtustrankaIDrugi_1">Eco Life International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Eco Life International d.o.o., OIB 99847579206, Ljudevita Posavskg 8, 10360 Sesvete</izvorni_sadrzaj>
    <derivirana_varijabla naziv="DomainObject.Predmet.ProtustrankaIDrugiAdressOIB_1">Eco Life International d.o.o., OIB 99847579206, Ljudevita Posavskg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Life International d.o.o.</item>
      <item>Romano Rozman</item>
      <item>ZAGREBAČKA BANKA DIONIČKO DRUŠTVO</item>
      <item>Raiffeisenbank Austria d.d.</item>
      <item>PRIVREDNA BANKA ZAGREB - DIONIČKO DRUŠTVO</item>
      <item>Splitska banka dioničko društvo</item>
      <item>Romano Rozman</item>
    </izvorni_sadrzaj>
    <derivirana_varijabla naziv="DomainObject.Predmet.SudioniciListNaziv_1">
      <item>FINA Regionalni centar Zagreb</item>
      <item>Eco Life International d.o.o.</item>
      <item>Romano Rozman</item>
      <item>ZAGREBAČKA BANKA DIONIČKO DRUŠTVO</item>
      <item>Raiffeisenbank Austria d.d.</item>
      <item>PRIVREDNA BANKA ZAGREB - DIONIČKO DRUŠTVO</item>
      <item>Splitska banka dioničko društvo</item>
      <item>Romano Rozman</item>
    </derivirana_varijabla>
  </DomainObject.Predmet.SudioniciListNaziv>
  <DomainObject.Predmet.SudioniciListAdressOIB>
    <izvorni_sadrzaj>
      <item>FINA Regionalni centar Zagreb, OIB 85821130368, Trg svibanjskih žrtava 1995. 1,10000 Zagreb</item>
      <item>Eco Life International d.o.o., OIB 99847579206, Ljudevita Posavskg 8,10360 Sesvete</item>
      <item>Romano Rozman, OIB 36916391486, Ulica Sv. Vida 6,48000 Draganovec</item>
      <item>ZAGREBAČKA BANKA DIONIČKO DRUŠTVO, OIB 92963223473, Trg bana Josipa Jelačića 10,10000 Zagreb</item>
      <item>Raiffeisenbank Austria d.d., OIB 53056966535, Magazinska cesta 69,10000 Zagreb</item>
      <item>PRIVREDNA BANKA ZAGREB - DIONIČKO DRUŠTVO, OIB 02535697732, Radnička cesta 50,10000 Zagreb</item>
      <item>Splitska banka dioničko društvo, OIB 69326397242, Domovinskog rata 61,21000 Split</item>
      <item>Romano Rozman, OIB 36916391486, Ulica Sv. Vida 6,48000 Draganovec</item>
    </izvorni_sadrzaj>
    <derivirana_varijabla naziv="DomainObject.Predmet.SudioniciListAdressOIB_1">
      <item>FINA Regionalni centar Zagreb, OIB 85821130368, Trg svibanjskih žrtava 1995. 1,10000 Zagreb</item>
      <item>Eco Life International d.o.o., OIB 99847579206, Ljudevita Posavskg 8,10360 Sesvete</item>
      <item>Romano Rozman, OIB 36916391486, Ulica Sv. Vida 6,48000 Draganovec</item>
      <item>ZAGREBAČKA BANKA DIONIČKO DRUŠTVO, OIB 92963223473, Trg bana Josipa Jelačića 10,10000 Zagreb</item>
      <item>Raiffeisenbank Austria d.d., OIB 53056966535, Magazinska cesta 69,10000 Zagreb</item>
      <item>PRIVREDNA BANKA ZAGREB - DIONIČKO DRUŠTVO, OIB 02535697732, Radnička cesta 50,10000 Zagreb</item>
      <item>Splitska banka dioničko društvo, OIB 69326397242, Domovinskog rata 61,21000 Split</item>
      <item>Romano Rozman, OIB 36916391486, Ulica Sv. Vida 6,48000 Draganovec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99847579206</item>
      <item>, OIB 36916391486</item>
      <item>, OIB 92963223473</item>
      <item>, OIB 53056966535</item>
      <item>, OIB 02535697732</item>
      <item>, OIB 69326397242</item>
      <item>, OIB 36916391486</item>
    </izvorni_sadrzaj>
    <derivirana_varijabla naziv="DomainObject.Predmet.SudioniciListNazivOIB_1">
      <item>, OIB 85821130368</item>
      <item>, OIB 99847579206</item>
      <item>, OIB 36916391486</item>
      <item>, OIB 92963223473</item>
      <item>, OIB 53056966535</item>
      <item>, OIB 02535697732</item>
      <item>, OIB 69326397242</item>
      <item>, OIB 36916391486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6222A-926C-4E2C-9AB0-D0890AF08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1139</properties:Words>
  <properties:Characters>6262</properties:Characters>
  <properties:Lines>117</properties:Lines>
  <properties:Paragraphs>30</properties:Paragraphs>
  <properties:TotalTime>398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2018-07-13T07:01:00Z</cp:lastPrinted>
  <dcterms:modified xmlns:xsi="http://www.w3.org/2001/XMLSchema-instance" xsi:type="dcterms:W3CDTF">2018-07-13T07:02:00Z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 poziv vjerovnicima-čl.110 - izjava.docx)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