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1dc6" w14:paraId="f141dc6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8D1EE8">
        <w:rPr>
          <w:b/>
        </w:rPr>
        <w:t>1660/2016-26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>35000 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26901" w:rsidP="00326901" w:rsidR="003509B2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Danieli Martini Maoduš, u postupku stečaja nad dužnikom  </w:t>
      </w:r>
      <w:r w:rsidR="008D1EE8">
        <w:rPr>
          <w:b/>
        </w:rPr>
        <w:t xml:space="preserve">KTC PRIZMA d.o.o. u stečaju, Primorska 33, </w:t>
      </w:r>
      <w:proofErr w:type="spellStart"/>
      <w:r w:rsidR="008D1EE8">
        <w:rPr>
          <w:b/>
        </w:rPr>
        <w:t>Mihaljevci</w:t>
      </w:r>
      <w:proofErr w:type="spellEnd"/>
      <w:r w:rsidR="008D1EE8">
        <w:rPr>
          <w:b/>
        </w:rPr>
        <w:t>, OIB: 99682301115</w:t>
      </w:r>
      <w:r>
        <w:rPr>
          <w:b/>
        </w:rPr>
        <w:t xml:space="preserve">, </w:t>
      </w:r>
      <w:r>
        <w:t>koga zastupa stečajni upravitelj</w:t>
      </w:r>
      <w:r w:rsidR="00FD72C5">
        <w:t xml:space="preserve"> Zorislav </w:t>
      </w:r>
      <w:proofErr w:type="spellStart"/>
      <w:r w:rsidR="00FD72C5">
        <w:t>Novoselac</w:t>
      </w:r>
      <w:proofErr w:type="spellEnd"/>
      <w:r w:rsidR="00FD72C5">
        <w:t>, 29</w:t>
      </w:r>
      <w:r>
        <w:t>. prosinca 2016.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FD72C5" w:rsidRPr="00FD72C5">
        <w:rPr>
          <w:b/>
        </w:rPr>
        <w:t xml:space="preserve">KTC PRIZMA d.o.o. u stečaju, Primorska 33, </w:t>
      </w:r>
      <w:proofErr w:type="spellStart"/>
      <w:r w:rsidR="00FD72C5" w:rsidRPr="00FD72C5">
        <w:rPr>
          <w:b/>
        </w:rPr>
        <w:t>Mihaljevci</w:t>
      </w:r>
      <w:proofErr w:type="spellEnd"/>
      <w:r w:rsidR="00FD72C5" w:rsidRPr="00FD72C5">
        <w:rPr>
          <w:b/>
        </w:rPr>
        <w:t>, OIB: 99682301115</w:t>
      </w:r>
      <w:r w:rsidR="0096572B">
        <w:t>, </w:t>
      </w:r>
      <w:r>
        <w:t xml:space="preserve">za dan:  </w:t>
      </w:r>
    </w:p>
    <w:p w:rsidRDefault="00950460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 w:rsidRPr="00950460">
        <w:rPr>
          <w:b/>
          <w:u w:val="single"/>
        </w:rPr>
        <w:t>2</w:t>
      </w:r>
      <w:r w:rsidR="00FD72C5">
        <w:rPr>
          <w:b/>
          <w:u w:val="single"/>
        </w:rPr>
        <w:t>3</w:t>
      </w:r>
      <w:r w:rsidR="0096572B" w:rsidRPr="00950460">
        <w:rPr>
          <w:b/>
          <w:u w:val="single"/>
        </w:rPr>
        <w:t xml:space="preserve">. </w:t>
      </w:r>
      <w:r w:rsidR="00326901">
        <w:rPr>
          <w:b/>
          <w:u w:val="single"/>
        </w:rPr>
        <w:t>veljače</w:t>
      </w:r>
      <w:r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 w:rsidR="00FD72C5">
        <w:rPr>
          <w:b/>
          <w:u w:val="single"/>
        </w:rPr>
        <w:t>11,00</w:t>
      </w:r>
      <w:r w:rsidR="00027CC6" w:rsidRPr="00950460">
        <w:rPr>
          <w:b/>
          <w:u w:val="single"/>
        </w:rPr>
        <w:t xml:space="preserve"> sati.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>kupštinu se pozivaju vjerovnici čije su tražbine utvrđene i stečajni upravitelj.</w:t>
      </w:r>
    </w:p>
    <w:p w:rsidRDefault="003509B2" w:rsidP="00027CC6" w:rsidR="003509B2">
      <w:pPr>
        <w:jc w:val="both"/>
      </w:pPr>
    </w:p>
    <w:p w:rsidRDefault="003509B2" w:rsidP="00FD72C5" w:rsidR="00FD72C5" w:rsidRPr="00FD72C5">
      <w:pPr>
        <w:pStyle w:val="Odlomakpopisa"/>
        <w:numPr>
          <w:ilvl w:val="0"/>
          <w:numId w:val="4"/>
        </w:numPr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F053C3" w:rsidP="00950460" w:rsidR="00F053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Odlučivanju o usvajanju izvješća stečajnog upravitelja</w:t>
      </w:r>
    </w:p>
    <w:p w:rsidRDefault="00950460" w:rsidP="00F053C3" w:rsidR="00950460" w:rsidRPr="00F053C3">
      <w:pPr>
        <w:numPr>
          <w:ilvl w:val="0"/>
          <w:numId w:val="2"/>
        </w:numPr>
        <w:jc w:val="both"/>
        <w:rPr>
          <w:b/>
        </w:rPr>
      </w:pPr>
      <w:r w:rsidRPr="00950460">
        <w:rPr>
          <w:b/>
        </w:rPr>
        <w:t xml:space="preserve">Donošenje odluke o </w:t>
      </w:r>
      <w:r w:rsidR="00F053C3">
        <w:rPr>
          <w:b/>
        </w:rPr>
        <w:t>pokretanju postupaka radi pobijanja pravnih radnji</w:t>
      </w:r>
    </w:p>
    <w:p w:rsidRDefault="00EE5AC8" w:rsidP="00950460" w:rsidR="00EE5AC8" w:rsidRPr="00950460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 w:rsidRPr="00950460">
        <w:rPr>
          <w:b/>
          <w:lang w:val="en-US"/>
        </w:rPr>
        <w:t>Razno</w:t>
      </w:r>
      <w:proofErr w:type="spellEnd"/>
    </w:p>
    <w:p w:rsidRDefault="003509B2" w:rsidP="00027CC6" w:rsidR="003509B2">
      <w:pPr>
        <w:jc w:val="both"/>
      </w:pPr>
    </w:p>
    <w:p w:rsidRDefault="003509B2" w:rsidP="00027CC6" w:rsidR="003509B2">
      <w:pPr>
        <w:jc w:val="both"/>
        <w:rPr>
          <w:b/>
        </w:rPr>
      </w:pPr>
      <w:r>
        <w:t> </w:t>
      </w:r>
      <w:r>
        <w:tab/>
        <w:t>IV</w:t>
      </w:r>
      <w:r w:rsidR="007024B3">
        <w:t>. S</w:t>
      </w:r>
      <w:r>
        <w:t xml:space="preserve">kupština vjerovnika dana </w:t>
      </w:r>
      <w:r w:rsidR="00950460" w:rsidRPr="00950460">
        <w:rPr>
          <w:b/>
          <w:u w:val="single"/>
        </w:rPr>
        <w:t>2</w:t>
      </w:r>
      <w:r w:rsidR="00FD72C5">
        <w:rPr>
          <w:b/>
          <w:u w:val="single"/>
        </w:rPr>
        <w:t>3</w:t>
      </w:r>
      <w:r w:rsidR="00950460" w:rsidRPr="00950460">
        <w:rPr>
          <w:b/>
          <w:u w:val="single"/>
        </w:rPr>
        <w:t xml:space="preserve">. </w:t>
      </w:r>
      <w:r w:rsidR="00C42453">
        <w:rPr>
          <w:b/>
          <w:u w:val="single"/>
        </w:rPr>
        <w:t>veljače</w:t>
      </w:r>
      <w:r w:rsidR="00950460" w:rsidRPr="00950460">
        <w:rPr>
          <w:b/>
          <w:u w:val="single"/>
        </w:rPr>
        <w:t xml:space="preserve"> 201</w:t>
      </w:r>
      <w:r w:rsidR="00C42453">
        <w:rPr>
          <w:b/>
          <w:u w:val="single"/>
        </w:rPr>
        <w:t>7</w:t>
      </w:r>
      <w:r w:rsidR="00950460" w:rsidRPr="00950460">
        <w:rPr>
          <w:b/>
          <w:u w:val="single"/>
        </w:rPr>
        <w:t xml:space="preserve">. u </w:t>
      </w:r>
      <w:r w:rsidR="00FD72C5">
        <w:rPr>
          <w:b/>
          <w:u w:val="single"/>
        </w:rPr>
        <w:t>11,00</w:t>
      </w:r>
      <w:r w:rsidR="00950460" w:rsidRPr="00950460">
        <w:rPr>
          <w:b/>
          <w:u w:val="single"/>
        </w:rPr>
        <w:t xml:space="preserve"> sati</w:t>
      </w:r>
      <w:r w:rsidR="00950460" w:rsidRPr="00027CC6">
        <w:rPr>
          <w:b/>
        </w:rPr>
        <w:t xml:space="preserve"> </w:t>
      </w:r>
      <w:r w:rsidRPr="00027CC6">
        <w:rPr>
          <w:b/>
        </w:rPr>
        <w:t xml:space="preserve">će se održati u  prostorijama Trgovačkog suda u Osijeku, Stalna služba u Slavonskom Brodu, Trg pobjede 13, </w:t>
      </w:r>
      <w:r w:rsidR="00027CC6">
        <w:rPr>
          <w:b/>
        </w:rPr>
        <w:t>III kat, soba 73</w:t>
      </w:r>
      <w:r w:rsidRPr="00027CC6">
        <w:rPr>
          <w:b/>
        </w:rPr>
        <w:t>, Slavonski Brod.</w:t>
      </w: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C42453" w:rsidP="00F053C3" w:rsidR="003509B2" w:rsidRPr="00F053C3">
      <w:pPr>
        <w:ind w:firstLine="708"/>
        <w:jc w:val="both"/>
      </w:pPr>
      <w:r w:rsidRPr="00C42453">
        <w:t xml:space="preserve">U svom izvješću od </w:t>
      </w:r>
      <w:r w:rsidR="00F053C3">
        <w:t>15</w:t>
      </w:r>
      <w:r w:rsidRPr="00C42453">
        <w:t xml:space="preserve">.12.2016. stečajni upravitelj se izjasnio o </w:t>
      </w:r>
      <w:r>
        <w:t xml:space="preserve">tome da </w:t>
      </w:r>
      <w:r w:rsidR="00F053C3">
        <w:t xml:space="preserve">smatra da je kupoprodajnim ugovorom od 1.12.2015. koji je sklopljen s Blaženkom Smojver, temeljem kojeg ugovora su prenesene na istu nekretnine, oštećeni interesi vjerovnika, pa je predložio da skupština donese odluku o pokretanju postupka radi pobijanja iste pravne radnje sukladno navedenom prijedlogu zakazane skupštine vjerovnika. </w:t>
      </w:r>
      <w:r>
        <w:t xml:space="preserve"> </w:t>
      </w:r>
    </w:p>
    <w:p w:rsidRDefault="00027CC6" w:rsidP="003509B2" w:rsidR="003509B2">
      <w:pPr>
        <w:jc w:val="center"/>
        <w:rPr>
          <w:lang w:val="en-US"/>
        </w:rPr>
      </w:pPr>
      <w:r>
        <w:t xml:space="preserve">U Slavonskom Brodu </w:t>
      </w:r>
      <w:r w:rsidR="00FD72C5">
        <w:t>29</w:t>
      </w:r>
      <w:r w:rsidR="00950460">
        <w:t xml:space="preserve">. </w:t>
      </w:r>
      <w:r w:rsidR="00C42453">
        <w:t>prosinca</w:t>
      </w:r>
      <w:r w:rsidR="003509B2">
        <w:t xml:space="preserve"> 201</w:t>
      </w:r>
      <w:r>
        <w:t>6</w:t>
      </w:r>
      <w:r w:rsidR="003509B2">
        <w:t>.</w:t>
      </w:r>
    </w:p>
    <w:p w:rsidRDefault="003509B2" w:rsidP="003509B2" w:rsidR="003509B2">
      <w:pPr>
        <w:jc w:val="center"/>
      </w:pPr>
    </w:p>
    <w:p w:rsidRDefault="00FD72C5" w:rsidP="003509B2" w:rsidR="003509B2">
      <w:pPr>
        <w:ind w:firstLine="624" w:left="5040"/>
        <w:rPr>
          <w:lang w:val="en-US"/>
        </w:rPr>
      </w:pPr>
      <w:r>
        <w:t>     S</w:t>
      </w:r>
      <w:r w:rsidR="003509B2">
        <w:t>tečajna sutkinja:</w:t>
      </w:r>
    </w:p>
    <w:p w:rsidRDefault="003509B2" w:rsidP="003509B2" w:rsidR="003509B2"/>
    <w:p w:rsidRDefault="003509B2" w:rsidP="003509B2" w:rsidR="003509B2">
      <w:pPr>
        <w:ind w:firstLine="720" w:left="4944"/>
        <w:rPr>
          <w:lang w:val="en-US"/>
        </w:rPr>
      </w:pPr>
      <w:r>
        <w:t>Daniela Martini Maoduš</w:t>
      </w:r>
    </w:p>
    <w:p w:rsidRDefault="0096572B" w:rsidP="003509B2" w:rsidR="0096572B"/>
    <w:p w:rsidRDefault="00950460" w:rsidR="003509B2" w:rsidRPr="00950460">
      <w:pPr>
        <w:rPr>
          <w:sz w:val="20"/>
          <w:szCs w:val="20"/>
          <w:lang w:val="en-US"/>
        </w:rPr>
      </w:pPr>
      <w:proofErr w:type="spellStart"/>
      <w:r w:rsidRPr="00950460">
        <w:rPr>
          <w:sz w:val="20"/>
          <w:szCs w:val="20"/>
        </w:rPr>
        <w:t>Rj</w:t>
      </w:r>
      <w:proofErr w:type="spellEnd"/>
      <w:r w:rsidRPr="00950460">
        <w:rPr>
          <w:sz w:val="20"/>
          <w:szCs w:val="20"/>
        </w:rPr>
        <w:t xml:space="preserve">. </w:t>
      </w:r>
      <w:r w:rsidR="00C42453">
        <w:rPr>
          <w:sz w:val="20"/>
          <w:szCs w:val="20"/>
        </w:rPr>
        <w:t xml:space="preserve">- </w:t>
      </w:r>
      <w:proofErr w:type="spellStart"/>
      <w:r w:rsidRPr="00950460">
        <w:rPr>
          <w:sz w:val="20"/>
          <w:szCs w:val="20"/>
        </w:rPr>
        <w:t>eOglasna</w:t>
      </w:r>
      <w:proofErr w:type="spellEnd"/>
      <w:r w:rsidRPr="00950460">
        <w:rPr>
          <w:sz w:val="20"/>
          <w:szCs w:val="20"/>
        </w:rPr>
        <w:t xml:space="preserve"> ploča</w:t>
      </w:r>
    </w:p>
    <w:sectPr w:rsidR="003509B2" w:rsidRPr="009504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3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221AA4"/>
    <w:rsid w:val="00326901"/>
    <w:rsid w:val="0033502B"/>
    <w:rsid w:val="003509B2"/>
    <w:rsid w:val="004F49BC"/>
    <w:rsid w:val="007024B3"/>
    <w:rsid w:val="008C4A56"/>
    <w:rsid w:val="008D1EE8"/>
    <w:rsid w:val="00950460"/>
    <w:rsid w:val="0096572B"/>
    <w:rsid w:val="009F1E5C"/>
    <w:rsid w:val="00C42453"/>
    <w:rsid w:val="00C94D56"/>
    <w:rsid w:val="00D52B24"/>
    <w:rsid w:val="00D85898"/>
    <w:rsid w:val="00EE5AC8"/>
    <w:rsid w:val="00F053C3"/>
    <w:rsid w:val="00F951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0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02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0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0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5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0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02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0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0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251</properties:Words>
  <properties:Characters>1384</properties:Characters>
  <properties:Lines>49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2016-07-01T08:05:00Z</dcterms:created>
  <dc:creator>rweinberger</dc:creator>
  <cp:lastModifiedBy>wsadmin</cp:lastModifiedBy>
  <cp:lastPrinted>2016-07-01T08:01:00Z</cp:lastPrinted>
  <dcterms:modified xmlns:xsi="http://www.w3.org/2001/XMLSchema-instance" xsi:type="dcterms:W3CDTF">2016-12-29T08:52:00Z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