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538e" w14:paraId="76a538e" w:rsidRDefault="00145F8F" w:rsidP="00910611" w:rsidR="00145F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F8F" w:rsidP="00910611" w:rsidR="00145F8F">
      <w:r>
        <w:rPr>
          <w:rFonts w:eastAsia="MS Mincho"/>
        </w:rPr>
        <w:t>REPUBLIKA HRVATSKA</w:t>
      </w:r>
    </w:p>
    <w:p w:rsidRDefault="00145F8F" w:rsidP="00910611" w:rsidR="00145F8F">
      <w:r>
        <w:rPr>
          <w:rFonts w:eastAsia="MS Mincho"/>
        </w:rPr>
        <w:t>TRGOVAČKI SUD U RIJECI</w:t>
      </w:r>
    </w:p>
    <w:p w:rsidRDefault="00145F8F" w:rsidR="00145F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6DEC" w:rsidP="00986DEC" w:rsidR="00986DEC" w:rsidRPr="002A1F6A">
      <w:pPr>
        <w:jc w:val="both"/>
      </w:pPr>
    </w:p>
    <w:p w:rsidRDefault="00BA3ADE" w:rsidP="00BA3ADE" w:rsidR="00986DEC" w:rsidRPr="00BA3ADE">
      <w:pPr>
        <w:jc w:val="center"/>
        <w:rPr>
          <w:b/>
        </w:rPr>
      </w:pPr>
      <w:r w:rsidRPr="00BA3ADE">
        <w:rPr>
          <w:b/>
        </w:rPr>
        <w:t>R E P U B L I K A    H R V A T S K A</w:t>
      </w:r>
    </w:p>
    <w:p w:rsidRDefault="00986DEC" w:rsidP="00986DEC" w:rsidR="00986DEC">
      <w:pPr>
        <w:jc w:val="both"/>
      </w:pPr>
    </w:p>
    <w:p w:rsidRDefault="00E95798" w:rsidP="00986DEC" w:rsidR="00986DEC" w:rsidRPr="002A1F6A">
      <w:pPr>
        <w:jc w:val="center"/>
        <w:rPr>
          <w:b/>
        </w:rPr>
      </w:pPr>
      <w:r>
        <w:rPr>
          <w:b/>
        </w:rPr>
        <w:t>R</w:t>
      </w:r>
      <w:r w:rsidR="00986DEC" w:rsidRPr="002A1F6A">
        <w:rPr>
          <w:b/>
        </w:rPr>
        <w:t xml:space="preserve"> J E Š E N J E</w:t>
      </w:r>
    </w:p>
    <w:p w:rsidRDefault="00986DEC" w:rsidP="00986DEC" w:rsidR="00986DEC" w:rsidRPr="002A1F6A">
      <w:pPr>
        <w:jc w:val="both"/>
      </w:pPr>
    </w:p>
    <w:p w:rsidRDefault="008C4570" w:rsidP="00986DEC" w:rsidR="00986DEC" w:rsidRPr="002A1F6A">
      <w:pPr>
        <w:ind w:firstLine="708"/>
        <w:jc w:val="both"/>
      </w:pPr>
      <w:r w:rsidRPr="008C4570">
        <w:t xml:space="preserve">Trgovački sud u Rijeci, po stečajnom sucu Danieli Korlević, odlučujući o prijedlogu predlagatelja vjerovnika </w:t>
      </w:r>
      <w:r w:rsidR="0065686D">
        <w:t>JADRANKE JEŽABEK – HITREC iz Rijeke, Kumičićeva 11, OIB 37865022746</w:t>
      </w:r>
      <w:r w:rsidRPr="008C4570">
        <w:t xml:space="preserve">, za otvaranje stečajnog postupka nad dužnikom </w:t>
      </w:r>
      <w:r w:rsidR="0065686D">
        <w:rPr>
          <w:b/>
        </w:rPr>
        <w:t>Q – TIM d.o.o. Rijeka, A. Starčevića 7</w:t>
      </w:r>
      <w:r w:rsidRPr="008C4570">
        <w:rPr>
          <w:b/>
        </w:rPr>
        <w:t xml:space="preserve">, </w:t>
      </w:r>
      <w:r w:rsidR="00986DEC" w:rsidRPr="002A1F6A">
        <w:t>dana</w:t>
      </w:r>
      <w:r w:rsidR="00CF39D1">
        <w:t xml:space="preserve"> </w:t>
      </w:r>
      <w:r w:rsidR="0065686D">
        <w:t>21. rujna</w:t>
      </w:r>
      <w:r w:rsidR="00BA3ADE">
        <w:t xml:space="preserve"> 201</w:t>
      </w:r>
      <w:r w:rsidR="00CF39D1">
        <w:t>5</w:t>
      </w:r>
      <w:r w:rsidR="00BA3ADE">
        <w:t xml:space="preserve">. </w:t>
      </w:r>
      <w:r w:rsidR="00986DEC" w:rsidRPr="002A1F6A">
        <w:t xml:space="preserve">godine </w:t>
      </w:r>
    </w:p>
    <w:p w:rsidRDefault="00E621F1" w:rsidP="00986DEC" w:rsidR="00986DEC" w:rsidRPr="002A1F6A">
      <w:pPr>
        <w:jc w:val="both"/>
      </w:pPr>
      <w:r>
        <w:tab/>
      </w:r>
      <w:r>
        <w:tab/>
      </w:r>
    </w:p>
    <w:p w:rsidRDefault="00986DEC" w:rsidP="00986DEC" w:rsidR="00986DEC" w:rsidRPr="00BA3ADE">
      <w:pPr>
        <w:jc w:val="center"/>
      </w:pPr>
      <w:r w:rsidRPr="00BA3ADE">
        <w:t>r i j e š i o   j e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I. </w:t>
      </w:r>
      <w:r w:rsidR="00E621F1">
        <w:tab/>
      </w:r>
      <w:r w:rsidRPr="002A1F6A">
        <w:t xml:space="preserve">Pokreće se prethodni postupak radi utvrđivanja uvjeta za otvaranje stečajnog postupka nad dužnikom </w:t>
      </w:r>
      <w:r w:rsidR="0065686D" w:rsidRPr="0065686D">
        <w:rPr>
          <w:b/>
        </w:rPr>
        <w:t>Q – TIM d.o.o. Rijeka, A. Starčevića 7</w:t>
      </w:r>
      <w:r w:rsidR="00A63AEF" w:rsidRPr="00A63AEF">
        <w:rPr>
          <w:b/>
        </w:rPr>
        <w:t>,</w:t>
      </w:r>
      <w:r w:rsidR="00CF39D1" w:rsidRPr="00CF39D1">
        <w:t xml:space="preserve"> OIB </w:t>
      </w:r>
      <w:r w:rsidR="0065686D">
        <w:t>39127064639</w:t>
      </w:r>
      <w:r w:rsidR="00201E91">
        <w:t>,</w:t>
      </w:r>
      <w:r w:rsidR="00E621F1">
        <w:t xml:space="preserve"> MBS</w:t>
      </w:r>
      <w:r w:rsidR="000E5204">
        <w:t xml:space="preserve"> </w:t>
      </w:r>
      <w:r w:rsidR="0065686D">
        <w:t>040026454</w:t>
      </w:r>
      <w:r w:rsidRPr="002A1F6A">
        <w:t>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II. </w:t>
      </w:r>
      <w:r w:rsidR="00E621F1">
        <w:tab/>
      </w:r>
      <w:r w:rsidRPr="002A1F6A">
        <w:t>Za privremenog stečajnog upravitelja imenuje se</w:t>
      </w:r>
      <w:r w:rsidR="00CF39D1">
        <w:t xml:space="preserve"> </w:t>
      </w:r>
      <w:r w:rsidR="0065686D">
        <w:t>Gordana Padjen Štefanić iz Rijeke, Ciottina 20, OIB 18837874897</w:t>
      </w:r>
      <w:r w:rsidR="00E621F1">
        <w:t>.</w:t>
      </w:r>
    </w:p>
    <w:p w:rsidRDefault="00E621F1" w:rsidP="00986DEC" w:rsidR="00E621F1">
      <w:pPr>
        <w:jc w:val="both"/>
      </w:pPr>
    </w:p>
    <w:p w:rsidRDefault="00986DEC" w:rsidP="00986DEC" w:rsidR="00986DEC" w:rsidRPr="002A1F6A">
      <w:pPr>
        <w:jc w:val="both"/>
      </w:pPr>
      <w:r w:rsidRPr="002A1F6A">
        <w:t>I</w:t>
      </w:r>
      <w:r w:rsidR="00201E91">
        <w:t>II</w:t>
      </w:r>
      <w:r w:rsidRPr="002A1F6A">
        <w:t>.</w:t>
      </w:r>
      <w:r w:rsidR="00E621F1">
        <w:tab/>
      </w:r>
      <w:r w:rsidRPr="002A1F6A">
        <w:t xml:space="preserve">Privremeni stečajni upravitelj izvršit će pregled dužnikovog poslovnog prostora, te uvid u knjige i poslovnu dokumentaciju dužnika i nakon toga podnijeti izvješće u kojem će iznijeti svoje mišljenje o gospodarsko-financijskom stanju dužnika, o tome postoji li razlog za otvaranje stečajnog postupka, a posebno mogu li se imovinom dužnika </w:t>
      </w:r>
      <w:r w:rsidR="0065686D">
        <w:t>pokriti troškovi postupka. (čl.</w:t>
      </w:r>
      <w:smartTag w:element="metricconverter" w:uri="urn:schemas-microsoft-com:office:smarttags">
        <w:smartTagPr>
          <w:attr w:val="45. st" w:name="ProductID"/>
        </w:smartTagPr>
        <w:r w:rsidRPr="002A1F6A">
          <w:t>45. st</w:t>
        </w:r>
      </w:smartTag>
      <w:r w:rsidRPr="002A1F6A">
        <w:t xml:space="preserve">.2. Stečajnog zakona).  </w:t>
      </w:r>
    </w:p>
    <w:p w:rsidRDefault="00986DEC" w:rsidP="00986DEC" w:rsidR="00986DEC" w:rsidRPr="002A1F6A">
      <w:pPr>
        <w:jc w:val="both"/>
      </w:pPr>
    </w:p>
    <w:p w:rsidRDefault="00201E91" w:rsidP="00986DEC" w:rsidR="00986DEC" w:rsidRPr="002A1F6A">
      <w:pPr>
        <w:jc w:val="both"/>
      </w:pPr>
      <w:r>
        <w:t>I</w:t>
      </w:r>
      <w:r w:rsidR="00986DEC" w:rsidRPr="002A1F6A">
        <w:t xml:space="preserve">V. </w:t>
      </w:r>
      <w:r w:rsidR="00E621F1">
        <w:tab/>
      </w:r>
      <w:r w:rsidR="00986DEC" w:rsidRPr="002A1F6A">
        <w:t>Pisano izvješće privremeni stečajni upravitelj dužan je predati najkasnije do ročišta radi rasprave o uvjetima za otvaranje stečajnog postupka nad dužnikom.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V. </w:t>
      </w:r>
      <w:r w:rsidR="00E621F1">
        <w:tab/>
      </w:r>
      <w:r w:rsidRPr="002A1F6A">
        <w:t>Pozivaju se dužnikovi dužnici da svoje obveze ispunjavaju vodeći računa o ovom objavljenom rješenju.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VI. </w:t>
      </w:r>
      <w:r w:rsidR="00E621F1">
        <w:tab/>
      </w:r>
      <w:r w:rsidRPr="002A1F6A">
        <w:t>Ročište radi izjašnjenja o prijedlogu i rasprave o uvjetima za otvaranje stečajnog postupka nad dužnikom određuje se za dan</w:t>
      </w:r>
    </w:p>
    <w:p w:rsidRDefault="00986DEC" w:rsidP="00986DEC" w:rsidR="00986DEC" w:rsidRPr="002A1F6A">
      <w:pPr>
        <w:jc w:val="both"/>
      </w:pPr>
    </w:p>
    <w:p w:rsidRDefault="0065686D" w:rsidP="00986DEC" w:rsidR="00986DEC" w:rsidRPr="002A1F6A">
      <w:pPr>
        <w:jc w:val="center"/>
        <w:rPr>
          <w:b/>
        </w:rPr>
      </w:pPr>
      <w:r>
        <w:rPr>
          <w:b/>
        </w:rPr>
        <w:t>10. studenoga</w:t>
      </w:r>
      <w:r w:rsidR="00201E91">
        <w:rPr>
          <w:b/>
        </w:rPr>
        <w:t xml:space="preserve"> 2015. </w:t>
      </w:r>
      <w:r w:rsidR="00986DEC" w:rsidRPr="002A1F6A">
        <w:rPr>
          <w:b/>
        </w:rPr>
        <w:t xml:space="preserve">godine u </w:t>
      </w:r>
      <w:r w:rsidR="000E5204">
        <w:rPr>
          <w:b/>
        </w:rPr>
        <w:t>9</w:t>
      </w:r>
      <w:r w:rsidR="00986DEC" w:rsidRPr="002A1F6A">
        <w:rPr>
          <w:b/>
        </w:rPr>
        <w:t>:00 sati</w:t>
      </w:r>
    </w:p>
    <w:p w:rsidRDefault="00986DEC" w:rsidP="00986DEC" w:rsidR="00BA3ADE">
      <w:pPr>
        <w:jc w:val="center"/>
        <w:rPr>
          <w:b/>
        </w:rPr>
      </w:pPr>
      <w:r w:rsidRPr="002A1F6A">
        <w:rPr>
          <w:b/>
        </w:rPr>
        <w:t xml:space="preserve">kod </w:t>
      </w:r>
      <w:r w:rsidR="00A06E1C">
        <w:rPr>
          <w:b/>
        </w:rPr>
        <w:t>Trgovačkog suda u Rijeci, Zadarska 1 i 3</w:t>
      </w:r>
    </w:p>
    <w:p w:rsidRDefault="00BA3ADE" w:rsidP="00986DEC" w:rsidR="00986DEC" w:rsidRPr="002A1F6A">
      <w:pPr>
        <w:jc w:val="center"/>
        <w:rPr>
          <w:b/>
        </w:rPr>
      </w:pPr>
      <w:r>
        <w:rPr>
          <w:b/>
        </w:rPr>
        <w:t>1. kat,</w:t>
      </w:r>
      <w:r w:rsidR="00986DEC" w:rsidRPr="002A1F6A">
        <w:rPr>
          <w:b/>
        </w:rPr>
        <w:t xml:space="preserve"> sudnica broj 2</w:t>
      </w:r>
    </w:p>
    <w:p w:rsidRDefault="00986DEC" w:rsidP="00986DEC" w:rsidR="00986DEC" w:rsidRPr="002A1F6A">
      <w:pPr>
        <w:jc w:val="both"/>
      </w:pPr>
      <w:r w:rsidRPr="002A1F6A">
        <w:t>na koje se pozivaju:</w:t>
      </w:r>
    </w:p>
    <w:p w:rsidRDefault="00986DEC" w:rsidP="00986DEC" w:rsidR="00986DEC" w:rsidRPr="002A1F6A">
      <w:pPr>
        <w:jc w:val="both"/>
      </w:pPr>
      <w:r w:rsidRPr="002A1F6A">
        <w:t>- predlagatelj,</w:t>
      </w:r>
    </w:p>
    <w:p w:rsidRDefault="00986DEC" w:rsidP="00986DEC" w:rsidR="00986DEC" w:rsidRPr="002A1F6A">
      <w:pPr>
        <w:jc w:val="both"/>
      </w:pPr>
      <w:r w:rsidRPr="002A1F6A">
        <w:t>- zastupnik dužnika po zakonu,</w:t>
      </w:r>
    </w:p>
    <w:p w:rsidRDefault="00986DEC" w:rsidP="00986DEC" w:rsidR="00986DEC" w:rsidRPr="002A1F6A">
      <w:pPr>
        <w:jc w:val="both"/>
      </w:pPr>
      <w:r w:rsidRPr="002A1F6A">
        <w:t>-</w:t>
      </w:r>
      <w:r w:rsidR="00201E91">
        <w:t xml:space="preserve"> Fina</w:t>
      </w:r>
      <w:r w:rsidRPr="002A1F6A">
        <w:t xml:space="preserve"> i</w:t>
      </w:r>
    </w:p>
    <w:p w:rsidRDefault="00986DEC" w:rsidP="00986DEC" w:rsidR="00986DEC" w:rsidRPr="002A1F6A">
      <w:pPr>
        <w:jc w:val="both"/>
      </w:pPr>
      <w:r w:rsidRPr="002A1F6A">
        <w:t>- privremeni stečajni upravitelj.</w:t>
      </w:r>
    </w:p>
    <w:p w:rsidRDefault="00986DEC" w:rsidP="00986DEC" w:rsidR="00986DEC" w:rsidRPr="002A1F6A">
      <w:pPr>
        <w:jc w:val="both"/>
      </w:pPr>
      <w:r w:rsidRPr="002A1F6A"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2A1F6A">
          <w:t>49. st</w:t>
        </w:r>
      </w:smartTag>
      <w:r w:rsidRPr="002A1F6A">
        <w:t>.1. i 2. Stečajnog zakona).</w:t>
      </w:r>
    </w:p>
    <w:p w:rsidRDefault="00986DEC" w:rsidP="00986DEC" w:rsidR="00986DEC" w:rsidRPr="00E621F1">
      <w:pPr>
        <w:jc w:val="center"/>
        <w:rPr>
          <w:b/>
        </w:rPr>
      </w:pPr>
      <w:r w:rsidRPr="00E621F1">
        <w:rPr>
          <w:b/>
        </w:rPr>
        <w:lastRenderedPageBreak/>
        <w:t>Obrazloženje</w:t>
      </w:r>
    </w:p>
    <w:p w:rsidRDefault="00201E91" w:rsidP="00986DEC" w:rsidR="00201E91">
      <w:pPr>
        <w:jc w:val="center"/>
      </w:pPr>
    </w:p>
    <w:p w:rsidRDefault="003E4C4E" w:rsidP="00986DEC" w:rsidR="003E4C4E">
      <w:pPr>
        <w:jc w:val="center"/>
      </w:pPr>
    </w:p>
    <w:p w:rsidRDefault="00E95798" w:rsidP="00E95798" w:rsidR="00E95798">
      <w:pPr>
        <w:ind w:firstLine="708"/>
        <w:jc w:val="both"/>
      </w:pPr>
      <w:r w:rsidRPr="00E95798">
        <w:t xml:space="preserve">Predlagatelj je </w:t>
      </w:r>
      <w:r w:rsidR="0065686D">
        <w:t>03. kolovoza</w:t>
      </w:r>
      <w:r w:rsidR="00A63AEF">
        <w:t xml:space="preserve"> 201</w:t>
      </w:r>
      <w:r w:rsidR="000E5204">
        <w:t>5</w:t>
      </w:r>
      <w:r w:rsidR="00A63AEF">
        <w:t xml:space="preserve">. godine </w:t>
      </w:r>
      <w:r w:rsidRPr="00E95798">
        <w:t xml:space="preserve">podnio prijedlog za otvaranje stečajnog postupka nad dužnikom </w:t>
      </w:r>
      <w:r w:rsidR="0065686D" w:rsidRPr="0065686D">
        <w:t xml:space="preserve">Q – TIM d.o.o. Rijeka, A. Starčevića 7 </w:t>
      </w:r>
      <w:r w:rsidR="000E5204">
        <w:t>(dalje: dužnik)</w:t>
      </w:r>
      <w:r w:rsidR="008C4570" w:rsidRPr="008C4570">
        <w:t>.</w:t>
      </w:r>
      <w:r w:rsidR="000E5204">
        <w:t xml:space="preserve"> U prijedlogu je naveo da </w:t>
      </w:r>
      <w:r w:rsidR="0065686D">
        <w:t xml:space="preserve">ima novčanu tražbinu prema dužniku temeljem neisplaćene otpremnine za razdoblje rada od 01. siječnja 2010. do 31. srpnja 2014. godine, odnosno do sporazumnog raskida ugovora o radu na neodređeno vrijeme u ukupnom iznosu od 4.593,20 kn. Navodi da dužnik ne može trajno ispunjavati svoje novčane obveze budući mu je račun u blokadi, a obzirom na novonastale okolnosti ne može nastaviti poslovne aktivnosti.  </w:t>
      </w:r>
    </w:p>
    <w:p w:rsidRDefault="00E95798" w:rsidP="00E95798" w:rsidR="0065686D">
      <w:pPr>
        <w:ind w:firstLine="708"/>
        <w:jc w:val="both"/>
      </w:pPr>
      <w:r w:rsidRPr="00E95798">
        <w:t xml:space="preserve">Stečajni sudac izvršio je uvid u isprave priložene spisu: </w:t>
      </w:r>
      <w:r w:rsidR="0065686D">
        <w:t xml:space="preserve">Sporazum o raskidu ugovora o radu od 01. srpnja 2014. godine (list 2 spisa), ugovora o radu na neodređeno vrijeme od 01. siječnja 2010. godine (list 3 spisa), obračunske platne liste za svibanj – lipanj – srpanj 2014 (list 4-6 spisa) i potvrdu FINE od 09. rujna 2015. godine (list 10 spisa).  </w:t>
      </w:r>
    </w:p>
    <w:p w:rsidRDefault="00E95798" w:rsidP="00E95798" w:rsidR="00E95798" w:rsidRPr="00E95798">
      <w:pPr>
        <w:ind w:firstLine="708"/>
        <w:jc w:val="both"/>
      </w:pPr>
      <w:r w:rsidRPr="00E95798">
        <w:t>Temeljem navoda iznesenih u prijedlogu i sadržaja priloženih isprava, stečajni sudac nalazi da je predlagatelj učinio vjerojatnim postojanje svoje tražbine</w:t>
      </w:r>
      <w:r w:rsidR="001E0C72">
        <w:t xml:space="preserve"> i </w:t>
      </w:r>
      <w:r w:rsidRPr="00E95798">
        <w:t>stečajnog razloga nesposobnost za plaćanje</w:t>
      </w:r>
      <w:r w:rsidR="001E0C72">
        <w:t xml:space="preserve"> iz čl.4. </w:t>
      </w:r>
      <w:r w:rsidR="001E0C72" w:rsidRPr="00DA66D5">
        <w:t>S</w:t>
      </w:r>
      <w:r w:rsidR="001E0C72">
        <w:t xml:space="preserve">tečajnog zakona </w:t>
      </w:r>
      <w:r w:rsidR="001E0C72" w:rsidRPr="003D4368">
        <w:rPr>
          <w:bCs/>
        </w:rPr>
        <w:t>(NN 44/96, 29/99, 129/00, 123/03, 197/03, 187/04, 82/06, 116/10, 25/12 i 133/12, dalje: SZ-a)</w:t>
      </w:r>
      <w:r w:rsidR="001E0C72">
        <w:t>,</w:t>
      </w:r>
      <w:r w:rsidR="001E0C72" w:rsidRPr="00DA66D5">
        <w:t xml:space="preserve"> </w:t>
      </w:r>
      <w:r w:rsidR="00F74B01">
        <w:t xml:space="preserve"> </w:t>
      </w:r>
    </w:p>
    <w:p w:rsidRDefault="00E95798" w:rsidP="00986DEC" w:rsidR="00E95798">
      <w:pPr>
        <w:ind w:firstLine="708"/>
        <w:jc w:val="both"/>
      </w:pPr>
      <w:r w:rsidRPr="00E95798">
        <w:t>Naime,</w:t>
      </w:r>
      <w:r>
        <w:t xml:space="preserve"> prema podacima Financijske agencije na dan </w:t>
      </w:r>
      <w:r w:rsidR="001E0C72">
        <w:t xml:space="preserve">09. </w:t>
      </w:r>
      <w:r w:rsidR="0065686D">
        <w:t>rujna</w:t>
      </w:r>
      <w:r w:rsidR="001E0C72">
        <w:t xml:space="preserve"> </w:t>
      </w:r>
      <w:r>
        <w:t>201</w:t>
      </w:r>
      <w:r w:rsidR="001E0C72">
        <w:t>5</w:t>
      </w:r>
      <w:r>
        <w:t xml:space="preserve">. godine dužnik </w:t>
      </w:r>
      <w:r w:rsidR="001E0C72">
        <w:t>u razdoblju dužem od 60 dana ima evidentirane osnove za plaćanje, a koje je trebalo, na temelju valjanih osnova za plaćanje, bez daljnjeg pristanka dužnika naplatiti s bilo kojeg od njegovih računa</w:t>
      </w:r>
      <w:r>
        <w:t>.</w:t>
      </w:r>
      <w:r w:rsidR="0065686D">
        <w:t xml:space="preserve"> Nepodmirene obveze na dan izdavanja potvrde iznose 1.517,06 kn.</w:t>
      </w:r>
    </w:p>
    <w:p w:rsidRDefault="00E95798" w:rsidP="00E95798" w:rsidR="00E95798" w:rsidRPr="00E95798">
      <w:pPr>
        <w:jc w:val="both"/>
        <w:rPr>
          <w:rFonts w:cs="Arial"/>
        </w:rPr>
      </w:pPr>
      <w:r w:rsidRPr="00E95798">
        <w:rPr>
          <w:rFonts w:cs="Arial"/>
        </w:rPr>
        <w:t xml:space="preserve">            Kako se stečajni postupak pokreće prijedlogom vjerovnika ili dužnika prema čl.</w:t>
      </w:r>
      <w:smartTag w:element="metricconverter" w:uri="urn:schemas-microsoft-com:office:smarttags">
        <w:smartTagPr>
          <w:attr w:val="39. st" w:name="ProductID"/>
        </w:smartTagPr>
        <w:r w:rsidRPr="00E95798">
          <w:rPr>
            <w:rFonts w:cs="Arial"/>
          </w:rPr>
          <w:t>39. st</w:t>
        </w:r>
      </w:smartTag>
      <w:r w:rsidRPr="00E95798">
        <w:rPr>
          <w:rFonts w:cs="Arial"/>
        </w:rPr>
        <w:t xml:space="preserve">.1. </w:t>
      </w:r>
      <w:r w:rsidR="001E0C72">
        <w:rPr>
          <w:rFonts w:cs="Arial"/>
        </w:rPr>
        <w:t>SZ</w:t>
      </w:r>
      <w:r w:rsidRPr="00E95798">
        <w:rPr>
          <w:rFonts w:cs="Arial"/>
        </w:rPr>
        <w:t>, a predlagatelj je na opisani način dokazao da je ovlašten p</w:t>
      </w:r>
      <w:r w:rsidR="0065686D">
        <w:rPr>
          <w:rFonts w:cs="Arial"/>
        </w:rPr>
        <w:t>odnijeti prijedlog u smislu čl.</w:t>
      </w:r>
      <w:smartTag w:element="metricconverter" w:uri="urn:schemas-microsoft-com:office:smarttags">
        <w:smartTagPr>
          <w:attr w:val="39. st" w:name="ProductID"/>
        </w:smartTagPr>
        <w:r w:rsidRPr="00E95798">
          <w:rPr>
            <w:rFonts w:cs="Arial"/>
          </w:rPr>
          <w:t>39. st</w:t>
        </w:r>
      </w:smartTag>
      <w:r w:rsidR="0065686D">
        <w:rPr>
          <w:rFonts w:cs="Arial"/>
        </w:rPr>
        <w:t>.</w:t>
      </w:r>
      <w:r w:rsidRPr="00E95798">
        <w:rPr>
          <w:rFonts w:cs="Arial"/>
        </w:rPr>
        <w:t>2.</w:t>
      </w:r>
      <w:r w:rsidR="00F74B01">
        <w:rPr>
          <w:rFonts w:cs="Arial"/>
        </w:rPr>
        <w:t xml:space="preserve"> </w:t>
      </w:r>
      <w:r w:rsidR="00F74B01" w:rsidRPr="00F74B01">
        <w:rPr>
          <w:rFonts w:cs="Arial"/>
          <w:bCs/>
        </w:rPr>
        <w:t>SZ-</w:t>
      </w:r>
      <w:r w:rsidR="001E0C72">
        <w:rPr>
          <w:rFonts w:cs="Arial"/>
          <w:bCs/>
        </w:rPr>
        <w:t>a</w:t>
      </w:r>
      <w:r w:rsidRPr="00E95798">
        <w:rPr>
          <w:rFonts w:cs="Arial"/>
        </w:rPr>
        <w:t xml:space="preserve">, ostvarene su propisane pretpostavke za pokretanje prethodnog postupka.   </w:t>
      </w:r>
    </w:p>
    <w:p w:rsidRDefault="00986DEC" w:rsidP="00986DEC" w:rsidR="00986DEC" w:rsidRPr="002A1F6A">
      <w:pPr>
        <w:ind w:firstLine="708"/>
        <w:jc w:val="both"/>
      </w:pPr>
      <w:r w:rsidRPr="002A1F6A">
        <w:t>Slijedom navedenog, a na temelju članka 42. stavak 1. SZ-a valjalo je pokrenuti prethodni postupak u kojem će se ispitati postoje li uvjeti za otvaranje stečajnog postupka, te je ujedno imenovan privremeni stečajni upravitelj.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center"/>
      </w:pPr>
      <w:r w:rsidRPr="002A1F6A">
        <w:t>U Rijeci,</w:t>
      </w:r>
      <w:r w:rsidR="00C43E61">
        <w:t xml:space="preserve"> </w:t>
      </w:r>
      <w:r w:rsidR="00A5311E">
        <w:t>21. rujna</w:t>
      </w:r>
      <w:r w:rsidR="00C43E61">
        <w:t xml:space="preserve"> 201</w:t>
      </w:r>
      <w:r w:rsidR="00CF39D1">
        <w:t>5</w:t>
      </w:r>
      <w:r w:rsidRPr="002A1F6A">
        <w:t>. godine</w:t>
      </w:r>
    </w:p>
    <w:p w:rsidRDefault="00986DEC" w:rsidP="00986DEC" w:rsidR="00986DEC" w:rsidRPr="002A1F6A">
      <w:pPr>
        <w:jc w:val="both"/>
      </w:pPr>
    </w:p>
    <w:p w:rsidRDefault="00986DEC" w:rsidP="00A06E1C" w:rsidR="00986DEC" w:rsidRPr="002A1F6A">
      <w:pPr>
        <w:jc w:val="right"/>
      </w:pPr>
      <w:r w:rsidRPr="002A1F6A">
        <w:t xml:space="preserve">                                                                                         </w:t>
      </w:r>
      <w:r w:rsidR="00201E91">
        <w:tab/>
      </w:r>
      <w:r w:rsidRPr="002A1F6A">
        <w:t xml:space="preserve"> </w:t>
      </w:r>
      <w:r w:rsidR="00201E91">
        <w:t xml:space="preserve"> </w:t>
      </w:r>
      <w:r w:rsidR="00F74B01">
        <w:t xml:space="preserve">  </w:t>
      </w:r>
      <w:r w:rsidRPr="002A1F6A">
        <w:t>Stečajni sudac</w:t>
      </w:r>
    </w:p>
    <w:p w:rsidRDefault="00986DEC" w:rsidP="00292FF6" w:rsidR="00F74B01">
      <w:pPr>
        <w:jc w:val="right"/>
      </w:pPr>
      <w:r w:rsidRPr="002A1F6A">
        <w:t xml:space="preserve">                                                                                         </w:t>
      </w:r>
      <w:r w:rsidR="00201E91">
        <w:tab/>
      </w:r>
      <w:r w:rsidRPr="002A1F6A">
        <w:t>Daniela Korlević</w:t>
      </w:r>
      <w:r w:rsidR="00091626">
        <w:t xml:space="preserve"> </w:t>
      </w:r>
      <w:r w:rsidR="00292FF6">
        <w:t xml:space="preserve"> </w:t>
      </w:r>
    </w:p>
    <w:p w:rsidRDefault="001E0C72" w:rsidP="00CE58D7" w:rsidR="001E0C72" w:rsidRPr="002A1F6A">
      <w:pPr>
        <w:jc w:val="both"/>
      </w:pPr>
    </w:p>
    <w:p w:rsidRDefault="00986DEC" w:rsidP="00986DEC" w:rsidR="00986DEC" w:rsidRPr="002A1F6A">
      <w:pPr>
        <w:jc w:val="both"/>
        <w:rPr>
          <w:b/>
        </w:rPr>
      </w:pPr>
      <w:r w:rsidRPr="002A1F6A">
        <w:rPr>
          <w:b/>
        </w:rPr>
        <w:t>UPUTA O PRAVNOM LIJEKU:</w:t>
      </w:r>
    </w:p>
    <w:p w:rsidRDefault="00986DEC" w:rsidP="00986DEC" w:rsidR="00986DEC" w:rsidRPr="002A1F6A">
      <w:pPr>
        <w:jc w:val="both"/>
      </w:pPr>
      <w:r w:rsidRPr="002A1F6A">
        <w:t>Protiv  rje</w:t>
      </w:r>
      <w:r w:rsidR="0065686D">
        <w:t>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2A1F6A">
          <w:t>11. st</w:t>
        </w:r>
      </w:smartTag>
      <w:r w:rsidR="0065686D">
        <w:t>.1. u svezi čl.</w:t>
      </w:r>
      <w:r w:rsidRPr="002A1F6A">
        <w:t>42. Stečajnog zakona).</w:t>
      </w:r>
    </w:p>
    <w:p w:rsidRDefault="001E0C72" w:rsidP="00986DEC" w:rsidR="001E0C72">
      <w:pPr>
        <w:jc w:val="both"/>
        <w:rPr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986DEC" w:rsidP="003E4C4E" w:rsidR="00986DEC" w:rsidRPr="0065686D">
      <w:pPr>
        <w:rPr>
          <w:b/>
          <w:sz w:val="20"/>
          <w:szCs w:val="20"/>
        </w:rPr>
      </w:pPr>
      <w:r w:rsidRPr="0065686D">
        <w:rPr>
          <w:b/>
          <w:sz w:val="20"/>
          <w:szCs w:val="20"/>
        </w:rPr>
        <w:t>DNA</w:t>
      </w:r>
      <w:r w:rsidR="00C43E61" w:rsidRPr="0065686D">
        <w:rPr>
          <w:b/>
          <w:sz w:val="20"/>
          <w:szCs w:val="20"/>
        </w:rPr>
        <w:t>: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predlagatelju </w:t>
      </w:r>
    </w:p>
    <w:p w:rsidRDefault="00201E91" w:rsidP="00986DEC" w:rsidR="00201E91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zastupniku dužnika po zakonu </w:t>
      </w:r>
      <w:r w:rsidR="0065686D">
        <w:rPr>
          <w:sz w:val="20"/>
          <w:szCs w:val="20"/>
        </w:rPr>
        <w:t>Francesco Squarcia</w:t>
      </w:r>
      <w:r w:rsidR="00E95798" w:rsidRPr="00F74B01">
        <w:rPr>
          <w:sz w:val="20"/>
          <w:szCs w:val="20"/>
        </w:rPr>
        <w:t xml:space="preserve">, </w:t>
      </w:r>
      <w:r w:rsidRPr="00F74B01">
        <w:rPr>
          <w:sz w:val="20"/>
          <w:szCs w:val="20"/>
        </w:rPr>
        <w:t xml:space="preserve">na adresu dužnika </w:t>
      </w:r>
      <w:r w:rsidR="001E0C72">
        <w:rPr>
          <w:sz w:val="20"/>
          <w:szCs w:val="20"/>
        </w:rPr>
        <w:t>uz prijedlog</w:t>
      </w:r>
    </w:p>
    <w:p w:rsidRDefault="00986DEC" w:rsidP="00986DEC" w:rsidR="00C43E61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- dužni</w:t>
      </w:r>
      <w:r w:rsidR="00201E91" w:rsidRPr="00F74B01">
        <w:rPr>
          <w:sz w:val="20"/>
          <w:szCs w:val="20"/>
        </w:rPr>
        <w:t xml:space="preserve">ku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privremenom stečajnom upravitelju </w:t>
      </w:r>
      <w:r w:rsidR="00E95798" w:rsidRPr="00F74B01">
        <w:rPr>
          <w:sz w:val="20"/>
          <w:szCs w:val="20"/>
        </w:rPr>
        <w:t xml:space="preserve">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FINA </w:t>
      </w:r>
      <w:r w:rsidR="008C4570">
        <w:rPr>
          <w:sz w:val="20"/>
          <w:szCs w:val="20"/>
        </w:rPr>
        <w:t>Rijeka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sudski registar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</w:t>
      </w:r>
      <w:r w:rsidR="0065686D">
        <w:rPr>
          <w:sz w:val="20"/>
          <w:szCs w:val="20"/>
        </w:rPr>
        <w:t>e-</w:t>
      </w:r>
      <w:r w:rsidRPr="00F74B01">
        <w:rPr>
          <w:sz w:val="20"/>
          <w:szCs w:val="20"/>
        </w:rPr>
        <w:t xml:space="preserve">oglasna ploča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U Rijeci,</w:t>
      </w:r>
      <w:r w:rsidR="00C43E61" w:rsidRPr="00F74B01">
        <w:rPr>
          <w:sz w:val="20"/>
          <w:szCs w:val="20"/>
        </w:rPr>
        <w:t xml:space="preserve"> </w:t>
      </w:r>
      <w:r w:rsidR="0065686D">
        <w:rPr>
          <w:sz w:val="20"/>
          <w:szCs w:val="20"/>
        </w:rPr>
        <w:t>21.9</w:t>
      </w:r>
      <w:r w:rsidR="008C4570">
        <w:rPr>
          <w:sz w:val="20"/>
          <w:szCs w:val="20"/>
        </w:rPr>
        <w:t>.2015</w:t>
      </w:r>
      <w:r w:rsidR="00C43E61" w:rsidRPr="00F74B01">
        <w:rPr>
          <w:sz w:val="20"/>
          <w:szCs w:val="20"/>
        </w:rPr>
        <w:t>.g.</w:t>
      </w:r>
      <w:r w:rsidRPr="00F74B01">
        <w:rPr>
          <w:sz w:val="20"/>
          <w:szCs w:val="20"/>
        </w:rPr>
        <w:t xml:space="preserve"> </w:t>
      </w:r>
    </w:p>
    <w:p w:rsidRDefault="00C43E61" w:rsidP="00986DEC" w:rsidR="00C43E61" w:rsidRPr="00F74B01">
      <w:pPr>
        <w:jc w:val="both"/>
        <w:rPr>
          <w:sz w:val="20"/>
          <w:szCs w:val="20"/>
        </w:rPr>
      </w:pP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Stečajni sudac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smartTag w:element="place" w:uri="urn:schemas-microsoft-com:office:smarttags">
        <w:r w:rsidRPr="00F74B01">
          <w:rPr>
            <w:sz w:val="20"/>
            <w:szCs w:val="20"/>
          </w:rPr>
          <w:t>Daniela Korlević</w:t>
        </w:r>
      </w:smartTag>
    </w:p>
    <w:p w:rsidRDefault="00BC2635" w:rsidP="00986DEC" w:rsidR="00BC2635" w:rsidRPr="00F74B01">
      <w:pPr>
        <w:jc w:val="both"/>
        <w:rPr>
          <w:sz w:val="20"/>
          <w:szCs w:val="20"/>
        </w:rPr>
      </w:pPr>
    </w:p>
    <w:sectPr w:rsidR="00BC2635" w:rsidRPr="00F74B0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CFE" w:rsidR="00152CFE">
      <w:r>
        <w:separator/>
      </w:r>
    </w:p>
  </w:endnote>
  <w:endnote w:id="0" w:type="continuationSeparator">
    <w:p w:rsidRDefault="00152CFE" w:rsidR="0015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526304"/>
      <w:docPartObj>
        <w:docPartGallery w:val="Page Numbers (Bottom of Page)"/>
        <w:docPartUnique/>
      </w:docPartObj>
    </w:sdtPr>
    <w:sdtEndPr/>
    <w:sdtContent>
      <w:p w:rsidRDefault="001E0C72" w:rsidR="001E0C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F8F">
          <w:rPr>
            <w:noProof/>
          </w:rPr>
          <w:t>1</w:t>
        </w:r>
        <w:r>
          <w:fldChar w:fldCharType="end"/>
        </w:r>
      </w:p>
    </w:sdtContent>
  </w:sdt>
  <w:p w:rsidRDefault="001E0C72" w:rsidR="001E0C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CFE" w:rsidR="00152CFE">
      <w:r>
        <w:separator/>
      </w:r>
    </w:p>
  </w:footnote>
  <w:footnote w:id="0" w:type="continuationSeparator">
    <w:p w:rsidRDefault="00152CFE" w:rsidR="00152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B9E" w:rsidP="00CF39D1" w:rsidR="00C64B9E" w:rsidRPr="002A1F6A">
    <w:pPr>
      <w:pStyle w:val="Zaglavlje"/>
      <w:jc w:val="right"/>
    </w:pPr>
    <w:r>
      <w:tab/>
      <w:t xml:space="preserve">                                                                                </w:t>
    </w:r>
    <w:r w:rsidRPr="002A1F6A">
      <w:t>Posl. br. 15 St-</w:t>
    </w:r>
    <w:r w:rsidR="0065686D">
      <w:t>93/15-4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DEC"/>
    <w:rsid w:val="00043DC6"/>
    <w:rsid w:val="00091626"/>
    <w:rsid w:val="000E5204"/>
    <w:rsid w:val="00145F8F"/>
    <w:rsid w:val="00152CFE"/>
    <w:rsid w:val="001D562E"/>
    <w:rsid w:val="001E0C72"/>
    <w:rsid w:val="00201E91"/>
    <w:rsid w:val="00292FF6"/>
    <w:rsid w:val="002A1F6A"/>
    <w:rsid w:val="003E4C4E"/>
    <w:rsid w:val="00441BE8"/>
    <w:rsid w:val="004D6138"/>
    <w:rsid w:val="0065686D"/>
    <w:rsid w:val="006D64EC"/>
    <w:rsid w:val="00880B47"/>
    <w:rsid w:val="008C4570"/>
    <w:rsid w:val="00986DEC"/>
    <w:rsid w:val="009C66FE"/>
    <w:rsid w:val="00A06E1C"/>
    <w:rsid w:val="00A334D8"/>
    <w:rsid w:val="00A5311E"/>
    <w:rsid w:val="00A63AEF"/>
    <w:rsid w:val="00B901C2"/>
    <w:rsid w:val="00BA3ADE"/>
    <w:rsid w:val="00BC2635"/>
    <w:rsid w:val="00C01E24"/>
    <w:rsid w:val="00C43E61"/>
    <w:rsid w:val="00C445DA"/>
    <w:rsid w:val="00C60F01"/>
    <w:rsid w:val="00C64B9E"/>
    <w:rsid w:val="00CD5556"/>
    <w:rsid w:val="00CE58D7"/>
    <w:rsid w:val="00CF39D1"/>
    <w:rsid w:val="00E37590"/>
    <w:rsid w:val="00E621F1"/>
    <w:rsid w:val="00E95798"/>
    <w:rsid w:val="00F7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6D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86DE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57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5798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E0C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6D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86DE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57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5798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E0C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 - TIM d.o.o.  Rijeka</izvorni_sadrzaj>
    <derivirana_varijabla naziv="DomainObject.Predmet.ProtustrankaFormated_1">  Q - TIM d.o.o.  Rijeka</derivirana_varijabla>
  </DomainObject.Predmet.ProtustrankaFormated>
  <DomainObject.Predmet.ProtustrankaFormatedOIB>
    <izvorni_sadrzaj>  Q - TIM d.o.o.  Rijeka, OIB 39127064639</izvorni_sadrzaj>
    <derivirana_varijabla naziv="DomainObject.Predmet.ProtustrankaFormatedOIB_1">  Q - TIM d.o.o.  Rijeka, OIB 39127064639</derivirana_varijabla>
  </DomainObject.Predmet.ProtustrankaFormatedOIB>
  <DomainObject.Predmet.ProtustrankaFormatedWithAdress>
    <izvorni_sadrzaj> Q - TIM d.o.o.  Rijeka, Ante Starčevića 7, 51000 Rijeka</izvorni_sadrzaj>
    <derivirana_varijabla naziv="DomainObject.Predmet.ProtustrankaFormatedWithAdress_1"> Q - TIM d.o.o.  Rijeka, Ante Starčevića 7, 51000 Rijeka</derivirana_varijabla>
  </DomainObject.Predmet.ProtustrankaFormatedWithAdress>
  <DomainObject.Predmet.ProtustrankaFormatedWithAdressOIB>
    <izvorni_sadrzaj> Q - TIM d.o.o.  Rijeka, OIB 39127064639, Ante Starčevića 7, 51000 Rijeka</izvorni_sadrzaj>
    <derivirana_varijabla naziv="DomainObject.Predmet.ProtustrankaFormatedWithAdressOIB_1"> Q - TIM d.o.o.  Rijeka, OIB 39127064639, Ante Starčevića 7, 51000 Rijeka</derivirana_varijabla>
  </DomainObject.Predmet.ProtustrankaFormatedWithAdressOIB>
  <DomainObject.Predmet.ProtustrankaWithAdress>
    <izvorni_sadrzaj>Q - TIM d.o.o.  Rijeka Ante Starčevića 7, 51000 Rijeka</izvorni_sadrzaj>
    <derivirana_varijabla naziv="DomainObject.Predmet.ProtustrankaWithAdress_1">Q - TIM d.o.o.  Rijeka Ante Starčevića 7, 51000 Rijeka</derivirana_varijabla>
  </DomainObject.Predmet.ProtustrankaWithAdress>
  <DomainObject.Predmet.ProtustrankaWithAdressOIB>
    <izvorni_sadrzaj>Q - TIM d.o.o.  Rijeka, OIB 39127064639, Ante Starčevića 7, 51000 Rijeka</izvorni_sadrzaj>
    <derivirana_varijabla naziv="DomainObject.Predmet.ProtustrankaWithAdressOIB_1">Q - TIM d.o.o.  Rijeka, OIB 39127064639, Ante Starčevića 7, 51000 Rijeka</derivirana_varijabla>
  </DomainObject.Predmet.ProtustrankaWithAdressOIB>
  <DomainObject.Predmet.ProtustrankaNazivFormated>
    <izvorni_sadrzaj>Q - TIM d.o.o.  Rijeka</izvorni_sadrzaj>
    <derivirana_varijabla naziv="DomainObject.Predmet.ProtustrankaNazivFormated_1">Q - TIM d.o.o.  Rijeka</derivirana_varijabla>
  </DomainObject.Predmet.ProtustrankaNazivFormated>
  <DomainObject.Predmet.ProtustrankaNazivFormatedOIB>
    <izvorni_sadrzaj>Q - TIM d.o.o.  Rijeka, OIB 39127064639</izvorni_sadrzaj>
    <derivirana_varijabla naziv="DomainObject.Predmet.ProtustrankaNazivFormatedOIB_1">Q - TIM d.o.o.  Rijeka, OIB 39127064639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JEŽABEK HITREC  Rijeka</izvorni_sadrzaj>
    <derivirana_varijabla naziv="DomainObject.Predmet.StrankaFormated_1">  JADRANKA JEŽABEK HITREC  Rijeka</derivirana_varijabla>
  </DomainObject.Predmet.StrankaFormated>
  <DomainObject.Predmet.StrankaFormatedOIB>
    <izvorni_sadrzaj>  JADRANKA JEŽABEK HITREC  Rijeka, OIB 37865022746</izvorni_sadrzaj>
    <derivirana_varijabla naziv="DomainObject.Predmet.StrankaFormatedOIB_1">  JADRANKA JEŽABEK HITREC  Rijeka, OIB 37865022746</derivirana_varijabla>
  </DomainObject.Predmet.StrankaFormatedOIB>
  <DomainObject.Predmet.StrankaFormatedWithAdress>
    <izvorni_sadrzaj> JADRANKA JEŽABEK HITREC  Rijeka, Kumičićeva 11, 51000 Rijeka</izvorni_sadrzaj>
    <derivirana_varijabla naziv="DomainObject.Predmet.StrankaFormatedWithAdress_1"> JADRANKA JEŽABEK HITREC  Rijeka, Kumičićeva 11, 51000 Rijeka</derivirana_varijabla>
  </DomainObject.Predmet.StrankaFormatedWithAdress>
  <DomainObject.Predmet.StrankaFormatedWithAdressOIB>
    <izvorni_sadrzaj> JADRANKA JEŽABEK HITREC  Rijeka, OIB 37865022746, Kumičićeva 11, 51000 Rijeka</izvorni_sadrzaj>
    <derivirana_varijabla naziv="DomainObject.Predmet.StrankaFormatedWithAdressOIB_1"> JADRANKA JEŽABEK HITREC  Rijeka, OIB 37865022746, Kumičićeva 11, 51000 Rijeka</derivirana_varijabla>
  </DomainObject.Predmet.StrankaFormatedWithAdressOIB>
  <DomainObject.Predmet.StrankaWithAdress>
    <izvorni_sadrzaj>JADRANKA JEŽABEK HITREC  Rijeka Kumičićeva 11,51000 Rijeka</izvorni_sadrzaj>
    <derivirana_varijabla naziv="DomainObject.Predmet.StrankaWithAdress_1">JADRANKA JEŽABEK HITREC  Rijeka Kumičićeva 11,51000 Rijeka</derivirana_varijabla>
  </DomainObject.Predmet.StrankaWithAdress>
  <DomainObject.Predmet.StrankaWithAdressOIB>
    <izvorni_sadrzaj>JADRANKA JEŽABEK HITREC  Rijeka, OIB 37865022746, Kumičićeva 11,51000 Rijeka</izvorni_sadrzaj>
    <derivirana_varijabla naziv="DomainObject.Predmet.StrankaWithAdressOIB_1">JADRANKA JEŽABEK HITREC  Rijeka, OIB 37865022746, Kumičićeva 11,51000 Rijeka</derivirana_varijabla>
  </DomainObject.Predmet.StrankaWithAdressOIB>
  <DomainObject.Predmet.StrankaNazivFormated>
    <izvorni_sadrzaj>JADRANKA JEŽABEK HITREC  Rijeka</izvorni_sadrzaj>
    <derivirana_varijabla naziv="DomainObject.Predmet.StrankaNazivFormated_1">JADRANKA JEŽABEK HITREC  Rijeka</derivirana_varijabla>
  </DomainObject.Predmet.StrankaNazivFormated>
  <DomainObject.Predmet.StrankaNazivFormatedOIB>
    <izvorni_sadrzaj>JADRANKA JEŽABEK HITREC  Rijeka, OIB 37865022746</izvorni_sadrzaj>
    <derivirana_varijabla naziv="DomainObject.Predmet.StrankaNazivFormatedOIB_1">JADRANKA JEŽABEK HITREC  Rijeka, OIB 37865022746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JADRANKA JEŽABEK HITREC  Rijeka</item>
    </izvorni_sadrzaj>
    <derivirana_varijabla naziv="DomainObject.Predmet.StrankaListFormated_1">
      <item>JADRANKA JEŽABEK HITREC  Rijeka</item>
    </derivirana_varijabla>
  </DomainObject.Predmet.StrankaListFormated>
  <DomainObject.Predmet.StrankaListFormatedOIB>
    <izvorni_sadrzaj>
      <item>JADRANKA JEŽABEK HITREC  Rijeka, OIB 37865022746</item>
    </izvorni_sadrzaj>
    <derivirana_varijabla naziv="DomainObject.Predmet.StrankaListFormatedOIB_1">
      <item>JADRANKA JEŽABEK HITREC  Rijeka, OIB 37865022746</item>
    </derivirana_varijabla>
  </DomainObject.Predmet.StrankaListFormatedOIB>
  <DomainObject.Predmet.StrankaListFormatedWithAdress>
    <izvorni_sadrzaj>
      <item>JADRANKA JEŽABEK HITREC  Rijeka, Kumičićeva 11, 51000 Rijeka</item>
    </izvorni_sadrzaj>
    <derivirana_varijabla naziv="DomainObject.Predmet.StrankaListFormatedWithAdress_1">
      <item>JADRANKA JEŽABEK HITREC  Rijeka, Kumičićeva 11, 51000 Rijeka</item>
    </derivirana_varijabla>
  </DomainObject.Predmet.StrankaListFormatedWithAdress>
  <DomainObject.Predmet.StrankaListFormatedWithAdressOIB>
    <izvorni_sadrzaj>
      <item>JADRANKA JEŽABEK HITREC  Rijeka, OIB 37865022746, Kumičićeva 11, 51000 Rijeka</item>
    </izvorni_sadrzaj>
    <derivirana_varijabla naziv="DomainObject.Predmet.StrankaListFormatedWithAdressOIB_1">
      <item>JADRANKA JEŽABEK HITREC  Rijeka, OIB 37865022746, Kumičićeva 11, 51000 Rijeka</item>
    </derivirana_varijabla>
  </DomainObject.Predmet.StrankaListFormatedWithAdressOIB>
  <DomainObject.Predmet.StrankaListNazivFormated>
    <izvorni_sadrzaj>
      <item>JADRANKA JEŽABEK HITREC  Rijeka</item>
    </izvorni_sadrzaj>
    <derivirana_varijabla naziv="DomainObject.Predmet.StrankaListNazivFormated_1">
      <item>JADRANKA JEŽABEK HITREC  Rijeka</item>
    </derivirana_varijabla>
  </DomainObject.Predmet.StrankaListNazivFormated>
  <DomainObject.Predmet.StrankaListNazivFormatedOIB>
    <izvorni_sadrzaj>
      <item>JADRANKA JEŽABEK HITREC  Rijeka, OIB 37865022746</item>
    </izvorni_sadrzaj>
    <derivirana_varijabla naziv="DomainObject.Predmet.StrankaListNazivFormatedOIB_1">
      <item>JADRANKA JEŽABEK HITREC  Rijeka, OIB 37865022746</item>
    </derivirana_varijabla>
  </DomainObject.Predmet.StrankaListNazivFormatedOIB>
  <DomainObject.Predmet.ProtuStrankaListFormated>
    <izvorni_sadrzaj>
      <item>Q - TIM d.o.o.  Rijeka</item>
    </izvorni_sadrzaj>
    <derivirana_varijabla naziv="DomainObject.Predmet.ProtuStrankaListFormated_1">
      <item>Q - TIM d.o.o.  Rijeka</item>
    </derivirana_varijabla>
  </DomainObject.Predmet.ProtuStrankaListFormated>
  <DomainObject.Predmet.ProtuStrankaListFormatedOIB>
    <izvorni_sadrzaj>
      <item>Q - TIM d.o.o.  Rijeka, OIB 39127064639</item>
    </izvorni_sadrzaj>
    <derivirana_varijabla naziv="DomainObject.Predmet.ProtuStrankaListFormatedOIB_1">
      <item>Q - TIM d.o.o.  Rijeka, OIB 39127064639</item>
    </derivirana_varijabla>
  </DomainObject.Predmet.ProtuStrankaListFormatedOIB>
  <DomainObject.Predmet.ProtuStrankaListFormatedWithAdress>
    <izvorni_sadrzaj>
      <item>Q - TIM d.o.o.  Rijeka, Ante Starčevića 7, 51000 Rijeka</item>
    </izvorni_sadrzaj>
    <derivirana_varijabla naziv="DomainObject.Predmet.ProtuStrankaListFormatedWithAdress_1">
      <item>Q - TIM d.o.o.  Rijeka, Ante Starčevića 7, 51000 Rijeka</item>
    </derivirana_varijabla>
  </DomainObject.Predmet.ProtuStrankaListFormatedWithAdress>
  <DomainObject.Predmet.ProtuStrankaListFormatedWithAdressOIB>
    <izvorni_sadrzaj>
      <item>Q - TIM d.o.o.  Rijeka, OIB 39127064639, Ante Starčevića 7, 51000 Rijeka</item>
    </izvorni_sadrzaj>
    <derivirana_varijabla naziv="DomainObject.Predmet.ProtuStrankaListFormatedWithAdressOIB_1">
      <item>Q - TIM d.o.o.  Rijeka, OIB 39127064639, Ante Starčevića 7, 51000 Rijeka</item>
    </derivirana_varijabla>
  </DomainObject.Predmet.ProtuStrankaListFormatedWithAdressOIB>
  <DomainObject.Predmet.ProtuStrankaListNazivFormated>
    <izvorni_sadrzaj>
      <item>Q - TIM d.o.o.  Rijeka</item>
    </izvorni_sadrzaj>
    <derivirana_varijabla naziv="DomainObject.Predmet.ProtuStrankaListNazivFormated_1">
      <item>Q - TIM d.o.o.  Rijeka</item>
    </derivirana_varijabla>
  </DomainObject.Predmet.ProtuStrankaListNazivFormated>
  <DomainObject.Predmet.ProtuStrankaListNazivFormatedOIB>
    <izvorni_sadrzaj>
      <item>Q - TIM d.o.o.  Rijeka, OIB 39127064639</item>
    </izvorni_sadrzaj>
    <derivirana_varijabla naziv="DomainObject.Predmet.ProtuStrankaListNazivFormatedOIB_1">
      <item>Q - TIM d.o.o.  Rijeka, OIB 39127064639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JEŽABEK HITREC  Rijeka</izvorni_sadrzaj>
    <derivirana_varijabla naziv="DomainObject.Predmet.StrankaIDrugi_1">JADRANKA JEŽABEK HITREC  Rijeka</derivirana_varijabla>
  </DomainObject.Predmet.StrankaIDrugi>
  <DomainObject.Predmet.ProtustrankaIDrugi>
    <izvorni_sadrzaj>Q - TIM d.o.o.  Rijeka</izvorni_sadrzaj>
    <derivirana_varijabla naziv="DomainObject.Predmet.ProtustrankaIDrugi_1">Q - TIM d.o.o.  Rijeka</derivirana_varijabla>
  </DomainObject.Predmet.ProtustrankaIDrugi>
  <DomainObject.Predmet.StrankaIDrugiAdressOIB>
    <izvorni_sadrzaj>JADRANKA JEŽABEK HITREC  Rijeka, OIB 37865022746, Kumičićeva 11, 51000 Rijeka</izvorni_sadrzaj>
    <derivirana_varijabla naziv="DomainObject.Predmet.StrankaIDrugiAdressOIB_1">JADRANKA JEŽABEK HITREC  Rijeka, OIB 37865022746, Kumičićeva 11, 51000 Rijeka</derivirana_varijabla>
  </DomainObject.Predmet.StrankaIDrugiAdressOIB>
  <DomainObject.Predmet.ProtustrankaIDrugiAdressOIB>
    <izvorni_sadrzaj>Q - TIM d.o.o.  Rijeka, OIB 39127064639, Ante Starčevića 7, 51000 Rijeka</izvorni_sadrzaj>
    <derivirana_varijabla naziv="DomainObject.Predmet.ProtustrankaIDrugiAdressOIB_1">Q - TIM d.o.o.  Rijeka, OIB 39127064639,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JEŽABEK HITREC  Rijeka</item>
      <item>Q - TIM d.o.o.  Rijeka</item>
    </izvorni_sadrzaj>
    <derivirana_varijabla naziv="DomainObject.Predmet.SudioniciListNaziv_1">
      <item>JADRANKA JEŽABEK HITREC  Rijeka</item>
      <item>Q - TIM d.o.o.  Rijeka</item>
    </derivirana_varijabla>
  </DomainObject.Predmet.SudioniciListNaziv>
  <DomainObject.Predmet.SudioniciListAdressOIB>
    <izvorni_sadrzaj>
      <item>JADRANKA JEŽABEK HITREC  Rijeka, OIB 37865022746, Kumičićeva 11,51000 Rijeka</item>
      <item>Q - TIM d.o.o.  Rijeka, OIB 39127064639, Ante Starčevića 7,51000 Rijeka</item>
    </izvorni_sadrzaj>
    <derivirana_varijabla naziv="DomainObject.Predmet.SudioniciListAdressOIB_1">
      <item>JADRANKA JEŽABEK HITREC  Rijeka, OIB 37865022746, Kumičićeva 11,51000 Rijeka</item>
      <item>Q - TIM d.o.o.  Rijeka, OIB 39127064639,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37865022746</item>
      <item>, OIB 39127064639</item>
    </izvorni_sadrzaj>
    <derivirana_varijabla naziv="DomainObject.Predmet.SudioniciListNazivOIB_1">
      <item>, OIB 37865022746</item>
      <item>, OIB 39127064639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47F67-DED9-46C5-8240-29D42062D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3746</properties:Characters>
  <properties:Lines>101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2015-09-21T13:14:00Z</dcterms:created>
  <dc:creator>ksarlija</dc:creator>
  <cp:lastModifiedBy>Jasna Radulović</cp:lastModifiedBy>
  <cp:lastPrinted>2015-09-21T13:15:00Z</cp:lastPrinted>
  <dcterms:modified xmlns:xsi="http://www.w3.org/2001/XMLSchema-instance" xsi:type="dcterms:W3CDTF">2015-09-21T13:20:00Z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