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7be4" w14:paraId="fda7be4" w:rsidRDefault="007D1AC1" w:rsidP="007D1AC1" w:rsidR="007D1AC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AC1" w:rsidP="007D1AC1" w:rsidR="007D1AC1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7D1AC1" w:rsidP="007D1AC1" w:rsidR="007D1AC1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7D1AC1" w:rsidP="007D1AC1" w:rsidR="007D1AC1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7D1AC1" w:rsidP="007D1AC1" w:rsidR="007D1AC1" w:rsidRPr="00B77765">
      <w:pPr>
        <w:jc w:val="center"/>
        <w:rPr>
          <w:lang w:val="pt-BR"/>
        </w:rPr>
      </w:pPr>
    </w:p>
    <w:p w:rsidRDefault="007D1AC1" w:rsidP="007D1AC1" w:rsidR="007D1AC1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7D1AC1" w:rsidP="007D1AC1" w:rsidR="007D1AC1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7D1AC1" w:rsidP="007D1AC1" w:rsidR="007D1AC1" w:rsidRPr="00B77765">
      <w:pPr>
        <w:jc w:val="center"/>
        <w:rPr>
          <w:lang w:val="pt-BR"/>
        </w:rPr>
      </w:pPr>
    </w:p>
    <w:p w:rsidRDefault="007D1AC1" w:rsidP="007D1AC1" w:rsidR="007D1AC1">
      <w:pPr>
        <w:ind w:firstLine="555"/>
        <w:jc w:val="both"/>
      </w:pPr>
      <w:r w:rsidRPr="00010102">
        <w:tab/>
      </w:r>
      <w:r w:rsidRPr="008600EF">
        <w:t xml:space="preserve">Trgovački sud u Zagrebu po sucu tog suda </w:t>
      </w:r>
      <w:r>
        <w:t xml:space="preserve">Nikoli Ribariću, postupajući po prijedlogu Financijske agencije i </w:t>
      </w:r>
      <w:r w:rsidRPr="002A3402">
        <w:t xml:space="preserve">BAMEL TRGOVINA d.o.o. </w:t>
      </w:r>
      <w:r>
        <w:t>,</w:t>
      </w:r>
      <w:r w:rsidRPr="002A3402">
        <w:t xml:space="preserve"> Luka (Općina Luka)</w:t>
      </w:r>
      <w:r>
        <w:t xml:space="preserve">, </w:t>
      </w:r>
      <w:r w:rsidRPr="002A3402">
        <w:t>I. Izletnički put 3</w:t>
      </w:r>
      <w:r>
        <w:t xml:space="preserve">, OIB: </w:t>
      </w:r>
      <w:r w:rsidRPr="002A3402">
        <w:t>39680701060</w:t>
      </w:r>
      <w:r>
        <w:t xml:space="preserve">, radi pokretanja stečajnog postupka </w:t>
      </w:r>
      <w:r w:rsidRPr="008600EF">
        <w:t xml:space="preserve">nad dužnikom </w:t>
      </w:r>
      <w:r w:rsidRPr="002A3402">
        <w:t xml:space="preserve">BAMEL TRGOVINA d.o.o. </w:t>
      </w:r>
      <w:r>
        <w:t>,</w:t>
      </w:r>
      <w:r w:rsidRPr="002A3402">
        <w:t xml:space="preserve"> Luka (Općina Luka)</w:t>
      </w:r>
      <w:r>
        <w:t xml:space="preserve">, </w:t>
      </w:r>
      <w:r w:rsidRPr="002A3402">
        <w:t>I. Izletnički put 3</w:t>
      </w:r>
      <w:r>
        <w:t xml:space="preserve">, OIB: </w:t>
      </w:r>
      <w:r w:rsidRPr="002A3402">
        <w:t>39680701060</w:t>
      </w:r>
      <w:r w:rsidRPr="008600EF">
        <w:t xml:space="preserve">, dana </w:t>
      </w:r>
      <w:r>
        <w:t xml:space="preserve">20. listopada </w:t>
      </w:r>
      <w:r w:rsidRPr="008600EF">
        <w:t xml:space="preserve"> 201</w:t>
      </w:r>
      <w:r>
        <w:t>6</w:t>
      </w:r>
      <w:r w:rsidRPr="008600EF">
        <w:t>.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7D1AC1" w:rsidRPr="002A3402">
        <w:t xml:space="preserve">BAMEL TRGOVINA d.o.o. </w:t>
      </w:r>
      <w:r w:rsidR="007D1AC1">
        <w:t>,</w:t>
      </w:r>
      <w:r w:rsidR="007D1AC1" w:rsidRPr="002A3402">
        <w:t xml:space="preserve"> Luka (Općina Luka)</w:t>
      </w:r>
      <w:r w:rsidR="007D1AC1">
        <w:t xml:space="preserve">, </w:t>
      </w:r>
      <w:r w:rsidR="007D1AC1" w:rsidRPr="002A3402">
        <w:t>I. Izletnički put 3</w:t>
      </w:r>
      <w:r w:rsidR="007D1AC1">
        <w:t xml:space="preserve">, OIB: </w:t>
      </w:r>
      <w:r w:rsidR="007D1AC1" w:rsidRPr="002A3402">
        <w:t>39680701060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7D1AC1">
        <w:t>3639</w:t>
      </w:r>
      <w:r w:rsidR="006524D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D1AC1" w:rsidP="007D1AC1" w:rsidR="007D1AC1">
      <w:pPr>
        <w:ind w:firstLine="709"/>
        <w:jc w:val="both"/>
      </w:pPr>
      <w:r>
        <w:t>Financijska agencija podnijela je, na temelju odredbe čl. 110.st1. Stečajnog zakona (“Narodne novine” broj 71/15, dalje: SZ), zahtjev za provedbu skraćenog stečajnog postupka nad dužnikom BAMEL TRGOVINA d.o.o. , Luka (Općina Luka), I. Izletnički put 3, OIB: 39680701060.</w:t>
      </w:r>
    </w:p>
    <w:p w:rsidRDefault="007D1AC1" w:rsidP="007D1AC1" w:rsidR="007D1AC1">
      <w:pPr>
        <w:ind w:firstLine="709"/>
        <w:jc w:val="both"/>
      </w:pPr>
    </w:p>
    <w:p w:rsidRDefault="007D1AC1" w:rsidP="007D1AC1" w:rsidR="007D1AC1">
      <w:pPr>
        <w:ind w:firstLine="709"/>
        <w:jc w:val="both"/>
      </w:pPr>
      <w:r>
        <w:t>BAMEL TRGOVINA d.o.o. , Luka (Općina Luka), I. Izletnički put 3, OIB: 39680701060, po punomoćniku, podnio je 9.6.2016. godine, prijedlog za otvaranjem stečajnog postupka.</w:t>
      </w:r>
    </w:p>
    <w:p w:rsidRDefault="007D1AC1" w:rsidP="007D1AC1" w:rsidR="007D1AC1">
      <w:pPr>
        <w:ind w:firstLine="709"/>
        <w:jc w:val="both"/>
      </w:pPr>
      <w:r>
        <w:tab/>
      </w:r>
    </w:p>
    <w:p w:rsidRDefault="007D1AC1" w:rsidP="007D1AC1" w:rsidR="007D1AC1">
      <w:pPr>
        <w:ind w:firstLine="709"/>
        <w:jc w:val="both"/>
      </w:pPr>
      <w:r>
        <w:t xml:space="preserve">Prema odredbi članka 16. stavak 6. SZ-a ako su podnesena dva ili više prijedloga za otvaranje </w:t>
      </w:r>
      <w:proofErr w:type="spellStart"/>
      <w:r>
        <w:t>predstečajnog</w:t>
      </w:r>
      <w:proofErr w:type="spellEnd"/>
      <w:r>
        <w:t xml:space="preserve"> ili stečajnog postupka sud će za sve prijedloge provesti jedinstveni postupak i donijeti zajedničku odluku. </w:t>
      </w:r>
    </w:p>
    <w:p w:rsidRDefault="007D1AC1" w:rsidP="007D1AC1" w:rsidR="007D1AC1">
      <w:pPr>
        <w:ind w:firstLine="709"/>
        <w:jc w:val="both"/>
      </w:pPr>
    </w:p>
    <w:p w:rsidRDefault="007D1AC1" w:rsidP="007D1AC1" w:rsidR="007D1AC1">
      <w:pPr>
        <w:ind w:firstLine="709"/>
        <w:jc w:val="both"/>
      </w:pPr>
      <w:r>
        <w:t>Stoga je sud rješenjem od 11. srpnja 2016. godine donio rješenje o spajanju predmeta radi provođenja jedinstvenog postupka i donošenja zajedničke odluke.</w:t>
      </w:r>
    </w:p>
    <w:p w:rsidRDefault="007D1AC1" w:rsidP="007D1AC1" w:rsidR="007D1AC1">
      <w:pPr>
        <w:ind w:firstLine="709"/>
        <w:jc w:val="both"/>
      </w:pPr>
    </w:p>
    <w:p w:rsidRDefault="007D1AC1" w:rsidP="007D1AC1" w:rsidR="007D1AC1">
      <w:pPr>
        <w:ind w:firstLine="709"/>
        <w:jc w:val="both"/>
      </w:pPr>
      <w:r>
        <w:t xml:space="preserve">Financijska agencija, kao predlagatelj, navela je u prijedlogu za otvaranje stečajnog postupka kako dužnik na dan 11.4.2016. u Očevidniku redoslijeda osnova za plaćanje ima evidentirane neizvršene osnove za plaćanje u neprekinutom razdoblju od 120 dana, u ukupnom iznosu od 241.459,36 kuna. S obzirom na to da predlagatelj vodi Očevidnik redoslijeda osnova za plaćanje, sud je prihvatio predlagateljeve tvrdnje o neprekinutom </w:t>
      </w:r>
      <w:r>
        <w:lastRenderedPageBreak/>
        <w:t xml:space="preserve">razdoblju evidentiranih neizvršenih osnova za plaćanje koji su zavedeni u Očevidniku  redoslijeda osnova za plaćanje. </w:t>
      </w:r>
    </w:p>
    <w:p w:rsidRDefault="007D1AC1" w:rsidP="007D1AC1" w:rsidR="007D1AC1">
      <w:pPr>
        <w:ind w:firstLine="709"/>
        <w:jc w:val="both"/>
      </w:pPr>
    </w:p>
    <w:p w:rsidRDefault="007D1AC1" w:rsidP="007D1AC1" w:rsidR="007D1AC1">
      <w:pPr>
        <w:ind w:firstLine="709"/>
        <w:jc w:val="both"/>
      </w:pPr>
      <w:r>
        <w:t xml:space="preserve">Predlagatelj BAMEL TRGOVINA d.o.o. , Luka (Općina Luka), I. Izletnički put 3, OIB: 39680701060, u svojem prijedlogu podnesenom dana 9.6.2016. </w:t>
      </w:r>
      <w:proofErr w:type="spellStart"/>
      <w:r>
        <w:t>navo</w:t>
      </w:r>
      <w:proofErr w:type="spellEnd"/>
      <w:r>
        <w:t xml:space="preserve"> je kako je račun blokiran dulje od 155 dana, a kako je to vidljivo iz Potvrde FINA-e od 17.5.2016. koja se </w:t>
      </w:r>
      <w:proofErr w:type="spellStart"/>
      <w:r>
        <w:t>dostalja</w:t>
      </w:r>
      <w:proofErr w:type="spellEnd"/>
      <w:r>
        <w:t xml:space="preserve"> uz prijedlog. Predlagatelj kao dužnik uz prijedlog dostavlja i popis imovine dužnika iz kojeg proizlazi kako dužnik nema imovine.</w:t>
      </w:r>
    </w:p>
    <w:p w:rsidRDefault="007D1AC1" w:rsidP="007D1AC1" w:rsidR="007D1AC1">
      <w:pPr>
        <w:ind w:firstLine="709"/>
        <w:jc w:val="both"/>
      </w:pPr>
    </w:p>
    <w:p w:rsidRDefault="007D1AC1" w:rsidP="007D1AC1" w:rsidR="007D1AC1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1AC1" w:rsidP="007D1AC1" w:rsidR="007D1AC1">
      <w:pPr>
        <w:ind w:firstLine="709"/>
        <w:jc w:val="both"/>
      </w:pPr>
    </w:p>
    <w:p w:rsidRDefault="007D1AC1" w:rsidP="0098030D" w:rsidR="0098030D">
      <w:pPr>
        <w:ind w:firstLine="709"/>
        <w:jc w:val="both"/>
      </w:pPr>
      <w:r>
        <w:t>S</w:t>
      </w:r>
      <w:r w:rsidR="005E7FCF" w:rsidRPr="00E974B3">
        <w:t>ud</w:t>
      </w:r>
      <w:r w:rsidR="005E7FCF">
        <w:t xml:space="preserve"> </w:t>
      </w:r>
      <w:r w:rsidR="0098030D" w:rsidRPr="005E6979">
        <w:t xml:space="preserve">Rješenjem od </w:t>
      </w:r>
      <w:r w:rsidR="00E41C33">
        <w:t>23</w:t>
      </w:r>
      <w:r w:rsidR="0098030D">
        <w:t>.</w:t>
      </w:r>
      <w:r w:rsidR="007F6DB2">
        <w:t xml:space="preserve"> </w:t>
      </w:r>
      <w:r w:rsidR="006524D3">
        <w:t>rujna</w:t>
      </w:r>
      <w:r w:rsidR="0098030D" w:rsidRPr="005E6979">
        <w:t xml:space="preserve"> 201</w:t>
      </w:r>
      <w:r w:rsidR="007F6DB2">
        <w:t>6</w:t>
      </w:r>
      <w:r w:rsidR="0098030D" w:rsidRPr="005E6979">
        <w:t xml:space="preserve">. </w:t>
      </w:r>
      <w:r w:rsidR="007F6DB2">
        <w:t>pokrenuo</w:t>
      </w:r>
      <w:r w:rsidR="0098030D"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6524D3">
        <w:t>2</w:t>
      </w:r>
      <w:r w:rsidR="00E41C33">
        <w:t>0</w:t>
      </w:r>
      <w:r w:rsidR="003F5890">
        <w:t>. l</w:t>
      </w:r>
      <w:r w:rsidR="006524D3">
        <w:t>istopada</w:t>
      </w:r>
      <w:r w:rsidR="003F5890">
        <w:t xml:space="preserve"> 2016. godine</w:t>
      </w:r>
      <w:r w:rsidR="0098030D" w:rsidRPr="005E6979">
        <w:t xml:space="preserve"> </w:t>
      </w:r>
      <w:r>
        <w:t xml:space="preserve">pristupio </w:t>
      </w:r>
      <w:r w:rsidR="005F4A3E">
        <w:t>je</w:t>
      </w:r>
      <w:r w:rsidR="00E41C33">
        <w:t xml:space="preserve"> punomoćnik dužnika koji se nije</w:t>
      </w:r>
      <w:r w:rsidR="005F4A3E">
        <w:t xml:space="preserve"> protivio prijedlogu za otvaranjem stečajnog postupka.</w:t>
      </w:r>
      <w:r w:rsidR="003F5890">
        <w:t xml:space="preserve"> </w:t>
      </w:r>
      <w:r w:rsidR="00E41C33">
        <w:t>Pročitan je podnesak predlagatelja od 28.9.2016. u kojem isti navodi kako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00412E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zajedno sa ročištem radi očitovanja o prijedlogu, temeljem odredbe članka 128.st.5. SZ-a. </w:t>
      </w:r>
      <w:r w:rsidR="006524D3">
        <w:t xml:space="preserve">Na ročištu </w:t>
      </w:r>
      <w:r w:rsidR="00E41C33">
        <w:t>je pročitan podnesak dužnika – popis imovine i obaveza (list11-20 spisa) iz kojeg je vidljivo kako dužnik nema imovine. Pročitana je potvrda FINA-e od 17.5.2015. iz koje je vidljivo kako je račun predloženog stečajnog dužnika blokiran u razdoblju duljem od 60 dana. 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lastRenderedPageBreak/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BA5652">
        <w:t>20</w:t>
      </w:r>
      <w:r w:rsidR="0000412E">
        <w:t>. listopada</w:t>
      </w:r>
      <w:r w:rsidR="00E21980">
        <w:t xml:space="preserve">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6C4B59" w:rsidP="00E91121" w:rsidR="006C4B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E91121" w:rsidR="006C4B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75B8B" w:rsidP="00E91121" w:rsidR="00375B8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75B8B" w:rsidP="00E91121" w:rsidR="00375B8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6C4B59" w:rsidP="0098030D" w:rsidR="006C4B59"/>
    <w:p w:rsidRDefault="006C4B59" w:rsidP="0098030D" w:rsidR="006C4B59"/>
    <w:sectPr w:rsidR="006C4B5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7D1AC1">
      <w:t>3639/2016</w:t>
    </w:r>
    <w:r w:rsidR="00375B8B">
      <w:t>-8</w:t>
    </w:r>
  </w:p>
  <w:p w:rsidRDefault="004902B2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F6AE0"/>
    <w:rsid w:val="00375B8B"/>
    <w:rsid w:val="003A0BB1"/>
    <w:rsid w:val="003F5890"/>
    <w:rsid w:val="004902B2"/>
    <w:rsid w:val="00495665"/>
    <w:rsid w:val="005D44E8"/>
    <w:rsid w:val="005E7FCF"/>
    <w:rsid w:val="005F4A3E"/>
    <w:rsid w:val="006524D3"/>
    <w:rsid w:val="006C4B59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7452B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3639</izvorni_sadrzaj>
    <derivirana_varijabla naziv="DomainObject.Predmet.Broj_1">3639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St-3639/2016</izvorni_sadrzaj>
    <derivirana_varijabla naziv="DomainObject.Predmet.OznakaBroj_1">St-3639/2016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BAMEL TRGOVINA d.o.o. zastupanog po punomoćniku Miljenko Jekić</izvorni_sadrzaj>
    <derivirana_varijabla naziv="DomainObject.Predmet.ProtustrankaFormated_1">  BAMEL TRGOVINA d.o.o. zastupanog po punomoćniku Miljenko Jekić</derivirana_varijabla>
  </DomainObject.Predmet.ProtustrankaFormated>
  <DomainObject.Predmet.ProtustrankaFormatedOIB>
    <izvorni_sadrzaj>  BAMEL TRGOVINA d.o.o., OIB 39680701060 zastupanog po punomoćniku Miljenko Jekić</izvorni_sadrzaj>
    <derivirana_varijabla naziv="DomainObject.Predmet.ProtustrankaFormatedOIB_1">  BAMEL TRGOVINA d.o.o., OIB 39680701060 zastupanog po punomoćniku Miljenko Jekić</derivirana_varijabla>
  </DomainObject.Predmet.ProtustrankaFormatedOIB>
  <DomainObject.Predmet.ProtustrankaFormatedWithAdress>
    <izvorni_sadrzaj> BAMEL TRGOVINA d.o.o., I. Izletnički put 3, 10296 Luka zastupanog po punomoćniku Miljenko Jekić</izvorni_sadrzaj>
    <derivirana_varijabla naziv="DomainObject.Predmet.ProtustrankaFormatedWithAdress_1"> BAMEL TRGOVINA d.o.o., I. Izletnički put 3, 10296 Luka zastupanog po punomoćniku Miljenko Jekić</derivirana_varijabla>
  </DomainObject.Predmet.ProtustrankaFormatedWithAdress>
  <DomainObject.Predmet.ProtustrankaFormatedWithAdressOIB>
    <izvorni_sadrzaj> BAMEL TRGOVINA d.o.o., OIB 39680701060, I. Izletnički put 3, 10296 Luka zastupanog po punomoćniku Miljenko Jekić</izvorni_sadrzaj>
    <derivirana_varijabla naziv="DomainObject.Predmet.ProtustrankaFormatedWithAdressOIB_1"> BAMEL TRGOVINA d.o.o., OIB 39680701060, I. Izletnički put 3, 10296 Luka zastupanog po punomoćniku Miljenko Jekić</derivirana_varijabla>
  </DomainObject.Predmet.ProtustrankaFormatedWithAdressOIB>
  <DomainObject.Predmet.ProtustrankaWithAdress>
    <izvorni_sadrzaj>BAMEL TRGOVINA d.o.o. I. Izletnički put 3, 10296 Luka</izvorni_sadrzaj>
    <derivirana_varijabla naziv="DomainObject.Predmet.ProtustrankaWithAdress_1">BAMEL TRGOVINA d.o.o. I. Izletnički put 3, 10296 Luka</derivirana_varijabla>
  </DomainObject.Predmet.ProtustrankaWithAdress>
  <DomainObject.Predmet.ProtustrankaWithAdressOIB>
    <izvorni_sadrzaj>BAMEL TRGOVINA d.o.o., OIB 39680701060, I. Izletnički put 3, 10296 Luka</izvorni_sadrzaj>
    <derivirana_varijabla naziv="DomainObject.Predmet.ProtustrankaWithAdressOIB_1">BAMEL TRGOVINA d.o.o., OIB 39680701060, I. Izletnički put 3, 10296 Luka</derivirana_varijabla>
  </DomainObject.Predmet.ProtustrankaWithAdressOIB>
  <DomainObject.Predmet.ProtustrankaNazivFormated>
    <izvorni_sadrzaj>BAMEL TRGOVINA d.o.o.</izvorni_sadrzaj>
    <derivirana_varijabla naziv="DomainObject.Predmet.ProtustrankaNazivFormated_1">BAMEL TRGOVINA d.o.o.</derivirana_varijabla>
  </DomainObject.Predmet.ProtustrankaNazivFormated>
  <DomainObject.Predmet.ProtustrankaNazivFormatedOIB>
    <izvorni_sadrzaj>BAMEL TRGOVINA d.o.o., OIB 39680701060</izvorni_sadrzaj>
    <derivirana_varijabla naziv="DomainObject.Predmet.ProtustrankaNazivFormatedOIB_1">BAMEL TRGOVINA d.o.o., OIB 39680701060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BAMEL TRGOVINA d.o.o.</izvorni_sadrzaj>
    <derivirana_varijabla naziv="DomainObject.Predmet.StrankaFormated_1">  FINA Regionalni centar Zagreb; BAMEL TRGOVINA d.o.o.</derivirana_varijabla>
  </DomainObject.Predmet.StrankaFormated>
  <DomainObject.Predmet.StrankaFormatedOIB>
    <izvorni_sadrzaj>  FINA Regionalni centar Zagreb, OIB 85821130368; BAMEL TRGOVINA d.o.o., OIB 39680701060</izvorni_sadrzaj>
    <derivirana_varijabla naziv="DomainObject.Predmet.StrankaFormatedOIB_1">  FINA Regionalni centar Zagreb, OIB 85821130368; BAMEL TRGOVINA d.o.o., OIB 39680701060</derivirana_varijabla>
  </DomainObject.Predmet.StrankaFormatedOIB>
  <DomainObject.Predmet.StrankaFormatedWithAdress>
    <izvorni_sadrzaj> FINA Regionalni centar Zagreb, Trg svibanjskih žrtava 1995. br. 1, 10000 Zagreb; BAMEL TRGOVINA d.o.o., I. Izletnički put 3, 10297 Luka</izvorni_sadrzaj>
    <derivirana_varijabla naziv="DomainObject.Predmet.StrankaFormatedWithAdress_1"> FINA Regionalni centar Zagreb, Trg svibanjskih žrtava 1995. br. 1, 10000 Zagreb; BAMEL TRGOVINA d.o.o., I. Izletnički put 3, 10297 Luka</derivirana_varijabla>
  </DomainObject.Predmet.StrankaFormatedWithAdress>
  <DomainObject.Predmet.StrankaFormatedWithAdressOIB>
    <izvorni_sadrzaj> FINA Regionalni centar Zagreb, OIB 85821130368, Trg svibanjskih žrtava 1995. br. 1, 10000 Zagreb; BAMEL TRGOVINA d.o.o., OIB 39680701060, I. Izletnički put 3, 10297 Luka</izvorni_sadrzaj>
    <derivirana_varijabla naziv="DomainObject.Predmet.StrankaFormatedWithAdressOIB_1"> FINA Regionalni centar Zagreb, OIB 85821130368, Trg svibanjskih žrtava 1995. br. 1, 10000 Zagreb; BAMEL TRGOVINA d.o.o., OIB 39680701060, I. Izletnički put 3, 10297 Luka</derivirana_varijabla>
  </DomainObject.Predmet.StrankaFormatedWithAdressOIB>
  <DomainObject.Predmet.StrankaWithAdress>
    <izvorni_sadrzaj>FINA Regionalni centar Zagreb Trg svibanjskih žrtava 1995. br. 1,10000 Zagreb,BAMEL TRGOVINA d.o.o. I. Izletnički put 3,10297 Luka</izvorni_sadrzaj>
    <derivirana_varijabla naziv="DomainObject.Predmet.StrankaWithAdress_1">FINA Regionalni centar Zagreb Trg svibanjskih žrtava 1995. br. 1,10000 Zagreb,BAMEL TRGOVINA d.o.o. I. Izletnički put 3,10297 Luka</derivirana_varijabla>
  </DomainObject.Predmet.StrankaWithAdress>
  <DomainObject.Predmet.StrankaWithAdressOIB>
    <izvorni_sadrzaj>FINA Regionalni centar Zagreb, OIB 85821130368, Trg svibanjskih žrtava 1995. br. 1,10000 Zagreb,BAMEL TRGOVINA d.o.o., OIB 39680701060, I. Izletnički put 3,10297 Luka</izvorni_sadrzaj>
    <derivirana_varijabla naziv="DomainObject.Predmet.StrankaWithAdressOIB_1">FINA Regionalni centar Zagreb, OIB 85821130368, Trg svibanjskih žrtava 1995. br. 1,10000 Zagreb,BAMEL TRGOVINA d.o.o., OIB 39680701060, I. Izletnički put 3,10297 Luka</derivirana_varijabla>
  </DomainObject.Predmet.StrankaWithAdressOIB>
  <DomainObject.Predmet.StrankaNazivFormated>
    <izvorni_sadrzaj>FINA Regionalni centar Zagreb,BAMEL TRGOVINA d.o.o.</izvorni_sadrzaj>
    <derivirana_varijabla naziv="DomainObject.Predmet.StrankaNazivFormated_1">FINA Regionalni centar Zagreb,BAMEL TRGOVINA d.o.o.</derivirana_varijabla>
  </DomainObject.Predmet.StrankaNazivFormated>
  <DomainObject.Predmet.StrankaNazivFormatedOIB>
    <izvorni_sadrzaj>FINA Regionalni centar Zagreb, OIB 85821130368,BAMEL TRGOVINA d.o.o., OIB 39680701060</izvorni_sadrzaj>
    <derivirana_varijabla naziv="DomainObject.Predmet.StrankaNazivFormatedOIB_1">FINA Regionalni centar Zagreb, OIB 85821130368,BAMEL TRGOVINA d.o.o., OIB 39680701060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BAMEL TRGOVINA d.o.o.</item>
    </izvorni_sadrzaj>
    <derivirana_varijabla naziv="DomainObject.Predmet.StrankaListFormated_1">
      <item>FINA Regionalni centar Zagreb</item>
      <item>BAMEL TRGOVINA d.o.o.</item>
    </derivirana_varijabla>
  </DomainObject.Predmet.StrankaListFormated>
  <DomainObject.Predmet.StrankaListFormatedOIB>
    <izvorni_sadrzaj>
      <item>FINA Regionalni centar Zagreb, OIB 85821130368</item>
      <item>BAMEL TRGOVINA d.o.o., OIB 39680701060</item>
    </izvorni_sadrzaj>
    <derivirana_varijabla naziv="DomainObject.Predmet.StrankaListFormatedOIB_1">
      <item>FINA Regionalni centar Zagreb, OIB 85821130368</item>
      <item>BAMEL TRGOVINA d.o.o., OIB 39680701060</item>
    </derivirana_varijabla>
  </DomainObject.Predmet.StrankaListFormatedOIB>
  <DomainObject.Predmet.StrankaListFormatedWithAdress>
    <izvorni_sadrzaj>
      <item>FINA Regionalni centar Zagreb, Trg svibanjskih žrtava 1995. br. 1, 10000 Zagreb</item>
      <item>BAMEL TRGOVINA d.o.o., I. Izletnički put 3, 10297 Luka</item>
    </izvorni_sadrzaj>
    <derivirana_varijabla naziv="DomainObject.Predmet.StrankaListFormatedWithAdress_1">
      <item>FINA Regionalni centar Zagreb, Trg svibanjskih žrtava 1995. br. 1, 10000 Zagreb</item>
      <item>BAMEL TRGOVINA d.o.o., I. Izletnički put 3, 10297 Luka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BAMEL TRGOVINA d.o.o., OIB 39680701060, I. Izletnički put 3, 10297 Luka</item>
    </izvorni_sadrzaj>
    <derivirana_varijabla naziv="DomainObject.Predmet.StrankaListFormatedWithAdressOIB_1">
      <item>FINA Regionalni centar Zagreb, OIB 85821130368, Trg svibanjskih žrtava 1995. br. 1, 10000 Zagreb</item>
      <item>BAMEL TRGOVINA d.o.o., OIB 39680701060, I. Izletnički put 3, 10297 Luka</item>
    </derivirana_varijabla>
  </DomainObject.Predmet.StrankaListFormatedWithAdressOIB>
  <DomainObject.Predmet.StrankaListNazivFormated>
    <izvorni_sadrzaj>
      <item>FINA Regionalni centar Zagreb</item>
      <item>BAMEL TRGOVINA d.o.o.</item>
    </izvorni_sadrzaj>
    <derivirana_varijabla naziv="DomainObject.Predmet.StrankaListNazivFormated_1">
      <item>FINA Regionalni centar Zagreb</item>
      <item>BAMEL TRGOVINA d.o.o.</item>
    </derivirana_varijabla>
  </DomainObject.Predmet.StrankaListNazivFormated>
  <DomainObject.Predmet.StrankaListNazivFormatedOIB>
    <izvorni_sadrzaj>
      <item>FINA Regionalni centar Zagreb, OIB 85821130368</item>
      <item>BAMEL TRGOVINA d.o.o., OIB 39680701060</item>
    </izvorni_sadrzaj>
    <derivirana_varijabla naziv="DomainObject.Predmet.StrankaListNazivFormatedOIB_1">
      <item>FINA Regionalni centar Zagreb, OIB 85821130368</item>
      <item>BAMEL TRGOVINA d.o.o., OIB 39680701060</item>
    </derivirana_varijabla>
  </DomainObject.Predmet.StrankaListNazivFormatedOIB>
  <DomainObject.Predmet.ProtuStrankaListFormated>
    <izvorni_sadrzaj>
      <item>BAMEL TRGOVINA d.o.o. zastupanog po punomoćniku Miljenko Jekić</item>
    </izvorni_sadrzaj>
    <derivirana_varijabla naziv="DomainObject.Predmet.ProtuStrankaListFormated_1">
      <item>BAMEL TRGOVINA d.o.o. zastupanog po punomoćniku Miljenko Jekić</item>
    </derivirana_varijabla>
  </DomainObject.Predmet.ProtuStrankaListFormated>
  <DomainObject.Predmet.ProtuStrankaListFormatedOIB>
    <izvorni_sadrzaj>
      <item>BAMEL TRGOVINA d.o.o., OIB 39680701060 zastupanog po punomoćniku Miljenko Jekić</item>
    </izvorni_sadrzaj>
    <derivirana_varijabla naziv="DomainObject.Predmet.ProtuStrankaListFormatedOIB_1">
      <item>BAMEL TRGOVINA d.o.o., OIB 39680701060 zastupanog po punomoćniku Miljenko Jekić</item>
    </derivirana_varijabla>
  </DomainObject.Predmet.ProtuStrankaListFormatedOIB>
  <DomainObject.Predmet.ProtuStrankaListFormatedWithAdress>
    <izvorni_sadrzaj>
      <item>BAMEL TRGOVINA d.o.o., I. Izletnički put 3, 10296 Luka zastupanog po punomoćniku Miljenko Jekić</item>
    </izvorni_sadrzaj>
    <derivirana_varijabla naziv="DomainObject.Predmet.ProtuStrankaListFormatedWithAdress_1">
      <item>BAMEL TRGOVINA d.o.o., I. Izletnički put 3, 10296 Luka zastupanog po punomoćniku Miljenko Jekić</item>
    </derivirana_varijabla>
  </DomainObject.Predmet.ProtuStrankaListFormatedWithAdress>
  <DomainObject.Predmet.ProtuStrankaListFormatedWithAdressOIB>
    <izvorni_sadrzaj>
      <item>BAMEL TRGOVINA d.o.o., OIB 39680701060, I. Izletnički put 3, 10296 Luka zastupanog po punomoćniku Miljenko Jekić</item>
    </izvorni_sadrzaj>
    <derivirana_varijabla naziv="DomainObject.Predmet.ProtuStrankaListFormatedWithAdressOIB_1">
      <item>BAMEL TRGOVINA d.o.o., OIB 39680701060, I. Izletnički put 3, 10296 Luka zastupanog po punomoćniku Miljenko Jekić</item>
    </derivirana_varijabla>
  </DomainObject.Predmet.ProtuStrankaListFormatedWithAdressOIB>
  <DomainObject.Predmet.ProtuStrankaListNazivFormated>
    <izvorni_sadrzaj>
      <item>BAMEL TRGOVINA d.o.o.</item>
    </izvorni_sadrzaj>
    <derivirana_varijabla naziv="DomainObject.Predmet.ProtuStrankaListNazivFormated_1">
      <item>BAMEL TRGOVINA d.o.o.</item>
    </derivirana_varijabla>
  </DomainObject.Predmet.ProtuStrankaListNazivFormated>
  <DomainObject.Predmet.ProtuStrankaListNazivFormatedOIB>
    <izvorni_sadrzaj>
      <item>BAMEL TRGOVINA d.o.o., OIB 39680701060</item>
    </izvorni_sadrzaj>
    <derivirana_varijabla naziv="DomainObject.Predmet.ProtuStrankaListNazivFormatedOIB_1">
      <item>BAMEL TRGOVINA d.o.o., OIB 39680701060</item>
    </derivirana_varijabla>
  </DomainObject.Predmet.ProtuStrankaListNazivFormatedOIB>
  <DomainObject.Predmet.OstaliListFormated>
    <izvorni_sadrzaj>
      <item>Miljenko Jekić punomoćnik sudionika u postupku BAMEL TRGOVINA d.o.o.</item>
      <item>Mladen Balija</item>
      <item>Maja Žiža</item>
      <item>ŠTEDBANKA dioničko društvo</item>
    </izvorni_sadrzaj>
    <derivirana_varijabla naziv="DomainObject.Predmet.OstaliListFormated_1">
      <item>Miljenko Jekić punomoćnik sudionika u postupku BAMEL TRGOVINA d.o.o.</item>
      <item>Mladen Balija</item>
      <item>Maja Žiža</item>
      <item>ŠTEDBANKA dioničko društvo</item>
    </derivirana_varijabla>
  </DomainObject.Predmet.OstaliListFormated>
  <DomainObject.Predmet.OstaliListFormatedOIB>
    <izvorni_sadrzaj>
      <item>Miljenko Jekić, OIB 19254815488 punomoćnik sudionika u postupku BAMEL TRGOVINA d.o.o.</item>
      <item>Mladen Balija, OIB 80103475817</item>
      <item>Maja Žiža, OIB 40872287511</item>
      <item>ŠTEDBANKA dioničko društvo, OIB 58063088591</item>
    </izvorni_sadrzaj>
    <derivirana_varijabla naziv="DomainObject.Predmet.OstaliListFormatedOIB_1">
      <item>Miljenko Jekić, OIB 19254815488 punomoćnik sudionika u postupku BAMEL TRGOVINA d.o.o.</item>
      <item>Mladen Balija, OIB 80103475817</item>
      <item>Maja Žiža, OIB 40872287511</item>
      <item>ŠTEDBANKA dioničko društvo, OIB 58063088591</item>
    </derivirana_varijabla>
  </DomainObject.Predmet.OstaliListFormatedOIB>
  <DomainObject.Predmet.OstaliListFormatedWithAdress>
    <izvorni_sadrzaj>
      <item>Miljenko Jekić, II Barilovička 5, 10000 Zagreb punomoćnik sudionika u postupku BAMEL TRGOVINA d.o.o.</item>
      <item>Mladen Balija, Sveta Helena 147a, 10382 Sveta Helena</item>
      <item>Maja Žiža, Dijanića Jurja 4, 10430 Samobor</item>
      <item>ŠTEDBANKA dioničko društvo, Slavonska Avenija 3, 10000 Zagreb</item>
    </izvorni_sadrzaj>
    <derivirana_varijabla naziv="DomainObject.Predmet.OstaliListFormatedWithAdress_1">
      <item>Miljenko Jekić, II Barilovička 5, 10000 Zagreb punomoćnik sudionika u postupku BAMEL TRGOVINA d.o.o.</item>
      <item>Mladen Balija, Sveta Helena 147a, 10382 Sveta Helena</item>
      <item>Maja Žiža, Dijanića Jurja 4, 10430 Samobor</item>
      <item>ŠTEDBANKA dioničko društvo, Slavonska Avenija 3, 10000 Zagreb</item>
    </derivirana_varijabla>
  </DomainObject.Predmet.OstaliListFormatedWithAdress>
  <DomainObject.Predmet.OstaliListFormatedWithAdressOIB>
    <izvorni_sadrzaj>
      <item>Miljenko Jekić, OIB 19254815488, II Barilovička 5, 10000 Zagreb punomoćnik sudionika u postupku BAMEL TRGOVINA d.o.o.</item>
      <item>Mladen Balija, OIB 80103475817, Sveta Helena 147a, 10382 Sveta Helena</item>
      <item>Maja Žiža, OIB 40872287511, Dijanića Jurja 4, 10430 Samobor</item>
      <item>ŠTEDBANKA dioničko društvo, OIB 58063088591, Slavonska Avenija 3, 10000 Zagreb</item>
    </izvorni_sadrzaj>
    <derivirana_varijabla naziv="DomainObject.Predmet.OstaliListFormatedWithAdressOIB_1">
      <item>Miljenko Jekić, OIB 19254815488, II Barilovička 5, 10000 Zagreb punomoćnik sudionika u postupku BAMEL TRGOVINA d.o.o.</item>
      <item>Mladen Balija, OIB 80103475817, Sveta Helena 147a, 10382 Sveta Helena</item>
      <item>Maja Žiža, OIB 40872287511, Dijanića Jurja 4, 10430 Samobor</item>
      <item>ŠTEDBANKA dioničko društvo, OIB 58063088591, Slavonska Avenija 3, 10000 Zagreb</item>
    </derivirana_varijabla>
  </DomainObject.Predmet.OstaliListFormatedWithAdressOIB>
  <DomainObject.Predmet.OstaliListNazivFormated>
    <izvorni_sadrzaj>
      <item>Miljenko Jekić</item>
      <item>Mladen Balija</item>
      <item>Maja Žiža</item>
      <item>ŠTEDBANKA dioničko društvo</item>
    </izvorni_sadrzaj>
    <derivirana_varijabla naziv="DomainObject.Predmet.OstaliListNazivFormated_1">
      <item>Miljenko Jekić</item>
      <item>Mladen Balija</item>
      <item>Maja Žiža</item>
      <item>ŠTEDBANKA dioničko društvo</item>
    </derivirana_varijabla>
  </DomainObject.Predmet.OstaliListNazivFormated>
  <DomainObject.Predmet.OstaliListNazivFormatedOIB>
    <izvorni_sadrzaj>
      <item>Miljenko Jekić, OIB 19254815488</item>
      <item>Mladen Balija, OIB 80103475817</item>
      <item>Maja Žiža, OIB 40872287511</item>
      <item>ŠTEDBANKA dioničko društvo, OIB 58063088591</item>
    </izvorni_sadrzaj>
    <derivirana_varijabla naziv="DomainObject.Predmet.OstaliListNazivFormatedOIB_1">
      <item>Miljenko Jekić, OIB 19254815488</item>
      <item>Mladen Balija, OIB 80103475817</item>
      <item>Maja Žiža, OIB 40872287511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BAMEL TRGOVINA d.o.o.</izvorni_sadrzaj>
    <derivirana_varijabla naziv="DomainObject.Predmet.ProtustrankaIDrugi_1">BAMEL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BAMEL TRGOVINA d.o.o., OIB 39680701060, I. Izletnički put 3, 10296 Luka</izvorni_sadrzaj>
    <derivirana_varijabla naziv="DomainObject.Predmet.ProtustrankaIDrugiAdressOIB_1">BAMEL TRGOVINA d.o.o., OIB 39680701060, I. Izletnički put 3, 10296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BAMEL TRGOVINA d.o.o.</item>
      <item>Miljenko Jekić</item>
      <item>BAMEL TRGOVINA d.o.o.</item>
      <item>Mladen Balija</item>
      <item>Maja Žiža</item>
      <item>ŠTEDBANKA dioničko društvo</item>
    </izvorni_sadrzaj>
    <derivirana_varijabla naziv="DomainObject.Predmet.SudioniciListNaziv_1">
      <item>FINA Regionalni centar Zagreb</item>
      <item>BAMEL TRGOVINA d.o.o.</item>
      <item>Miljenko Jekić</item>
      <item>BAMEL TRGOVINA d.o.o.</item>
      <item>Mladen Balija</item>
      <item>Maja Žiža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BAMEL TRGOVINA d.o.o., OIB 39680701060, I. Izletnički put 3,10296 Luka</item>
      <item>Miljenko Jekić, OIB 19254815488, II Barilovička 5,10000 Zagreb</item>
      <item>BAMEL TRGOVINA d.o.o., OIB 39680701060, I. Izletnički put 3,10297 Luka</item>
      <item>Mladen Balija, OIB 80103475817, Sveta Helena 147a,10382 Sveta Helena</item>
      <item>Maja Žiža, OIB 40872287511, Dijanića Jurja 4,10430 Samobor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BAMEL TRGOVINA d.o.o., OIB 39680701060, I. Izletnički put 3,10296 Luka</item>
      <item>Miljenko Jekić, OIB 19254815488, II Barilovička 5,10000 Zagreb</item>
      <item>BAMEL TRGOVINA d.o.o., OIB 39680701060, I. Izletnički put 3,10297 Luka</item>
      <item>Mladen Balija, OIB 80103475817, Sveta Helena 147a,10382 Sveta Helena</item>
      <item>Maja Žiža, OIB 40872287511, Dijanića Jurja 4,10430 Samobor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39680701060</item>
      <item>, OIB 19254815488</item>
      <item>, OIB 39680701060</item>
      <item>, OIB 80103475817</item>
      <item>, OIB 40872287511</item>
      <item>, OIB 58063088591</item>
    </izvorni_sadrzaj>
    <derivirana_varijabla naziv="DomainObject.Predmet.SudioniciListNazivOIB_1">
      <item>, OIB 85821130368</item>
      <item>, OIB 39680701060</item>
      <item>, OIB 19254815488</item>
      <item>, OIB 39680701060</item>
      <item>, OIB 80103475817</item>
      <item>, OIB 40872287511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886</properties:Words>
  <properties:Characters>5002</properties:Characters>
  <properties:Lines>114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2016-10-20T11:04:00Z</dcterms:created>
  <dc:creator>Nikola Ribarić</dc:creator>
  <cp:lastModifiedBy>Jadranka Zelić</cp:lastModifiedBy>
  <cp:lastPrinted>2016-10-12T11:34:00Z</cp:lastPrinted>
  <dcterms:modified xmlns:xsi="http://www.w3.org/2001/XMLSchema-instance" xsi:type="dcterms:W3CDTF">2016-10-20T11:18:00Z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