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9fc6" w14:paraId="d369fc6" w:rsidRDefault="0053783C" w:rsidP="0053783C" w:rsidR="0053783C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53783C" w:rsidP="0053783C" w:rsidR="0053783C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53783C" w:rsidP="0053783C" w:rsidR="0053783C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53783C" w:rsidP="0053783C" w:rsidR="0053783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3783C" w:rsidP="0053783C" w:rsidR="0053783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St-714/2015</w:t>
      </w:r>
    </w:p>
    <w:p w:rsidRDefault="0053783C" w:rsidP="0053783C" w:rsidR="0053783C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szCs w:val="24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3783C" w:rsidP="0053783C" w:rsidR="0053783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783C" w:rsidP="0053783C" w:rsidR="0053783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3783C" w:rsidP="0053783C" w:rsidR="0053783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INCREPO KONCEPT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22743861035, </w:t>
      </w:r>
      <w:proofErr w:type="spellStart"/>
      <w:r>
        <w:rPr>
          <w:rFonts w:hAnsi="Times New Roman" w:ascii="Times New Roman"/>
          <w:szCs w:val="24"/>
        </w:rPr>
        <w:t>Sesvete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Kraljevića</w:t>
      </w:r>
      <w:proofErr w:type="spellEnd"/>
      <w:r>
        <w:rPr>
          <w:rFonts w:hAnsi="Times New Roman" w:ascii="Times New Roman"/>
          <w:szCs w:val="24"/>
        </w:rPr>
        <w:t xml:space="preserve"> Miroslava 6</w:t>
      </w:r>
      <w:proofErr w:type="gramStart"/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22</w:t>
      </w:r>
      <w:proofErr w:type="gramEnd"/>
      <w:r>
        <w:rPr>
          <w:rFonts w:hAnsi="Times New Roman" w:ascii="Times New Roman"/>
          <w:szCs w:val="24"/>
          <w:lang w:val="hr-HR"/>
        </w:rPr>
        <w:t>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3783C" w:rsidP="0053783C" w:rsidR="0053783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3783C" w:rsidP="0053783C" w:rsidR="0053783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53783C" w:rsidP="0053783C" w:rsidR="0053783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783C" w:rsidP="0053783C" w:rsidR="0053783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INCREPO KONCEPT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22743861035, Sesvete, Kraljevića Miroslava 6.</w:t>
      </w:r>
    </w:p>
    <w:p w:rsidRDefault="0053783C" w:rsidP="0053783C" w:rsidR="0053783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3783C" w:rsidP="0053783C" w:rsidR="0053783C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22. siječnja 2016. godine u 14 sati i 05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53783C" w:rsidP="0053783C" w:rsidR="0053783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3783C" w:rsidP="0053783C" w:rsidR="0053783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 , OIB: 25964288839, iz Zagreba, </w:t>
      </w:r>
    </w:p>
    <w:p w:rsidRDefault="0053783C" w:rsidP="0053783C" w:rsidR="0053783C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53783C" w:rsidP="0053783C" w:rsidR="0053783C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3783C" w:rsidP="0053783C" w:rsidR="0053783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1F7DF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INCREPO KONCEPT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22743861035, Sesvete, Kraljevića Miroslava 6.</w:t>
      </w:r>
    </w:p>
    <w:p w:rsidRDefault="0053783C" w:rsidP="0053783C" w:rsidR="0053783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3783C" w:rsidP="0053783C" w:rsidR="0053783C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53783C" w:rsidP="0053783C" w:rsidR="0053783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53783C" w:rsidP="0053783C" w:rsidR="0053783C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3783C" w:rsidP="0053783C" w:rsidR="0053783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3783C" w:rsidP="0053783C" w:rsidR="0053783C">
      <w:pPr>
        <w:jc w:val="both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53783C" w:rsidP="0053783C" w:rsidR="0053783C">
      <w:pPr>
        <w:jc w:val="both"/>
        <w:rPr>
          <w:rFonts w:hAnsi="Times New Roman" w:ascii="Times New Roman"/>
        </w:rPr>
      </w:pPr>
    </w:p>
    <w:p w:rsidRDefault="0053783C" w:rsidP="0053783C" w:rsidR="0053783C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3783C" w:rsidP="0053783C" w:rsidR="0053783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3783C" w:rsidP="0053783C" w:rsidR="0053783C">
      <w:pPr>
        <w:jc w:val="both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53783C" w:rsidP="0053783C" w:rsidR="0053783C">
      <w:pPr>
        <w:jc w:val="center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lang w:val="hr-HR"/>
        </w:rPr>
      </w:pPr>
    </w:p>
    <w:p w:rsidRDefault="0053783C" w:rsidP="0053783C" w:rsidR="0053783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3783C" w:rsidP="0053783C" w:rsidR="0053783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53783C" w:rsidP="0053783C" w:rsidR="0053783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3783C" w:rsidP="0053783C" w:rsidR="0053783C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3783C" w:rsidP="0053783C" w:rsidR="0053783C" w:rsidRPr="00DA14B8">
      <w:pPr>
        <w:jc w:val="both"/>
        <w:rPr>
          <w:rFonts w:hAnsi="Times New Roman" w:ascii="Times New Roman"/>
        </w:rPr>
      </w:pPr>
    </w:p>
    <w:p w:rsidRDefault="0053783C" w:rsidP="0053783C" w:rsidR="0053783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53783C" w:rsidP="0053783C" w:rsidR="005378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53783C" w:rsidP="0053783C" w:rsidR="0053783C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3783C" w:rsidP="0053783C" w:rsidR="0053783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3783C" w:rsidP="0053783C" w:rsidR="0053783C" w:rsidRPr="00D44D4F">
      <w:pPr>
        <w:jc w:val="center"/>
        <w:rPr>
          <w:sz w:val="32"/>
          <w:u w:val="single"/>
          <w:lang w:val="hr-HR"/>
        </w:rPr>
      </w:pPr>
    </w:p>
    <w:p w:rsidRDefault="0053783C" w:rsidP="0053783C" w:rsidR="0053783C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EE" w:rsidR="00000000">
      <w:r>
        <w:separator/>
      </w:r>
    </w:p>
  </w:endnote>
  <w:endnote w:id="0" w:type="continuationSeparator">
    <w:p w:rsidRDefault="003F0DE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EE" w:rsidR="00000000">
      <w:r>
        <w:separator/>
      </w:r>
    </w:p>
  </w:footnote>
  <w:footnote w:id="0" w:type="continuationSeparator">
    <w:p w:rsidRDefault="003F0DE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3783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St-714/2015</w:t>
        </w:r>
      </w:p>
    </w:sdtContent>
  </w:sdt>
  <w:p w:rsidRDefault="0053783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83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F0DEE" w:rsidP="00840E3D" w:rsidR="00840E3D">
    <w:pPr>
      <w:pStyle w:val="Zaglavlje"/>
      <w:rPr>
        <w:lang w:val="hr-HR"/>
      </w:rPr>
    </w:pPr>
  </w:p>
  <w:p w:rsidRDefault="0053783C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53783C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DD3"/>
    <w:rsid w:val="00034DD3"/>
    <w:rsid w:val="00135025"/>
    <w:rsid w:val="00181F4E"/>
    <w:rsid w:val="003F0DEE"/>
    <w:rsid w:val="0053783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783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78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83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3783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8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783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D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83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78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83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3783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8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783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D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INCREPO KONCEPT j.d.o.o. zastupanog po punomoćniku JELENA VIŠNJIĆ</izvorni_sadrzaj>
    <derivirana_varijabla naziv="DomainObject.Predmet.ProtustrankaFormated_1">  INCREPO KONCEPT j.d.o.o. zastupanog po punomoćniku JELENA VIŠNJIĆ</derivirana_varijabla>
  </DomainObject.Predmet.ProtustrankaFormated>
  <DomainObject.Predmet.ProtustrankaFormatedOIB>
    <izvorni_sadrzaj>  INCREPO KONCEPT j.d.o.o., OIB 22743861035 zastupanog po punomoćniku JELENA VIŠNJIĆ</izvorni_sadrzaj>
    <derivirana_varijabla naziv="DomainObject.Predmet.ProtustrankaFormatedOIB_1">  INCREPO KONCEPT j.d.o.o., OIB 22743861035 zastupanog po punomoćniku JELENA VIŠNJIĆ</derivirana_varijabla>
  </DomainObject.Predmet.ProtustrankaFormatedOIB>
  <DomainObject.Predmet.ProtustrankaFormatedWithAdress>
    <izvorni_sadrzaj> INCREPO KONCEPT j.d.o.o., Kraljevića Miroslava 6, 10360 Sesvete zastupanog po punomoćniku JELENA VIŠNJIĆ</izvorni_sadrzaj>
    <derivirana_varijabla naziv="DomainObject.Predmet.ProtustrankaFormatedWithAdress_1"> INCREPO KONCEPT j.d.o.o., Kraljevića Miroslava 6, 10360 Sesvete zastupanog po punomoćniku JELENA VIŠNJIĆ</derivirana_varijabla>
  </DomainObject.Predmet.ProtustrankaFormatedWithAdress>
  <DomainObject.Predmet.ProtustrankaFormatedWithAdressOIB>
    <izvorni_sadrzaj> INCREPO KONCEPT j.d.o.o., OIB 22743861035, Kraljevića Miroslava 6, 10360 Sesvete zastupanog po punomoćniku JELENA VIŠNJIĆ</izvorni_sadrzaj>
    <derivirana_varijabla naziv="DomainObject.Predmet.ProtustrankaFormatedWithAdressOIB_1"> INCREPO KONCEPT j.d.o.o., OIB 22743861035, Kraljevića Miroslava 6, 10360 Sesvete zastupanog po punomoćniku JELENA VIŠNJIĆ</derivirana_varijabla>
  </DomainObject.Predmet.ProtustrankaFormatedWithAdressOIB>
  <DomainObject.Predmet.ProtustrankaWithAdress>
    <izvorni_sadrzaj>INCREPO KONCEPT j.d.o.o. Kraljevića Miroslava 6, 10360 Sesvete</izvorni_sadrzaj>
    <derivirana_varijabla naziv="DomainObject.Predmet.ProtustrankaWithAdress_1">INCREPO KONCEPT j.d.o.o. Kraljevića Miroslava 6, 10360 Sesvete</derivirana_varijabla>
  </DomainObject.Predmet.ProtustrankaWithAdress>
  <DomainObject.Predmet.ProtustrankaWithAdressOIB>
    <izvorni_sadrzaj>INCREPO KONCEPT j.d.o.o., OIB 22743861035, Kraljevića Miroslava 6, 10360 Sesvete</izvorni_sadrzaj>
    <derivirana_varijabla naziv="DomainObject.Predmet.ProtustrankaWithAdressOIB_1">INCREPO KONCEPT j.d.o.o., OIB 22743861035, Kraljevića Miroslava 6, 10360 Sesvete</derivirana_varijabla>
  </DomainObject.Predmet.ProtustrankaWithAdressOIB>
  <DomainObject.Predmet.ProtustrankaNazivFormated>
    <izvorni_sadrzaj>INCREPO KONCEPT j.d.o.o.</izvorni_sadrzaj>
    <derivirana_varijabla naziv="DomainObject.Predmet.ProtustrankaNazivFormated_1">INCREPO KONCEPT j.d.o.o.</derivirana_varijabla>
  </DomainObject.Predmet.ProtustrankaNazivFormated>
  <DomainObject.Predmet.ProtustrankaNazivFormatedOIB>
    <izvorni_sadrzaj>INCREPO KONCEPT j.d.o.o., OIB 22743861035</izvorni_sadrzaj>
    <derivirana_varijabla naziv="DomainObject.Predmet.ProtustrankaNazivFormatedOIB_1">INCREPO KONCEPT j.d.o.o., OIB 22743861035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INCREPO KONCEPT j.d.o.o. zastupanog po punomoćniku JELENA VIŠNJIĆ</item>
    </izvorni_sadrzaj>
    <derivirana_varijabla naziv="DomainObject.Predmet.ProtuStrankaListFormated_1">
      <item>INCREPO KONCEPT j.d.o.o. zastupanog po punomoćniku JELENA VIŠNJIĆ</item>
    </derivirana_varijabla>
  </DomainObject.Predmet.ProtuStrankaListFormated>
  <DomainObject.Predmet.ProtuStrankaListFormatedOIB>
    <izvorni_sadrzaj>
      <item>INCREPO KONCEPT j.d.o.o., OIB 22743861035 zastupanog po punomoćniku JELENA VIŠNJIĆ</item>
    </izvorni_sadrzaj>
    <derivirana_varijabla naziv="DomainObject.Predmet.ProtuStrankaListFormatedOIB_1">
      <item>INCREPO KONCEPT j.d.o.o., OIB 22743861035 zastupanog po punomoćniku JELENA VIŠNJIĆ</item>
    </derivirana_varijabla>
  </DomainObject.Predmet.ProtuStrankaListFormatedOIB>
  <DomainObject.Predmet.ProtuStrankaListFormatedWithAdress>
    <izvorni_sadrzaj>
      <item>INCREPO KONCEPT j.d.o.o., Kraljevića Miroslava 6, 10360 Sesvete zastupanog po punomoćniku JELENA VIŠNJIĆ</item>
    </izvorni_sadrzaj>
    <derivirana_varijabla naziv="DomainObject.Predmet.ProtuStrankaListFormatedWithAdress_1">
      <item>INCREPO KONCEPT j.d.o.o., Kraljevića Miroslava 6, 10360 Sesvete zastupanog po punomoćniku JELENA VIŠNJIĆ</item>
    </derivirana_varijabla>
  </DomainObject.Predmet.ProtuStrankaListFormatedWithAdress>
  <DomainObject.Predmet.ProtuStrankaListFormatedWithAdressOIB>
    <izvorni_sadrzaj>
      <item>INCREPO KONCEPT j.d.o.o., OIB 22743861035, Kraljevića Miroslava 6, 10360 Sesvete zastupanog po punomoćniku JELENA VIŠNJIĆ</item>
    </izvorni_sadrzaj>
    <derivirana_varijabla naziv="DomainObject.Predmet.ProtuStrankaListFormatedWithAdressOIB_1">
      <item>INCREPO KONCEPT j.d.o.o., OIB 22743861035, Kraljevića Miroslava 6, 10360 Sesvete zastupanog po punomoćniku JELENA VIŠNJIĆ</item>
    </derivirana_varijabla>
  </DomainObject.Predmet.ProtuStrankaListFormatedWithAdressOIB>
  <DomainObject.Predmet.ProtuStrankaListNazivFormated>
    <izvorni_sadrzaj>
      <item>INCREPO KONCEPT j.d.o.o.</item>
    </izvorni_sadrzaj>
    <derivirana_varijabla naziv="DomainObject.Predmet.ProtuStrankaListNazivFormated_1">
      <item>INCREPO KONCEPT j.d.o.o.</item>
    </derivirana_varijabla>
  </DomainObject.Predmet.ProtuStrankaListNazivFormated>
  <DomainObject.Predmet.ProtuStrankaListNazivFormatedOIB>
    <izvorni_sadrzaj>
      <item>INCREPO KONCEPT j.d.o.o., OIB 22743861035</item>
    </izvorni_sadrzaj>
    <derivirana_varijabla naziv="DomainObject.Predmet.ProtuStrankaListNazivFormatedOIB_1">
      <item>INCREPO KONCEPT j.d.o.o., OIB 22743861035</item>
    </derivirana_varijabla>
  </DomainObject.Predmet.ProtuStrankaListNazivFormatedOIB>
  <DomainObject.Predmet.OstaliListFormated>
    <izvorni_sadrzaj>
      <item>JELENA VIŠNJIĆ punomoćnik sudionika u postupku INCREPO KONCEPT j.d.o.o.</item>
    </izvorni_sadrzaj>
    <derivirana_varijabla naziv="DomainObject.Predmet.OstaliListFormated_1">
      <item>JELENA VIŠNJIĆ punomoćnik sudionika u postupku INCREPO KONCEPT j.d.o.o.</item>
    </derivirana_varijabla>
  </DomainObject.Predmet.OstaliListFormated>
  <DomainObject.Predmet.OstaliListFormatedOIB>
    <izvorni_sadrzaj>
      <item>JELENA VIŠNJIĆ, OIB 35721822018 punomoćnik sudionika u postupku INCREPO KONCEPT j.d.o.o.</item>
    </izvorni_sadrzaj>
    <derivirana_varijabla naziv="DomainObject.Predmet.OstaliListFormatedOIB_1">
      <item>JELENA VIŠNJIĆ, OIB 35721822018 punomoćnik sudionika u postupku INCREPO KONCEPT j.d.o.o.</item>
    </derivirana_varijabla>
  </DomainObject.Predmet.OstaliListFormatedOIB>
  <DomainObject.Predmet.OstaliListFormatedWithAdress>
    <izvorni_sadrzaj>
      <item>JELENA VIŠNJIĆ, Kraljevića Miroslava 6, 10360 Sesvete punomoćnik sudionika u postupku INCREPO KONCEPT j.d.o.o.</item>
    </izvorni_sadrzaj>
    <derivirana_varijabla naziv="DomainObject.Predmet.OstaliListFormatedWithAdress_1">
      <item>JELENA VIŠNJIĆ, Kraljevića Miroslava 6, 10360 Sesvete punomoćnik sudionika u postupku INCREPO KONCEPT j.d.o.o.</item>
    </derivirana_varijabla>
  </DomainObject.Predmet.OstaliListFormatedWithAdress>
  <DomainObject.Predmet.OstaliListFormatedWithAdressOIB>
    <izvorni_sadrzaj>
      <item>JELENA VIŠNJIĆ, OIB 35721822018, Kraljevića Miroslava 6, 10360 Sesvete punomoćnik sudionika u postupku INCREPO KONCEPT j.d.o.o.</item>
    </izvorni_sadrzaj>
    <derivirana_varijabla naziv="DomainObject.Predmet.OstaliListFormatedWithAdressOIB_1">
      <item>JELENA VIŠNJIĆ, OIB 35721822018, Kraljevića Miroslava 6, 10360 Sesvete punomoćnik sudionika u postupku INCREPO KONCEPT j.d.o.o.</item>
    </derivirana_varijabla>
  </DomainObject.Predmet.OstaliListFormatedWithAdressOIB>
  <DomainObject.Predmet.OstaliListNazivFormated>
    <izvorni_sadrzaj>
      <item>JELENA VIŠNJIĆ</item>
    </izvorni_sadrzaj>
    <derivirana_varijabla naziv="DomainObject.Predmet.OstaliListNazivFormated_1">
      <item>JELENA VIŠNJIĆ</item>
    </derivirana_varijabla>
  </DomainObject.Predmet.OstaliListNazivFormated>
  <DomainObject.Predmet.OstaliListNazivFormatedOIB>
    <izvorni_sadrzaj>
      <item>JELENA VIŠNJIĆ, OIB 35721822018</item>
    </izvorni_sadrzaj>
    <derivirana_varijabla naziv="DomainObject.Predmet.OstaliListNazivFormatedOIB_1">
      <item>JELENA VIŠNJIĆ, OIB 35721822018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INCREPO KONCEPT j.d.o.o.</izvorni_sadrzaj>
    <derivirana_varijabla naziv="DomainObject.Predmet.ProtustrankaIDrugi_1">INCREPO KONCEPT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INCREPO KONCEPT j.d.o.o., OIB 22743861035, Kraljevića Miroslava 6, 10360 Sesvete</izvorni_sadrzaj>
    <derivirana_varijabla naziv="DomainObject.Predmet.ProtustrankaIDrugiAdressOIB_1">INCREPO KONCEPT j.d.o.o., OIB 22743861035, Kraljevića Miroslava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INCREPO KONCEPT j.d.o.o.</item>
      <item>JELENA VIŠNJIĆ</item>
    </izvorni_sadrzaj>
    <derivirana_varijabla naziv="DomainObject.Predmet.SudioniciListNaziv_1">
      <item>FINA Regionalni centar Zagreb</item>
      <item>INCREPO KONCEPT j.d.o.o.</item>
      <item>JELENA VIŠNJIĆ</item>
    </derivirana_varijabla>
  </DomainObject.Predmet.SudioniciListNaziv>
  <DomainObject.Predmet.SudioniciListAdressOIB>
    <izvorni_sadrzaj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izvorni_sadrzaj>
    <derivirana_varijabla naziv="DomainObject.Predmet.SudioniciListAdressOIB_1"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22743861035</item>
      <item>, OIB 35721822018</item>
    </izvorni_sadrzaj>
    <derivirana_varijabla naziv="DomainObject.Predmet.SudioniciListNazivOIB_1">
      <item>, OIB 85821130368</item>
      <item>, OIB 22743861035</item>
      <item>, OIB 35721822018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2053</properties:Characters>
  <properties:Lines>75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2016-01-22T12:35:00Z</dcterms:created>
  <dc:creator>Marija Lukić</dc:creator>
  <dc:description/>
  <cp:keywords/>
  <cp:lastModifiedBy>Marija Lukić</cp:lastModifiedBy>
  <cp:lastPrinted>2016-01-22T12:36:00Z</cp:lastPrinted>
  <dcterms:modified xmlns:xsi="http://www.w3.org/2001/XMLSchema-instance" xsi:type="dcterms:W3CDTF">2016-01-22T12:39:00Z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