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a161" w14:paraId="47fa161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 xml:space="preserve"> 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A9406A" w:rsidR="007D389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  <w:t>6 St-</w:t>
      </w:r>
      <w:r w:rsidR="00A9406A">
        <w:rPr>
          <w:sz w:val="22"/>
          <w:szCs w:val="22"/>
        </w:rPr>
        <w:t>784/16-18</w:t>
      </w:r>
    </w:p>
    <w:p w:rsidRDefault="006E1984" w:rsidP="007D3892" w:rsidR="006E1984" w:rsidRPr="00A27295">
      <w:pPr>
        <w:ind w:hanging="720" w:left="360"/>
        <w:rPr>
          <w:sz w:val="22"/>
          <w:szCs w:val="22"/>
        </w:rPr>
      </w:pP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>FINA RC Osijek</w:t>
      </w:r>
      <w:r w:rsidR="00A9406A">
        <w:t>,</w:t>
      </w:r>
      <w:r w:rsidR="000E06CF">
        <w:t xml:space="preserve"> Podružnica Osijek za otvaranje stečajnog postupka nad dužnikom </w:t>
      </w:r>
      <w:r w:rsidR="00A9406A">
        <w:t>: MIEL d.o.o. ĐAKOVO, Jakova Gotovca 47, OIB: 99260565706, MBS: 030114503,</w:t>
      </w:r>
      <w:r w:rsidR="00A37A39">
        <w:t xml:space="preserve"> </w:t>
      </w:r>
      <w:r w:rsidR="00951975">
        <w:t xml:space="preserve">dana </w:t>
      </w:r>
      <w:r w:rsidR="00A9406A">
        <w:t>24.</w:t>
      </w:r>
      <w:r w:rsidR="00951975">
        <w:t xml:space="preserve"> </w:t>
      </w:r>
      <w:r w:rsidR="007B6B69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6E1984" w:rsidP="007E6D1A" w:rsidR="006E1984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A9406A">
        <w:t xml:space="preserve"> za zastupanje dužnika MILAN VAJDIĆ, OIB: 78024260345, Đakovo, J. Gotovca 47,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6E1984" w:rsidP="007E6D1A" w:rsidR="006E1984">
      <w:pPr>
        <w:pStyle w:val="Tijeloteksta"/>
        <w:ind w:hanging="720" w:left="720"/>
      </w:pPr>
    </w:p>
    <w:p w:rsidRDefault="007E6D1A" w:rsidP="006E1984" w:rsidR="007E6D1A">
      <w:pPr>
        <w:pStyle w:val="Tijeloteksta"/>
        <w:numPr>
          <w:ilvl w:val="0"/>
          <w:numId w:val="10"/>
        </w:numPr>
        <w:ind w:left="993"/>
      </w:pPr>
      <w:r>
        <w:t>predujam od</w:t>
      </w:r>
      <w:r w:rsidR="000E06CF">
        <w:t xml:space="preserve"> </w:t>
      </w:r>
      <w:r w:rsidR="00A9406A">
        <w:t>4.500,</w:t>
      </w:r>
      <w:r w:rsidR="000F12B9" w:rsidRPr="00934304">
        <w:t>00</w:t>
      </w:r>
      <w:r w:rsidR="00C06AA6" w:rsidRPr="00934304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9406A">
        <w:t>784</w:t>
      </w:r>
      <w:r w:rsidR="007D3892" w:rsidRPr="00934304">
        <w:t>-16</w:t>
      </w:r>
      <w:r w:rsidR="00050FF8" w:rsidRPr="007D3892">
        <w:rPr>
          <w:b/>
        </w:rPr>
        <w:t>.</w:t>
      </w:r>
      <w:r w:rsidR="00A37A39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</w:t>
      </w:r>
      <w:r w:rsidR="00A9406A" w:rsidRPr="00A9406A">
        <w:t xml:space="preserve"> </w:t>
      </w:r>
      <w:r w:rsidR="00A9406A">
        <w:t>MILAN VAJDIĆ, OIB: 78024260345, Đakovo, J. Gotovca 47</w:t>
      </w:r>
      <w:r>
        <w:t>,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6E1984" w:rsidP="007E6D1A" w:rsidR="006E1984">
      <w:pPr>
        <w:ind w:hanging="720" w:left="720"/>
        <w:jc w:val="both"/>
      </w:pP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9406A">
        <w:t>4.500</w:t>
      </w:r>
      <w:r w:rsidRPr="00934304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A9406A">
        <w:t>784</w:t>
      </w:r>
      <w:r w:rsidR="007D3892" w:rsidRPr="00934304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B6B69">
        <w:t xml:space="preserve"> </w:t>
      </w:r>
      <w:r w:rsidR="00A9406A">
        <w:t>MILAN VAJDIĆ, OIB: 78024260345, Đakovo, J. Gotovca 47,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6E1984" w:rsidR="00A9406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>nje dužnika</w:t>
      </w:r>
      <w:r w:rsidR="00A9406A" w:rsidRPr="00A9406A">
        <w:t xml:space="preserve"> </w:t>
      </w:r>
      <w:r w:rsidR="00A9406A">
        <w:t>MILAN VAJDIĆ, OIB: 78024260345, Đakovo, J. Gotovca 47</w:t>
      </w:r>
      <w:r w:rsidR="00742CE9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  <w:r w:rsidR="006E1984">
        <w:t xml:space="preserve">         </w:t>
      </w:r>
    </w:p>
    <w:p w:rsidRDefault="006E1984" w:rsidP="006E1984" w:rsidR="006E1984">
      <w:pPr>
        <w:ind w:hanging="720" w:left="720"/>
        <w:jc w:val="both"/>
      </w:pPr>
      <w:r>
        <w:t xml:space="preserve"> </w:t>
      </w:r>
    </w:p>
    <w:p w:rsidRDefault="00A9406A" w:rsidP="00A9406A" w:rsidR="00A9406A">
      <w:pPr>
        <w:ind w:hanging="720" w:left="360"/>
        <w:jc w:val="right"/>
        <w:rPr>
          <w:sz w:val="22"/>
          <w:szCs w:val="22"/>
        </w:rPr>
      </w:pPr>
    </w:p>
    <w:p w:rsidRDefault="00A9406A" w:rsidP="00A9406A" w:rsidR="00A9406A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6 St-784/16-18</w:t>
      </w:r>
    </w:p>
    <w:p w:rsidRDefault="006E1984" w:rsidP="00A9406A" w:rsidR="006E1984" w:rsidRPr="00A9406A">
      <w:pPr>
        <w:rPr>
          <w:sz w:val="22"/>
          <w:szCs w:val="22"/>
        </w:rPr>
      </w:pPr>
    </w:p>
    <w:p w:rsidRDefault="006E1984" w:rsidP="006E1984" w:rsidR="006E1984">
      <w:pPr>
        <w:tabs>
          <w:tab w:pos="7455" w:val="left"/>
          <w:tab w:pos="9072" w:val="right"/>
        </w:tabs>
        <w:jc w:val="center"/>
      </w:pPr>
      <w:r>
        <w:t>2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A37A39" w:rsidP="00A37A39" w:rsidR="00A37A3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A9406A">
        <w:rPr>
          <w:bCs/>
        </w:rPr>
        <w:t>31. prosinca 2015.</w:t>
      </w:r>
      <w:r w:rsidRPr="00C119CF">
        <w:rPr>
          <w:bCs/>
        </w:rPr>
        <w:t xml:space="preserve"> g. podnijela ovom sudu prijedlog za pokretanje stečajnog postupka nad dužnikom t</w:t>
      </w:r>
      <w:r w:rsidR="00A9406A" w:rsidRPr="00A9406A">
        <w:t xml:space="preserve"> </w:t>
      </w:r>
      <w:r w:rsidR="00A9406A">
        <w:t>MIEL d.o.o. ĐAKOVO, Jakova Gotovca 47, OIB: 99260565706, MBS: 030114503, t</w:t>
      </w:r>
      <w:r w:rsidRPr="00C119CF">
        <w:rPr>
          <w:bCs/>
        </w:rPr>
        <w:t>emeljem odredbe članka 110. stav 1. Stečajnog zakona (Narodne novine 71/15) .</w:t>
      </w:r>
    </w:p>
    <w:p w:rsidRDefault="00A37A39" w:rsidP="00A37A39" w:rsidR="00A37A39">
      <w:pPr>
        <w:pStyle w:val="Tijeloteksta"/>
      </w:pPr>
    </w:p>
    <w:p w:rsidRDefault="00A37A39" w:rsidP="00A37A39" w:rsidR="00A37A39">
      <w:pPr>
        <w:jc w:val="both"/>
      </w:pPr>
      <w:r>
        <w:tab/>
        <w:t>Zaključkom St-</w:t>
      </w:r>
      <w:r w:rsidR="00A9406A">
        <w:t>784/16.</w:t>
      </w:r>
      <w:r>
        <w:t xml:space="preserve"> od </w:t>
      </w:r>
      <w:r w:rsidR="00A9406A">
        <w:t>24. lipnja</w:t>
      </w:r>
      <w:r>
        <w:t xml:space="preserve"> 2016. g. pozvana je osoba za zastupanje dužnika </w:t>
      </w:r>
      <w:r w:rsidR="00A9406A">
        <w:t xml:space="preserve">MILAN VAJDIĆ, OIB: 78024260345, Đakovo, J. Gotovca 47, </w:t>
      </w:r>
      <w:r>
        <w:t xml:space="preserve">na uplatu </w:t>
      </w:r>
      <w:r w:rsidR="007B6B69">
        <w:t xml:space="preserve"> </w:t>
      </w:r>
      <w:r>
        <w:t>predujma u iznosu od 1.000,00 kn u Fond za namirenje troškova stečajnog postupka te zaključkom broj St-</w:t>
      </w:r>
      <w:r w:rsidR="00A9406A">
        <w:t>784/16. od 6. ožujka</w:t>
      </w:r>
      <w:r>
        <w:t xml:space="preserve"> 201</w:t>
      </w:r>
      <w:r w:rsidR="000F12B9">
        <w:t>7</w:t>
      </w:r>
      <w:r>
        <w:t xml:space="preserve">. g. na uplatu dodatnog iznosa predujma u iznosu od </w:t>
      </w:r>
      <w:r w:rsidR="00A9406A">
        <w:t>3.500</w:t>
      </w:r>
      <w:r>
        <w:t xml:space="preserve">,00 kn  za namirenje troškova stečajnog postupka, u roku od 8 dana, temeljem odredbi članka 113. i članka 114. Stečajnog zakona.  Istim zaključkom osoba ovlaštene osobe  za zastupanje dužnika upozorene </w:t>
      </w:r>
      <w:r w:rsidR="007B6B69">
        <w:t>je</w:t>
      </w:r>
      <w:r>
        <w:t xml:space="preserve"> da ukoliko predujmove ne uplat</w:t>
      </w:r>
      <w:r w:rsidR="007B6B69">
        <w:t>i</w:t>
      </w:r>
      <w:r>
        <w:t xml:space="preserve"> u propisanom roku isti će biti naplaćeni primjenom pravila o prisilnoj naplati novčane kazne  u parničnom postupku. </w:t>
      </w:r>
    </w:p>
    <w:p w:rsidRDefault="00A37A39" w:rsidP="00A37A39" w:rsidR="00A37A39">
      <w:pPr>
        <w:jc w:val="both"/>
      </w:pPr>
    </w:p>
    <w:p w:rsidRDefault="00A37A39" w:rsidP="00A37A39" w:rsidR="00A37A39">
      <w:pPr>
        <w:jc w:val="both"/>
      </w:pPr>
      <w:r>
        <w:tab/>
        <w:t xml:space="preserve">Zaključak </w:t>
      </w:r>
      <w:r w:rsidR="00A9406A">
        <w:t xml:space="preserve">St-784/16. od 24. lipnja 2016. </w:t>
      </w:r>
      <w:r>
        <w:t xml:space="preserve">g. osoba ovlaštena za zastupanje dužnika </w:t>
      </w:r>
      <w:r w:rsidR="00A9406A">
        <w:t xml:space="preserve">MILAN VAJDIĆ, OIB: 78024260345, Đakovo, J. Gotovca 47, </w:t>
      </w:r>
      <w:r>
        <w:t xml:space="preserve">je zaprimio dana </w:t>
      </w:r>
      <w:r w:rsidR="00FC6E70">
        <w:t>5. srpnja 2016.</w:t>
      </w:r>
      <w:r w:rsidR="00934304">
        <w:t xml:space="preserve"> g objavom na e-o</w:t>
      </w:r>
      <w:r w:rsidR="00FB1D6F">
        <w:t>g</w:t>
      </w:r>
      <w:r w:rsidR="00934304">
        <w:t>lasnoj ploči sudova,</w:t>
      </w:r>
      <w:r>
        <w:t xml:space="preserve"> te Zaključak od </w:t>
      </w:r>
      <w:r w:rsidR="00FC6E70">
        <w:t>6. ožujka</w:t>
      </w:r>
      <w:r w:rsidR="00372AA1" w:rsidRPr="00372AA1">
        <w:t xml:space="preserve"> 201</w:t>
      </w:r>
      <w:r w:rsidR="00934304">
        <w:t>7</w:t>
      </w:r>
      <w:r>
        <w:t xml:space="preserve">.  zaprimio je </w:t>
      </w:r>
      <w:r w:rsidR="00FC6E70">
        <w:t>15</w:t>
      </w:r>
      <w:r>
        <w:t>.</w:t>
      </w:r>
      <w:r w:rsidR="00934304">
        <w:t xml:space="preserve"> </w:t>
      </w:r>
      <w:r w:rsidR="007B6B69">
        <w:t>ožujka</w:t>
      </w:r>
      <w:r w:rsidR="00372AA1">
        <w:t xml:space="preserve"> </w:t>
      </w:r>
      <w:r>
        <w:t>201</w:t>
      </w:r>
      <w:r w:rsidR="00934304">
        <w:t>7</w:t>
      </w:r>
      <w:r>
        <w:t xml:space="preserve">. g. </w:t>
      </w:r>
      <w:r w:rsidR="00934304">
        <w:t>također objavom na e-o</w:t>
      </w:r>
      <w:r w:rsidR="00FB1D6F">
        <w:t>g</w:t>
      </w:r>
      <w:r w:rsidR="00934304">
        <w:t xml:space="preserve">lasnoj ploči sudova, </w:t>
      </w:r>
      <w:r>
        <w:t xml:space="preserve">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6E1984" w:rsidP="007E6D1A" w:rsidR="006E1984">
      <w:pPr>
        <w:jc w:val="both"/>
      </w:pPr>
    </w:p>
    <w:p w:rsidRDefault="006E1984" w:rsidP="007E6D1A" w:rsidR="006E1984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C6E70">
        <w:t>24</w:t>
      </w:r>
      <w:r w:rsidR="000E06CF">
        <w:t xml:space="preserve">. </w:t>
      </w:r>
      <w:r w:rsidR="007B6B69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6E1984" w:rsidP="007E6D1A" w:rsidR="006E1984">
      <w:pPr>
        <w:jc w:val="center"/>
      </w:pPr>
    </w:p>
    <w:p w:rsidRDefault="006E1984" w:rsidP="006E1984" w:rsidR="007E6D1A">
      <w:pPr>
        <w:tabs>
          <w:tab w:pos="6360" w:val="left"/>
        </w:tabs>
      </w:pPr>
      <w:r>
        <w:t>Zapisničar :</w:t>
      </w:r>
      <w:r>
        <w:tab/>
        <w:t>STEČAJNA SUTKINJA</w:t>
      </w:r>
    </w:p>
    <w:p w:rsidRDefault="006E1984" w:rsidP="007E6D1A" w:rsidR="007E6D1A"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FC6E70" w:rsidP="00372AA1" w:rsidR="00FC6E70">
      <w:pPr>
        <w:numPr>
          <w:ilvl w:val="0"/>
          <w:numId w:val="11"/>
        </w:numPr>
      </w:pPr>
      <w:r>
        <w:t>MILAN VAJDIĆ, Đakovo, J. Gotovca 47</w:t>
      </w:r>
    </w:p>
    <w:p w:rsidRDefault="007E6D1A" w:rsidP="00372AA1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C6E70" w:rsidP="007E6D1A" w:rsidR="007E6D1A">
      <w:pPr>
        <w:numPr>
          <w:ilvl w:val="0"/>
          <w:numId w:val="11"/>
        </w:numPr>
      </w:pPr>
      <w:r>
        <w:t>23.6.</w:t>
      </w:r>
    </w:p>
    <w:sectPr w:rsidSect="00956241" w:rsidR="007E6D1A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06A" w:rsidP="00C06AA6" w:rsidR="00A9406A">
      <w:r>
        <w:separator/>
      </w:r>
    </w:p>
  </w:endnote>
  <w:endnote w:id="0" w:type="continuationSeparator">
    <w:p w:rsidRDefault="00A9406A" w:rsidP="00C06AA6" w:rsidR="00A94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06A" w:rsidP="00C06AA6" w:rsidR="00A9406A">
      <w:r>
        <w:separator/>
      </w:r>
    </w:p>
  </w:footnote>
  <w:footnote w:id="0" w:type="continuationSeparator">
    <w:p w:rsidRDefault="00A9406A" w:rsidP="00C06AA6" w:rsidR="00A9406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B1DA1"/>
    <w:rsid w:val="000D2130"/>
    <w:rsid w:val="000E06CF"/>
    <w:rsid w:val="000E762A"/>
    <w:rsid w:val="000F12B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09D"/>
    <w:rsid w:val="00252153"/>
    <w:rsid w:val="00267D26"/>
    <w:rsid w:val="002A2AF5"/>
    <w:rsid w:val="002D2610"/>
    <w:rsid w:val="002D4144"/>
    <w:rsid w:val="002E2049"/>
    <w:rsid w:val="002F51D6"/>
    <w:rsid w:val="002F66FE"/>
    <w:rsid w:val="00317C2C"/>
    <w:rsid w:val="00342079"/>
    <w:rsid w:val="003612A7"/>
    <w:rsid w:val="00372AA1"/>
    <w:rsid w:val="00375C7E"/>
    <w:rsid w:val="003924AF"/>
    <w:rsid w:val="00395D67"/>
    <w:rsid w:val="003D02B1"/>
    <w:rsid w:val="003F2E92"/>
    <w:rsid w:val="0041638D"/>
    <w:rsid w:val="00421D71"/>
    <w:rsid w:val="0045546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1984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6B69"/>
    <w:rsid w:val="007D3892"/>
    <w:rsid w:val="007E6D1A"/>
    <w:rsid w:val="00806EDC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111F0"/>
    <w:rsid w:val="00934304"/>
    <w:rsid w:val="00937840"/>
    <w:rsid w:val="00943B31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7A39"/>
    <w:rsid w:val="00A46436"/>
    <w:rsid w:val="00A50BAC"/>
    <w:rsid w:val="00A8029B"/>
    <w:rsid w:val="00A9406A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76443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B1D6F"/>
    <w:rsid w:val="00FC153F"/>
    <w:rsid w:val="00FC6E70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3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3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MIEL d.o.o. za proizvodnju i usluge</izvorni_sadrzaj>
    <derivirana_varijabla naziv="DomainObject.Predmet.ProtustrankaFormated_1">  MIEL d.o.o. za proizvodnju i usluge</derivirana_varijabla>
  </DomainObject.Predmet.ProtustrankaFormated>
  <DomainObject.Predmet.ProtustrankaFormatedOIB>
    <izvorni_sadrzaj>  MIEL d.o.o. za proizvodnju i usluge, OIB 99260565706</izvorni_sadrzaj>
    <derivirana_varijabla naziv="DomainObject.Predmet.ProtustrankaFormatedOIB_1">  MIEL d.o.o. za proizvodnju i usluge, OIB 99260565706</derivirana_varijabla>
  </DomainObject.Predmet.ProtustrankaFormatedOIB>
  <DomainObject.Predmet.ProtustrankaFormatedWithAdress>
    <izvorni_sadrzaj> MIEL d.o.o. za proizvodnju i usluge, Jakova Gotovca 47, 31400 Đakovo</izvorni_sadrzaj>
    <derivirana_varijabla naziv="DomainObject.Predmet.ProtustrankaFormatedWithAdress_1"> MIEL d.o.o. za proizvodnju i usluge, Jakova Gotovca 47, 31400 Đakovo</derivirana_varijabla>
  </DomainObject.Predmet.ProtustrankaFormatedWithAdress>
  <DomainObject.Predmet.ProtustrankaFormatedWithAdressOIB>
    <izvorni_sadrzaj> MIEL d.o.o. za proizvodnju i usluge, OIB 99260565706, Jakova Gotovca 47, 31400 Đakovo</izvorni_sadrzaj>
    <derivirana_varijabla naziv="DomainObject.Predmet.ProtustrankaFormatedWithAdressOIB_1"> MIEL d.o.o. za proizvodnju i usluge, OIB 99260565706, Jakova Gotovca 47, 31400 Đakovo</derivirana_varijabla>
  </DomainObject.Predmet.ProtustrankaFormatedWithAdressOIB>
  <DomainObject.Predmet.ProtustrankaWithAdress>
    <izvorni_sadrzaj>MIEL d.o.o. za proizvodnju i usluge Jakova Gotovca 47, 31400 Đakovo</izvorni_sadrzaj>
    <derivirana_varijabla naziv="DomainObject.Predmet.ProtustrankaWithAdress_1">MIEL d.o.o. za proizvodnju i usluge Jakova Gotovca 47, 31400 Đakovo</derivirana_varijabla>
  </DomainObject.Predmet.ProtustrankaWithAdress>
  <DomainObject.Predmet.ProtustrankaWithAdressOIB>
    <izvorni_sadrzaj>MIEL d.o.o. za proizvodnju i usluge, OIB 99260565706, Jakova Gotovca 47, 31400 Đakovo</izvorni_sadrzaj>
    <derivirana_varijabla naziv="DomainObject.Predmet.ProtustrankaWithAdressOIB_1">MIEL d.o.o. za proizvodnju i usluge, OIB 99260565706, Jakova Gotovca 47, 31400 Đakovo</derivirana_varijabla>
  </DomainObject.Predmet.ProtustrankaWithAdressOIB>
  <DomainObject.Predmet.ProtustrankaNazivFormated>
    <izvorni_sadrzaj>MIEL d.o.o. za proizvodnju i usluge</izvorni_sadrzaj>
    <derivirana_varijabla naziv="DomainObject.Predmet.ProtustrankaNazivFormated_1">MIEL d.o.o. za proizvodnju i usluge</derivirana_varijabla>
  </DomainObject.Predmet.ProtustrankaNazivFormated>
  <DomainObject.Predmet.ProtustrankaNazivFormatedOIB>
    <izvorni_sadrzaj>MIEL d.o.o. za proizvodnju i usluge, OIB 99260565706</izvorni_sadrzaj>
    <derivirana_varijabla naziv="DomainObject.Predmet.ProtustrankaNazivFormatedOIB_1">MIEL d.o.o. za proizvodnju i usluge, OIB 99260565706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MIEL d.o.o. za proizvodnju i usluge</item>
    </izvorni_sadrzaj>
    <derivirana_varijabla naziv="DomainObject.Predmet.ProtuStrankaListFormated_1">
      <item>MIEL d.o.o. za proizvodnju i usluge</item>
    </derivirana_varijabla>
  </DomainObject.Predmet.ProtuStrankaListFormated>
  <DomainObject.Predmet.ProtuStrankaListFormatedOIB>
    <izvorni_sadrzaj>
      <item>MIEL d.o.o. za proizvodnju i usluge, OIB 99260565706</item>
    </izvorni_sadrzaj>
    <derivirana_varijabla naziv="DomainObject.Predmet.ProtuStrankaListFormatedOIB_1">
      <item>MIEL d.o.o. za proizvodnju i usluge, OIB 99260565706</item>
    </derivirana_varijabla>
  </DomainObject.Predmet.ProtuStrankaListFormatedOIB>
  <DomainObject.Predmet.ProtuStrankaListFormatedWithAdress>
    <izvorni_sadrzaj>
      <item>MIEL d.o.o. za proizvodnju i usluge, Jakova Gotovca 47, 31400 Đakovo</item>
    </izvorni_sadrzaj>
    <derivirana_varijabla naziv="DomainObject.Predmet.ProtuStrankaListFormatedWithAdress_1">
      <item>MIEL d.o.o. za proizvodnju i usluge, Jakova Gotovca 47, 31400 Đakovo</item>
    </derivirana_varijabla>
  </DomainObject.Predmet.ProtuStrankaListFormatedWithAdress>
  <DomainObject.Predmet.ProtuStrankaListFormatedWithAdressOIB>
    <izvorni_sadrzaj>
      <item>MIEL d.o.o. za proizvodnju i usluge, OIB 99260565706, Jakova Gotovca 47, 31400 Đakovo</item>
    </izvorni_sadrzaj>
    <derivirana_varijabla naziv="DomainObject.Predmet.ProtuStrankaListFormatedWithAdressOIB_1">
      <item>MIEL d.o.o. za proizvodnju i usluge, OIB 99260565706, Jakova Gotovca 47, 31400 Đakovo</item>
    </derivirana_varijabla>
  </DomainObject.Predmet.ProtuStrankaListFormatedWithAdressOIB>
  <DomainObject.Predmet.ProtuStrankaListNazivFormated>
    <izvorni_sadrzaj>
      <item>MIEL d.o.o. za proizvodnju i usluge</item>
    </izvorni_sadrzaj>
    <derivirana_varijabla naziv="DomainObject.Predmet.ProtuStrankaListNazivFormated_1">
      <item>MIEL d.o.o. za proizvodnju i usluge</item>
    </derivirana_varijabla>
  </DomainObject.Predmet.ProtuStrankaListNazivFormated>
  <DomainObject.Predmet.ProtuStrankaListNazivFormatedOIB>
    <izvorni_sadrzaj>
      <item>MIEL d.o.o. za proizvodnju i usluge, OIB 99260565706</item>
    </izvorni_sadrzaj>
    <derivirana_varijabla naziv="DomainObject.Predmet.ProtuStrankaListNazivFormatedOIB_1">
      <item>MIEL d.o.o. za proizvodnju i usluge, OIB 99260565706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MIEL d.o.o. za proizvodnju i usluge</izvorni_sadrzaj>
    <derivirana_varijabla naziv="DomainObject.Predmet.ProtustrankaIDrugi_1">MIEL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MIEL d.o.o. za proizvodnju i usluge, OIB 99260565706, Jakova Gotovca 47, 31400 Đakovo</izvorni_sadrzaj>
    <derivirana_varijabla naziv="DomainObject.Predmet.ProtustrankaIDrugiAdressOIB_1">MIEL d.o.o. za proizvodnju i usluge, OIB 99260565706, Jakova Gotovca 47,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MIEL d.o.o. za proizvodnju i usluge</item>
      <item>RH MINISTARSTVO FINANCIJA</item>
      <item>ŽDO U OSIJEKU</item>
    </izvorni_sadrzaj>
    <derivirana_varijabla naziv="DomainObject.Predmet.SudioniciListNaziv_1">
      <item>MIEL d.o.o. za proizvodnju i usluge</item>
      <item>RH MINISTARSTVO FINANCIJA</item>
      <item>ŽDO U OSIJEKU</item>
    </derivirana_varijabla>
  </DomainObject.Predmet.SudioniciListNaziv>
  <DomainObject.Predmet.SudioniciListAdressOIB>
    <izvorni_sadrzaj>
      <item>MIEL d.o.o. za proizvodnju i usluge, OIB 99260565706, Jakova Gotovca 47,31400 Đakovo</item>
      <item>RH MINISTARSTVO FINANCIJA, OIB 52634238587</item>
      <item>ŽDO U OSIJEKU</item>
    </izvorni_sadrzaj>
    <derivirana_varijabla naziv="DomainObject.Predmet.SudioniciListAdressOIB_1">
      <item>MIEL d.o.o. za proizvodnju i usluge, OIB 99260565706, Jakova Gotovca 47,31400 Đakovo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99260565706</item>
      <item>, OIB 52634238587</item>
      <item>, OIB null</item>
    </izvorni_sadrzaj>
    <derivirana_varijabla naziv="DomainObject.Predmet.SudioniciListNazivOIB_1">
      <item>, OIB 99260565706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FB6A0-EDBE-4A70-8493-FE8A5B5F1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635</properties:Words>
  <properties:Characters>3224</properties:Characters>
  <properties:Lines>100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2017-05-24T06:17:00Z</dcterms:created>
  <dc:creator>Korisnik</dc:creator>
  <cp:lastModifiedBy>Marija Galić</cp:lastModifiedBy>
  <cp:lastPrinted>2017-05-24T06:15:00Z</cp:lastPrinted>
  <dcterms:modified xmlns:xsi="http://www.w3.org/2001/XMLSchema-instance" xsi:type="dcterms:W3CDTF">2017-05-24T06:21:00Z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