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40a6" w14:paraId="16540a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D876F4">
        <w:t>-6494/15</w:t>
      </w:r>
      <w:r w:rsidR="000633F8">
        <w:t>-21</w:t>
      </w:r>
    </w:p>
    <w:p w:rsidRDefault="00586DD5" w:rsidP="00586DD5" w:rsidR="00586DD5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D876F4">
        <w:rPr>
          <w:lang w:val="pt-BR"/>
        </w:rPr>
        <w:t>ALICANTE BLUE j.d.o.o., Zagreb, Ulica Franje Fuisa 8, OIB: 19315909421</w:t>
      </w:r>
      <w:r w:rsidRPr="008966A4">
        <w:rPr>
          <w:lang w:val="pt-BR"/>
        </w:rPr>
        <w:t xml:space="preserve">, </w:t>
      </w:r>
      <w:r w:rsidR="00D876F4">
        <w:rPr>
          <w:lang w:val="pt-BR"/>
        </w:rPr>
        <w:t>6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D876F4" w:rsidRPr="00D876F4">
        <w:rPr>
          <w:lang w:val="pt-BR"/>
        </w:rPr>
        <w:t>ALICANTE BLUE j.d.o.o., Zagreb, Ulica Franje Fuisa 8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5022CE" w:rsidRPr="005022CE">
        <w:t xml:space="preserve">7. </w:t>
      </w:r>
      <w:r w:rsidRPr="005022CE">
        <w:t>ruj</w:t>
      </w:r>
      <w:r w:rsidR="00D876F4">
        <w:t>an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D876F4">
        <w:t>11.45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966A4" w:rsidP="00685A5E" w:rsidR="008966A4">
      <w:pPr>
        <w:jc w:val="both"/>
      </w:pPr>
      <w:r>
        <w:t>-    dužniku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D876F4">
        <w:t>Raiffeisenbank Austria</w:t>
      </w:r>
      <w:r w:rsidR="003079FF">
        <w:t xml:space="preserve"> d.d.</w:t>
      </w:r>
      <w:r w:rsidR="00D876F4">
        <w:t>, Sberbank d.d.</w:t>
      </w:r>
    </w:p>
    <w:p w:rsidRDefault="001C69BB" w:rsidP="00685A5E" w:rsidR="001C69BB">
      <w:pPr>
        <w:jc w:val="both"/>
      </w:pPr>
      <w:r>
        <w:t xml:space="preserve">II. Nalaže se zastupniku po zakonu dužnika </w:t>
      </w:r>
      <w:r w:rsidR="00D876F4">
        <w:t>Karlu Projiću</w:t>
      </w:r>
      <w:r>
        <w:t xml:space="preserve"> u roku 8 dana očitovati na navode Ministarstva f</w:t>
      </w:r>
      <w:r w:rsidR="00D876F4">
        <w:t>inancija, Porezne uprave, Područnog ureda Zagreb od 23</w:t>
      </w:r>
      <w:r>
        <w:t>. lipnja 2016.</w:t>
      </w:r>
    </w:p>
    <w:p w:rsidRDefault="006B708C" w:rsidP="006B708C" w:rsidR="006B708C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D876F4">
        <w:t>6</w:t>
      </w:r>
      <w:r w:rsidR="005022CE" w:rsidRPr="005022CE">
        <w:t>. srpnja</w:t>
      </w:r>
      <w:r w:rsidR="00C34AA2" w:rsidRPr="005022CE">
        <w:t xml:space="preserve"> 2016</w:t>
      </w:r>
      <w:r w:rsidR="00264157" w:rsidRPr="005022CE">
        <w:t>.</w:t>
      </w:r>
    </w:p>
    <w:p w:rsidRDefault="002D2245" w:rsidP="006B708C" w:rsidR="002D2245" w:rsidRPr="00586DD5"/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633F8" w:rsidP="00F213B6" w:rsidR="000633F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633F8" w:rsidP="00F213B6" w:rsidR="000633F8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0633F8" w:rsidR="000633F8"/>
    <w:p w:rsidRDefault="006B708C" w:rsidP="0055478B" w:rsidR="006B708C" w:rsidRPr="0055478B">
      <w:pPr>
        <w:ind w:firstLine="720" w:left="5760"/>
        <w:jc w:val="right"/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633F8" w:rsidP="006B708C" w:rsidR="000633F8"/>
    <w:p w:rsidRDefault="000633F8" w:rsidP="006B708C" w:rsidR="000633F8"/>
    <w:p w:rsidRDefault="000633F8" w:rsidP="006B708C" w:rsidR="000633F8"/>
    <w:p w:rsidRDefault="006B708C" w:rsidP="006B708C" w:rsidR="006B708C" w:rsidRPr="00586DD5">
      <w:r w:rsidRPr="00586DD5">
        <w:lastRenderedPageBreak/>
        <w:t>DNA</w:t>
      </w:r>
    </w:p>
    <w:p w:rsidRDefault="003079FF" w:rsidP="0021087C" w:rsidR="00685A5E">
      <w:pPr>
        <w:numPr>
          <w:ilvl w:val="0"/>
          <w:numId w:val="4"/>
        </w:numPr>
      </w:pPr>
      <w:r>
        <w:t>p</w:t>
      </w:r>
      <w:r w:rsidR="00685A5E" w:rsidRPr="00586DD5">
        <w:t>redlagatelj</w:t>
      </w:r>
      <w:r>
        <w:t>,</w:t>
      </w:r>
      <w:r w:rsidR="00685A5E" w:rsidRPr="00586DD5">
        <w:t xml:space="preserve"> </w:t>
      </w:r>
    </w:p>
    <w:p w:rsidRDefault="003079FF" w:rsidP="0021087C" w:rsidR="008966A4">
      <w:pPr>
        <w:numPr>
          <w:ilvl w:val="0"/>
          <w:numId w:val="4"/>
        </w:numPr>
      </w:pPr>
      <w:r>
        <w:t>d</w:t>
      </w:r>
      <w:r w:rsidR="008966A4">
        <w:t xml:space="preserve">užniku </w:t>
      </w:r>
    </w:p>
    <w:p w:rsidRDefault="001C69BB" w:rsidP="005022CE" w:rsidR="001C69BB">
      <w:pPr>
        <w:numPr>
          <w:ilvl w:val="0"/>
          <w:numId w:val="4"/>
        </w:numPr>
        <w:jc w:val="both"/>
      </w:pPr>
      <w:r>
        <w:t xml:space="preserve">zz dužnika uz dopis MF, PU, </w:t>
      </w:r>
      <w:r w:rsidR="00D876F4">
        <w:t>Područni ured Zagreb</w:t>
      </w:r>
      <w:r>
        <w:t xml:space="preserve"> od</w:t>
      </w:r>
      <w:r w:rsidR="00D876F4">
        <w:t xml:space="preserve"> 23. lipnja 2016. (l. 26</w:t>
      </w:r>
      <w:r>
        <w:t>.</w:t>
      </w:r>
      <w:r w:rsidR="00D876F4">
        <w:t>-33.</w:t>
      </w:r>
      <w:r>
        <w:t xml:space="preserve"> spisa)</w:t>
      </w:r>
    </w:p>
    <w:p w:rsidRDefault="00D876F4" w:rsidP="0021087C" w:rsidR="003079FF">
      <w:pPr>
        <w:numPr>
          <w:ilvl w:val="0"/>
          <w:numId w:val="4"/>
        </w:numPr>
      </w:pPr>
      <w:r>
        <w:t>RBA</w:t>
      </w:r>
      <w:r w:rsidR="003079FF">
        <w:t xml:space="preserve"> d.d.</w:t>
      </w:r>
    </w:p>
    <w:p w:rsidRDefault="00D876F4" w:rsidP="0021087C" w:rsidR="00D876F4">
      <w:pPr>
        <w:numPr>
          <w:ilvl w:val="0"/>
          <w:numId w:val="4"/>
        </w:numPr>
      </w:pPr>
      <w:r>
        <w:t>Sberbank d.d.</w:t>
      </w:r>
    </w:p>
    <w:p w:rsidRDefault="00B639DE" w:rsidP="0055478B" w:rsidR="00B639DE" w:rsidRPr="00586DD5"/>
    <w:sectPr w:rsidSect="00602EBC"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966A4"/>
    <w:rsid w:val="008B05F8"/>
    <w:rsid w:val="008D6FB5"/>
    <w:rsid w:val="00A34C9C"/>
    <w:rsid w:val="00A45CFF"/>
    <w:rsid w:val="00A649F7"/>
    <w:rsid w:val="00A66EA0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9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9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9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9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9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9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9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9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6494</izvorni_sadrzaj>
    <derivirana_varijabla naziv="DomainObject.Predmet.Broj_1">6494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St-6494/2015</izvorni_sadrzaj>
    <derivirana_varijabla naziv="DomainObject.Predmet.OznakaBroj_1">St-6494/2015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Alicante Blue jednostavno društvo s ograničenom odgovornošću za usluge zastupanog po punomoćniku Karlo Projić</izvorni_sadrzaj>
    <derivirana_varijabla naziv="DomainObject.Predmet.ProtustrankaFormated_1">  Alicante Blue jednostavno društvo s ograničenom odgovornošću za usluge zastupanog po punomoćniku Karlo Projić</derivirana_varijabla>
  </DomainObject.Predmet.ProtustrankaFormated>
  <DomainObject.Predmet.ProtustrankaFormatedOIB>
    <izvorni_sadrzaj>  Alicante Blue jednostavno društvo s ograničenom odgovornošću za usluge, OIB 19315909421 zastupanog po punomoćniku Karlo Projić</izvorni_sadrzaj>
    <derivirana_varijabla naziv="DomainObject.Predmet.ProtustrankaFormatedOIB_1">  Alicante Blue jednostavno društvo s ograničenom odgovornošću za usluge, OIB 19315909421 zastupanog po punomoćniku Karlo Projić</derivirana_varijabla>
  </DomainObject.Predmet.ProtustrankaFormatedOIB>
  <DomainObject.Predmet.ProtustrankaFormatedWithAdress>
    <izvorni_sadrzaj> Alicante Blue jednostavno društvo s ograničenom odgovornošću za usluge, Ulica Franje Fuisa 8, 10000 Zagreb zastupanog po punomoćniku Karlo Projić</izvorni_sadrzaj>
    <derivirana_varijabla naziv="DomainObject.Predmet.ProtustrankaFormatedWithAdress_1"> Alicante Blue jednostavno društvo s ograničenom odgovornošću za usluge, Ulica Franje Fuisa 8, 10000 Zagreb zastupanog po punomoćniku Karlo Projić</derivirana_varijabla>
  </DomainObject.Predmet.ProtustrankaFormatedWithAdress>
  <DomainObject.Predmet.ProtustrankaFormatedWithAdressOIB>
    <izvorni_sadrzaj> Alicante Blue jednostavno društvo s ograničenom odgovornošću za usluge, OIB 19315909421, Ulica Franje Fuisa 8, 10000 Zagreb zastupanog po punomoćniku Karlo Projić</izvorni_sadrzaj>
    <derivirana_varijabla naziv="DomainObject.Predmet.ProtustrankaFormatedWithAdressOIB_1"> Alicante Blue jednostavno društvo s ograničenom odgovornošću za usluge, OIB 19315909421, Ulica Franje Fuisa 8, 10000 Zagreb zastupanog po punomoćniku Karlo Projić</derivirana_varijabla>
  </DomainObject.Predmet.ProtustrankaFormatedWithAdressOIB>
  <DomainObject.Predmet.ProtustrankaWithAdress>
    <izvorni_sadrzaj>Alicante Blue jednostavno društvo s ograničenom odgovornošću za usluge Ulica Franje Fuisa 8, 10000 Zagreb</izvorni_sadrzaj>
    <derivirana_varijabla naziv="DomainObject.Predmet.ProtustrankaWithAdress_1">Alicante Blue jednostavno društvo s ograničenom odgovornošću za usluge Ulica Franje Fuisa 8, 10000 Zagreb</derivirana_varijabla>
  </DomainObject.Predmet.ProtustrankaWithAdress>
  <DomainObject.Predmet.ProtustrankaWithAdressOIB>
    <izvorni_sadrzaj>Alicante Blue jednostavno društvo s ograničenom odgovornošću za usluge, OIB 19315909421, Ulica Franje Fuisa 8, 10000 Zagreb</izvorni_sadrzaj>
    <derivirana_varijabla naziv="DomainObject.Predmet.ProtustrankaWithAdressOIB_1">Alicante Blue jednostavno društvo s ograničenom odgovornošću za usluge, OIB 19315909421, Ulica Franje Fuisa 8, 10000 Zagreb</derivirana_varijabla>
  </DomainObject.Predmet.ProtustrankaWithAdressOIB>
  <DomainObject.Predmet.ProtustrankaNazivFormated>
    <izvorni_sadrzaj>Alicante Blue jednostavno društvo s ograničenom odgovornošću za usluge</izvorni_sadrzaj>
    <derivirana_varijabla naziv="DomainObject.Predmet.ProtustrankaNazivFormated_1">Alicante Blue jednostavno društvo s ograničenom odgovornošću za usluge</derivirana_varijabla>
  </DomainObject.Predmet.ProtustrankaNazivFormated>
  <DomainObject.Predmet.ProtustrankaNazivFormatedOIB>
    <izvorni_sadrzaj>Alicante Blue jednostavno društvo s ograničenom odgovornošću za usluge, OIB 19315909421</izvorni_sadrzaj>
    <derivirana_varijabla naziv="DomainObject.Predmet.ProtustrankaNazivFormatedOIB_1">Alicante Blue jednostavno društvo s ograničenom odgovornošću za usluge, OIB 19315909421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 PROJIĆ</izvorni_sadrzaj>
    <derivirana_varijabla naziv="DomainObject.Predmet.StrankaFormated_1">  FINA Regionalni centar Zagreb; KARLO PROJIĆ</derivirana_varijabla>
  </DomainObject.Predmet.StrankaFormated>
  <DomainObject.Predmet.StrankaFormatedOIB>
    <izvorni_sadrzaj>  FINA Regionalni centar Zagreb, OIB 85821130368; KARLO PROJIĆ, OIB 86219004184</izvorni_sadrzaj>
    <derivirana_varijabla naziv="DomainObject.Predmet.StrankaFormatedOIB_1">  FINA Regionalni centar Zagreb, OIB 85821130368; KARLO PROJIĆ, OIB 86219004184</derivirana_varijabla>
  </DomainObject.Predmet.StrankaFormatedOIB>
  <DomainObject.Predmet.StrankaFormatedWithAdress>
    <izvorni_sadrzaj> FINA Regionalni centar Zagreb, Trg svibanjskih žrtava 1995. br.1, 10000 Zagreb; KARLO PROJIĆ, Ul. Franje Fuisa 8, 10000 Zagreb</izvorni_sadrzaj>
    <derivirana_varijabla naziv="DomainObject.Predmet.StrankaFormatedWithAdress_1"> FINA Regionalni centar Zagreb, Trg svibanjskih žrtava 1995. br.1, 10000 Zagreb; KARLO PROJIĆ, Ul. Franje Fuisa 8, 10000 Zagreb</derivirana_varijabla>
  </DomainObject.Predmet.StrankaFormatedWithAdress>
  <DomainObject.Predmet.StrankaFormatedWithAdressOIB>
    <izvorni_sadrzaj> FINA Regionalni centar Zagreb, OIB 85821130368, Trg svibanjskih žrtava 1995. br.1, 10000 Zagreb; KARLO PROJIĆ, OIB 86219004184, Ul. Franje Fuisa 8, 10000 Zagreb</izvorni_sadrzaj>
    <derivirana_varijabla naziv="DomainObject.Predmet.StrankaFormatedWithAdressOIB_1"> FINA Regionalni centar Zagreb, OIB 85821130368, Trg svibanjskih žrtava 1995. br.1, 10000 Zagreb; KARLO PROJIĆ, OIB 86219004184, Ul. Franje Fuisa 8, 10000 Zagreb</derivirana_varijabla>
  </DomainObject.Predmet.StrankaFormatedWithAdressOIB>
  <DomainObject.Predmet.StrankaWithAdress>
    <izvorni_sadrzaj>FINA Regionalni centar Zagreb Trg svibanjskih žrtava 1995. br.1,10000 Zagreb,KARLO PROJIĆ Ul. Franje Fuisa 8,10000 Zagreb</izvorni_sadrzaj>
    <derivirana_varijabla naziv="DomainObject.Predmet.StrankaWithAdress_1">FINA Regionalni centar Zagreb Trg svibanjskih žrtava 1995. br.1,10000 Zagreb,KARLO PROJIĆ Ul. Franje Fuisa 8,10000 Zagreb</derivirana_varijabla>
  </DomainObject.Predmet.StrankaWithAdress>
  <DomainObject.Predmet.StrankaWithAdressOIB>
    <izvorni_sadrzaj>FINA Regionalni centar Zagreb, OIB 85821130368, Trg svibanjskih žrtava 1995. br.1,10000 Zagreb,KARLO PROJIĆ, OIB 86219004184, Ul. Franje Fuisa 8,10000 Zagreb</izvorni_sadrzaj>
    <derivirana_varijabla naziv="DomainObject.Predmet.StrankaWithAdressOIB_1">FINA Regionalni centar Zagreb, OIB 85821130368, Trg svibanjskih žrtava 1995. br.1,10000 Zagreb,KARLO PROJIĆ, OIB 86219004184, Ul. Franje Fuisa 8,10000 Zagreb</derivirana_varijabla>
  </DomainObject.Predmet.StrankaWithAdressOIB>
  <DomainObject.Predmet.StrankaNazivFormated>
    <izvorni_sadrzaj>FINA Regionalni centar Zagreb,KARLO PROJIĆ</izvorni_sadrzaj>
    <derivirana_varijabla naziv="DomainObject.Predmet.StrankaNazivFormated_1">FINA Regionalni centar Zagreb,KARLO PROJIĆ</derivirana_varijabla>
  </DomainObject.Predmet.StrankaNazivFormated>
  <DomainObject.Predmet.StrankaNazivFormatedOIB>
    <izvorni_sadrzaj>FINA Regionalni centar Zagreb, OIB 85821130368,KARLO PROJIĆ, OIB 86219004184</izvorni_sadrzaj>
    <derivirana_varijabla naziv="DomainObject.Predmet.StrankaNazivFormatedOIB_1">FINA Regionalni centar Zagreb, OIB 85821130368,KARLO PROJIĆ, OIB 86219004184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KARLO PROJIĆ</item>
    </izvorni_sadrzaj>
    <derivirana_varijabla naziv="DomainObject.Predmet.StrankaListFormated_1">
      <item>FINA Regionalni centar Zagreb</item>
      <item>KARLO PROJIĆ</item>
    </derivirana_varijabla>
  </DomainObject.Predmet.StrankaListFormated>
  <DomainObject.Predmet.StrankaListFormatedOIB>
    <izvorni_sadrzaj>
      <item>FINA Regionalni centar Zagreb, OIB 85821130368</item>
      <item>KARLO PROJIĆ, OIB 86219004184</item>
    </izvorni_sadrzaj>
    <derivirana_varijabla naziv="DomainObject.Predmet.StrankaListFormatedOIB_1">
      <item>FINA Regionalni centar Zagreb, OIB 85821130368</item>
      <item>KARLO PROJIĆ, OIB 86219004184</item>
    </derivirana_varijabla>
  </DomainObject.Predmet.StrankaListFormatedOIB>
  <DomainObject.Predmet.StrankaListFormatedWithAdress>
    <izvorni_sadrzaj>
      <item>FINA Regionalni centar Zagreb, Trg svibanjskih žrtava 1995. br.1, 10000 Zagreb</item>
      <item>KARLO PROJIĆ, Ul. Franje Fuisa 8, 10000 Zagreb</item>
    </izvorni_sadrzaj>
    <derivirana_varijabla naziv="DomainObject.Predmet.StrankaListFormatedWithAdress_1">
      <item>FINA Regionalni centar Zagreb, Trg svibanjskih žrtava 1995. br.1, 10000 Zagreb</item>
      <item>KARLO PROJIĆ, Ul. Franje Fuisa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KARLO PROJIĆ, OIB 86219004184, Ul. Franje Fuisa 8, 10000 Zagreb</item>
    </izvorni_sadrzaj>
    <derivirana_varijabla naziv="DomainObject.Predmet.StrankaListFormatedWithAdressOIB_1">
      <item>FINA Regionalni centar Zagreb, OIB 85821130368, Trg svibanjskih žrtava 1995. br.1, 10000 Zagreb</item>
      <item>KARLO PROJIĆ, OIB 86219004184, Ul. Franje Fuisa 8, 10000 Zagreb</item>
    </derivirana_varijabla>
  </DomainObject.Predmet.StrankaListFormatedWithAdressOIB>
  <DomainObject.Predmet.StrankaListNazivFormated>
    <izvorni_sadrzaj>
      <item>FINA Regionalni centar Zagreb</item>
      <item>KARLO PROJIĆ</item>
    </izvorni_sadrzaj>
    <derivirana_varijabla naziv="DomainObject.Predmet.StrankaListNazivFormated_1">
      <item>FINA Regionalni centar Zagreb</item>
      <item>KARLO PROJIĆ</item>
    </derivirana_varijabla>
  </DomainObject.Predmet.StrankaListNazivFormated>
  <DomainObject.Predmet.StrankaListNazivFormatedOIB>
    <izvorni_sadrzaj>
      <item>FINA Regionalni centar Zagreb, OIB 85821130368</item>
      <item>KARLO PROJIĆ, OIB 86219004184</item>
    </izvorni_sadrzaj>
    <derivirana_varijabla naziv="DomainObject.Predmet.StrankaListNazivFormatedOIB_1">
      <item>FINA Regionalni centar Zagreb, OIB 85821130368</item>
      <item>KARLO PROJIĆ, OIB 86219004184</item>
    </derivirana_varijabla>
  </DomainObject.Predmet.StrankaListNazivFormatedOIB>
  <DomainObject.Predmet.ProtuStrankaListFormated>
    <izvorni_sadrzaj>
      <item>Alicante Blue jednostavno društvo s ograničenom odgovornošću za usluge zastupanog po punomoćniku Karlo Projić</item>
    </izvorni_sadrzaj>
    <derivirana_varijabla naziv="DomainObject.Predmet.ProtuStrankaListFormated_1">
      <item>Alicante Blue jednostavno društvo s ograničenom odgovornošću za usluge zastupanog po punomoćniku Karlo Projić</item>
    </derivirana_varijabla>
  </DomainObject.Predmet.ProtuStrankaListFormated>
  <DomainObject.Predmet.ProtuStrankaListFormatedOIB>
    <izvorni_sadrzaj>
      <item>Alicante Blue jednostavno društvo s ograničenom odgovornošću za usluge, OIB 19315909421 zastupanog po punomoćniku Karlo Projić</item>
    </izvorni_sadrzaj>
    <derivirana_varijabla naziv="DomainObject.Predmet.ProtuStrankaListFormatedOIB_1">
      <item>Alicante Blue jednostavno društvo s ograničenom odgovornošću za usluge, OIB 19315909421 zastupanog po punomoćniku Karlo Projić</item>
    </derivirana_varijabla>
  </DomainObject.Predmet.ProtuStrankaListFormatedOIB>
  <DomainObject.Predmet.ProtuStrankaListFormatedWithAdress>
    <izvorni_sadrzaj>
      <item>Alicante Blue jednostavno društvo s ograničenom odgovornošću za usluge, Ulica Franje Fuisa 8, 10000 Zagreb zastupanog po punomoćniku Karlo Projić</item>
    </izvorni_sadrzaj>
    <derivirana_varijabla naziv="DomainObject.Predmet.ProtuStrankaListFormatedWithAdress_1">
      <item>Alicante Blue jednostavno društvo s ograničenom odgovornošću za usluge, Ulica Franje Fuisa 8, 10000 Zagreb zastupanog po punomoćniku Karlo Projić</item>
    </derivirana_varijabla>
  </DomainObject.Predmet.ProtuStrankaListFormatedWithAdress>
  <DomainObject.Predmet.ProtuStrankaListFormatedWithAdressOIB>
    <izvorni_sadrzaj>
      <item>Alicante Blue jednostavno društvo s ograničenom odgovornošću za usluge, OIB 19315909421, Ulica Franje Fuisa 8, 10000 Zagreb zastupanog po punomoćniku Karlo Projić</item>
    </izvorni_sadrzaj>
    <derivirana_varijabla naziv="DomainObject.Predmet.ProtuStrankaListFormatedWithAdressOIB_1">
      <item>Alicante Blue jednostavno društvo s ograničenom odgovornošću za usluge, OIB 19315909421, Ulica Franje Fuisa 8, 10000 Zagreb zastupanog po punomoćniku Karlo Projić</item>
    </derivirana_varijabla>
  </DomainObject.Predmet.ProtuStrankaListFormatedWithAdressOIB>
  <DomainObject.Predmet.ProtuStrankaListNazivFormated>
    <izvorni_sadrzaj>
      <item>Alicante Blue jednostavno društvo s ograničenom odgovornošću za usluge</item>
    </izvorni_sadrzaj>
    <derivirana_varijabla naziv="DomainObject.Predmet.ProtuStrankaListNazivFormated_1">
      <item>Alicante Blue jednostavno društvo s ograničenom odgovornošću za usluge</item>
    </derivirana_varijabla>
  </DomainObject.Predmet.ProtuStrankaListNazivFormated>
  <DomainObject.Predmet.ProtuStrankaListNazivFormatedOIB>
    <izvorni_sadrzaj>
      <item>Alicante Blue jednostavno društvo s ograničenom odgovornošću za usluge, OIB 19315909421</item>
    </izvorni_sadrzaj>
    <derivirana_varijabla naziv="DomainObject.Predmet.ProtuStrankaListNazivFormatedOIB_1">
      <item>Alicante Blue jednostavno društvo s ograničenom odgovornošću za usluge, OIB 19315909421</item>
    </derivirana_varijabla>
  </DomainObject.Predmet.ProtuStrankaListNazivFormatedOIB>
  <DomainObject.Predmet.OstaliListFormated>
    <izvorni_sadrzaj>
      <item>Karlo Projić punomoćnik sudionika u postupku Alicante Blue jednostavno društvo s ograničenom odgovornošću za usluge</item>
    </izvorni_sadrzaj>
    <derivirana_varijabla naziv="DomainObject.Predmet.OstaliListFormated_1">
      <item>Karlo Projić punomoćnik sudionika u postupku Alicante Blue jednostavno društvo s ograničenom odgovornošću za usluge</item>
    </derivirana_varijabla>
  </DomainObject.Predmet.OstaliListFormated>
  <DomainObject.Predmet.OstaliListFormatedOIB>
    <izvorni_sadrzaj>
      <item>Karlo Projić, OIB 86219004184 punomoćnik sudionika u postupku Alicante Blue jednostavno društvo s ograničenom odgovornošću za usluge</item>
    </izvorni_sadrzaj>
    <derivirana_varijabla naziv="DomainObject.Predmet.OstaliListFormatedOIB_1">
      <item>Karlo Projić, OIB 86219004184 punomoćnik sudionika u postupku Alicante Blue jednostavno društvo s ograničenom odgovornošću za usluge</item>
    </derivirana_varijabla>
  </DomainObject.Predmet.OstaliListFormatedOIB>
  <DomainObject.Predmet.OstaliListFormatedWithAdress>
    <izvorni_sadrzaj>
      <item>Karlo Projić, Ul. Franje Fuisa 8, 10000 Zagreb punomoćnik sudionika u postupku Alicante Blue jednostavno društvo s ograničenom odgovornošću za usluge</item>
    </izvorni_sadrzaj>
    <derivirana_varijabla naziv="DomainObject.Predmet.OstaliListFormatedWithAdress_1">
      <item>Karlo Projić, Ul. Franje Fuisa 8, 10000 Zagreb punomoćnik sudionika u postupku Alicante Blue jednostavno društvo s ograničenom odgovornošću za usluge</item>
    </derivirana_varijabla>
  </DomainObject.Predmet.OstaliListFormatedWithAdress>
  <DomainObject.Predmet.OstaliListFormatedWithAdressOIB>
    <izvorni_sadrzaj>
      <item>Karlo Projić, OIB 86219004184, Ul. Franje Fuisa 8, 10000 Zagreb punomoćnik sudionika u postupku Alicante Blue jednostavno društvo s ograničenom odgovornošću za usluge</item>
    </izvorni_sadrzaj>
    <derivirana_varijabla naziv="DomainObject.Predmet.OstaliListFormatedWithAdressOIB_1">
      <item>Karlo Projić, OIB 86219004184, Ul. Franje Fuisa 8, 10000 Zagreb punomoćnik sudionika u postupku Alicante Blue jednostavno društvo s ograničenom odgovornošću za usluge</item>
    </derivirana_varijabla>
  </DomainObject.Predmet.OstaliListFormatedWithAdressOIB>
  <DomainObject.Predmet.OstaliListNazivFormated>
    <izvorni_sadrzaj>
      <item>Karlo Projić</item>
    </izvorni_sadrzaj>
    <derivirana_varijabla naziv="DomainObject.Predmet.OstaliListNazivFormated_1">
      <item>Karlo Projić</item>
    </derivirana_varijabla>
  </DomainObject.Predmet.OstaliListNazivFormated>
  <DomainObject.Predmet.OstaliListNazivFormatedOIB>
    <izvorni_sadrzaj>
      <item>Karlo Projić, OIB 86219004184</item>
    </izvorni_sadrzaj>
    <derivirana_varijabla naziv="DomainObject.Predmet.OstaliListNazivFormatedOIB_1">
      <item>Karlo Projić, OIB 86219004184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Alicante Blue jednostavno društvo s ograničenom odgovornošću za usluge</izvorni_sadrzaj>
    <derivirana_varijabla naziv="DomainObject.Predmet.ProtustrankaIDrugi_1">Alicante Blue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Alicante Blue jednostavno društvo s ograničenom odgovornošću za usluge, OIB 19315909421, Ulica Franje Fuisa 8, 10000 Zagreb</izvorni_sadrzaj>
    <derivirana_varijabla naziv="DomainObject.Predmet.ProtustrankaIDrugiAdressOIB_1">Alicante Blue jednostavno društvo s ograničenom odgovornošću za usluge, OIB 19315909421, Ulica Franje Fuisa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Alicante Blue jednostavno društvo s ograničenom odgovornošću za usluge</item>
      <item>FINA Regionalni centar Zagreb</item>
      <item>Karlo Projić</item>
      <item>KARLO PROJIĆ</item>
    </izvorni_sadrzaj>
    <derivirana_varijabla naziv="DomainObject.Predmet.SudioniciListNaziv_1">
      <item>Alicante Blue jednostavno društvo s ograničenom odgovornošću za usluge</item>
      <item>FINA Regionalni centar Zagreb</item>
      <item>Karlo Projić</item>
      <item>KARLO PROJIĆ</item>
    </derivirana_varijabla>
  </DomainObject.Predmet.SudioniciListNaziv>
  <DomainObject.Predmet.SudioniciListAdressOIB>
    <izvorni_sadrzaj>
      <item>Alicante Blue jednostavno društvo s ograničenom odgovornošću za usluge, OIB 19315909421, Ulica Franje Fuisa 8,10000 Zagreb</item>
      <item>FINA Regionalni centar Zagreb, OIB 85821130368, Trg svibanjskih žrtava 1995. br.1,10000 Zagreb</item>
      <item>Karlo Projić, OIB 86219004184, Ul. Franje Fuisa 8,10000 Zagreb</item>
      <item>KARLO PROJIĆ, OIB 86219004184, Ul. Franje Fuisa 8,10000 Zagreb</item>
    </izvorni_sadrzaj>
    <derivirana_varijabla naziv="DomainObject.Predmet.SudioniciListAdressOIB_1">
      <item>Alicante Blue jednostavno društvo s ograničenom odgovornošću za usluge, OIB 19315909421, Ulica Franje Fuisa 8,10000 Zagreb</item>
      <item>FINA Regionalni centar Zagreb, OIB 85821130368, Trg svibanjskih žrtava 1995. br.1,10000 Zagreb</item>
      <item>Karlo Projić, OIB 86219004184, Ul. Franje Fuisa 8,10000 Zagreb</item>
      <item>KARLO PROJIĆ, OIB 86219004184, Ul. Franje Fuisa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19315909421</item>
      <item>, OIB 85821130368</item>
      <item>, OIB 86219004184</item>
      <item>, OIB 86219004184</item>
    </izvorni_sadrzaj>
    <derivirana_varijabla naziv="DomainObject.Predmet.SudioniciListNazivOIB_1">
      <item>, OIB 19315909421</item>
      <item>, OIB 85821130368</item>
      <item>, OIB 86219004184</item>
      <item>, OIB 86219004184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234</properties:Words>
  <properties:Characters>1172</properties:Characters>
  <properties:Lines>49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2016-07-05T09:29:00Z</dcterms:created>
  <dc:creator>nmarkovic</dc:creator>
  <cp:lastModifiedBy>Ivana Rogić</cp:lastModifiedBy>
  <cp:lastPrinted>2016-07-08T11:44:00Z</cp:lastPrinted>
  <dcterms:modified xmlns:xsi="http://www.w3.org/2001/XMLSchema-instance" xsi:type="dcterms:W3CDTF">2016-07-08T11:46:00Z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