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9280" w14:paraId="de19280" w:rsidRDefault="00CC501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C5018" w:rsidP="00CC5018" w:rsidR="00CC5018">
      <w:pPr>
        <w:pStyle w:val="Bezproreda"/>
      </w:pPr>
    </w:p>
    <w:p w:rsidRDefault="00CC5018" w:rsidP="00CC5018" w:rsidR="00CC5018">
      <w:pPr>
        <w:pStyle w:val="Bezproreda"/>
      </w:pPr>
      <w:bookmarkStart w:name="_GoBack" w:id="0"/>
      <w:bookmarkEnd w:id="0"/>
    </w:p>
    <w:p w:rsidRDefault="00CC5018" w:rsidP="00CC5018" w:rsidR="00AE649C">
      <w:pPr>
        <w:pStyle w:val="Bezproreda"/>
      </w:pPr>
      <w:r>
        <w:t xml:space="preserve">     Republika Hrvatska</w:t>
      </w:r>
    </w:p>
    <w:p w:rsidRDefault="00CC5018" w:rsidP="00CC5018" w:rsidR="00CC5018">
      <w:pPr>
        <w:pStyle w:val="Bezproreda"/>
      </w:pPr>
      <w:r>
        <w:t>Trgovački sud u Bjelovaru</w:t>
      </w:r>
    </w:p>
    <w:p w:rsidRDefault="00CC5018" w:rsidP="00CC5018" w:rsidR="00CC5018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C5018" w:rsidP="00CC5018" w:rsidR="00CC5018">
      <w:pPr>
        <w:pStyle w:val="Bezproreda"/>
      </w:pPr>
    </w:p>
    <w:p w:rsidRDefault="00CC5018" w:rsidP="00CC5018" w:rsidR="00CC5018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St-148/2018-6</w:t>
      </w:r>
    </w:p>
    <w:p w:rsidRDefault="00CC5018" w:rsidP="00CC5018" w:rsidR="00CC5018">
      <w:pPr>
        <w:rPr>
          <w:szCs w:val="24"/>
          <w:lang w:val="hr-HR"/>
        </w:rPr>
      </w:pPr>
    </w:p>
    <w:p w:rsidRDefault="00CC5018" w:rsidP="00CC5018" w:rsidR="00CC5018">
      <w:pPr>
        <w:jc w:val="center"/>
        <w:rPr>
          <w:szCs w:val="24"/>
          <w:lang w:val="hr-HR"/>
        </w:rPr>
      </w:pPr>
    </w:p>
    <w:p w:rsidRDefault="00CC5018" w:rsidP="00CC5018" w:rsidR="00CC501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CC5018" w:rsidP="00CC5018" w:rsidR="00CC5018">
      <w:pPr>
        <w:jc w:val="center"/>
        <w:rPr>
          <w:szCs w:val="24"/>
          <w:lang w:val="hr-HR"/>
        </w:rPr>
      </w:pPr>
    </w:p>
    <w:p w:rsidRDefault="00CC5018" w:rsidP="00CC5018" w:rsidR="00CC501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CC5018" w:rsidP="00CC5018" w:rsidR="00CC5018">
      <w:pPr>
        <w:jc w:val="center"/>
        <w:rPr>
          <w:szCs w:val="24"/>
          <w:lang w:val="hr-HR"/>
        </w:rPr>
      </w:pPr>
    </w:p>
    <w:p w:rsidRDefault="00CC5018" w:rsidP="00CC5018" w:rsidR="00CC5018">
      <w:pPr>
        <w:jc w:val="both"/>
        <w:rPr>
          <w:szCs w:val="24"/>
          <w:lang w:val="hr-HR"/>
        </w:rPr>
      </w:pPr>
    </w:p>
    <w:p w:rsidRDefault="00CC5018" w:rsidP="00CC5018" w:rsidR="00CC5018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MIRSADA  beauty j.d.o.o. za proizvodnju, trgovinu i usluge Ivanić Grad, Lj. Gaja 6, OIB: 17494518356, 15. svibnja 2018. </w:t>
      </w:r>
    </w:p>
    <w:p w:rsidRDefault="00CC5018" w:rsidP="00CC5018" w:rsidR="00CC5018">
      <w:pPr>
        <w:ind w:firstLine="851"/>
        <w:jc w:val="both"/>
        <w:rPr>
          <w:noProof/>
          <w:szCs w:val="24"/>
          <w:lang w:val="hr-HR"/>
        </w:rPr>
      </w:pPr>
    </w:p>
    <w:p w:rsidRDefault="00CC5018" w:rsidP="00CC5018" w:rsidR="00CC5018">
      <w:pPr>
        <w:ind w:firstLine="851"/>
        <w:jc w:val="both"/>
        <w:rPr>
          <w:noProof/>
          <w:szCs w:val="24"/>
          <w:lang w:val="hr-HR"/>
        </w:rPr>
      </w:pPr>
    </w:p>
    <w:p w:rsidRDefault="00CC5018" w:rsidP="00CC5018" w:rsidR="00CC5018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CC5018" w:rsidP="00CC5018" w:rsidR="00CC5018">
      <w:pPr>
        <w:jc w:val="both"/>
        <w:rPr>
          <w:szCs w:val="24"/>
          <w:lang w:val="hr-HR"/>
        </w:rPr>
      </w:pPr>
    </w:p>
    <w:p w:rsidRDefault="00CC5018" w:rsidP="00CC5018" w:rsidR="00CC5018">
      <w:pPr>
        <w:ind w:firstLine="851"/>
        <w:jc w:val="both"/>
        <w:rPr>
          <w:noProof/>
          <w:szCs w:val="24"/>
          <w:lang w:val="hr-HR"/>
        </w:rPr>
      </w:pPr>
      <w:r>
        <w:rPr>
          <w:szCs w:val="24"/>
          <w:lang w:val="hr-HR"/>
        </w:rPr>
        <w:t xml:space="preserve">1. Pozivaju se osobe koje imaju interes za provedbom stečajnog postupka nad dužnikom </w:t>
      </w:r>
      <w:r>
        <w:rPr>
          <w:noProof/>
          <w:szCs w:val="24"/>
          <w:lang w:val="hr-HR"/>
        </w:rPr>
        <w:t xml:space="preserve">MIRSADA  beauty j.d.o.o. za proizvodnju, trgovinu i usluge Ivanić Grad, Lj. Gaja 6, OIB: 17494518356,  </w:t>
      </w:r>
      <w:r>
        <w:rPr>
          <w:szCs w:val="24"/>
          <w:lang w:val="hr-HR"/>
        </w:rPr>
        <w:t>da u  roku od 15 dana, računajući od isteka osmog dana objave ovog poziva na e-oglasnoj ploči suda, uplate predujam u iznosu od 1.000,00 kuna u Fond za namirenje troškova stečajnog postupka koji se vodi kod ovog suda broj: IBAN:HR6123900011300000630 model HR00 50-148-18 te iznos od 10.000,00 kuna, za pokriće troškova prethodnog i otvorenog stečajnog postupka, na račun Trgovačkog suda u Bjelovaru IBAN: HR6123900011300000630</w:t>
      </w:r>
      <w:r>
        <w:rPr>
          <w:noProof/>
          <w:szCs w:val="24"/>
          <w:lang w:val="hr-HR"/>
        </w:rPr>
        <w:t xml:space="preserve"> model HR05 540-148-18.</w:t>
      </w:r>
    </w:p>
    <w:p w:rsidRDefault="00CC5018" w:rsidP="00CC5018" w:rsidR="00CC5018">
      <w:pPr>
        <w:ind w:firstLine="851"/>
        <w:jc w:val="both"/>
        <w:rPr>
          <w:szCs w:val="24"/>
        </w:rPr>
      </w:pPr>
    </w:p>
    <w:p w:rsidRDefault="00CC5018" w:rsidP="00CC5018" w:rsidR="00CC5018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CC5018" w:rsidP="00CC5018" w:rsidR="00CC5018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CC5018" w:rsidP="00CC5018" w:rsidR="00CC5018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CC5018" w:rsidP="00CC5018" w:rsidR="00CC5018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CC5018" w:rsidP="00CC5018" w:rsidR="00CC5018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CC5018" w:rsidP="00CC5018" w:rsidR="00CC5018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Bjelovar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CC5018" w:rsidP="00CC5018" w:rsidR="00CC5018">
      <w:pPr>
        <w:ind w:firstLine="851"/>
        <w:jc w:val="both"/>
        <w:rPr>
          <w:szCs w:val="24"/>
          <w:lang w:val="hr-HR"/>
        </w:rPr>
      </w:pPr>
    </w:p>
    <w:p w:rsidRDefault="00CC5018" w:rsidP="00CC5018" w:rsidR="00CC5018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18. travnja 2018. pokrenuo postupak radi utvrđivanja uvjeta za otvaranje stečajnog postupka nad dužnikom </w:t>
      </w:r>
      <w:r>
        <w:rPr>
          <w:noProof/>
          <w:szCs w:val="24"/>
          <w:lang w:val="hr-HR"/>
        </w:rPr>
        <w:t>MIRSADA  beauty j.d.o.o. za proizvodnju, trgovinu i usluge Ivanić Grad, Lj. Gaja 6, OIB: 17494518356.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CC5018" w:rsidP="00CC5018" w:rsidR="00CC501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CC5018" w:rsidP="00CC5018" w:rsidR="00CC5018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15. svibnja 2018. godine sud zaključuje da dužnik ne raspolaže imovinom koja bi bila dovoljna za namirenje troškova prethodnog i stečajnog postupka.</w:t>
      </w:r>
    </w:p>
    <w:p w:rsidRDefault="00CC5018" w:rsidP="00CC5018" w:rsidR="00CC5018">
      <w:pPr>
        <w:jc w:val="both"/>
        <w:rPr>
          <w:szCs w:val="24"/>
          <w:lang w:val="hr-HR"/>
        </w:rPr>
      </w:pPr>
    </w:p>
    <w:p w:rsidRDefault="00CC5018" w:rsidP="00CC5018" w:rsidR="00CC5018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CC5018" w:rsidP="00CC5018" w:rsidR="00CC5018">
      <w:pPr>
        <w:ind w:firstLine="851"/>
        <w:jc w:val="both"/>
        <w:rPr>
          <w:szCs w:val="24"/>
          <w:lang w:val="hr-HR"/>
        </w:rPr>
      </w:pPr>
    </w:p>
    <w:p w:rsidRDefault="00CC5018" w:rsidP="00CC5018" w:rsidR="00CC5018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CC5018" w:rsidP="00CC5018" w:rsidR="00CC5018">
      <w:pPr>
        <w:jc w:val="both"/>
        <w:rPr>
          <w:szCs w:val="24"/>
          <w:lang w:val="hr-HR"/>
        </w:rPr>
      </w:pPr>
    </w:p>
    <w:p w:rsidRDefault="00CC5018" w:rsidP="00CC5018" w:rsidR="00CC5018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svibnja  2018.</w:t>
      </w:r>
    </w:p>
    <w:p w:rsidRDefault="00CC5018" w:rsidP="00CC5018" w:rsidR="00CC5018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CC5018" w:rsidP="00CC5018" w:rsidR="00CC5018">
      <w:pPr>
        <w:ind w:firstLine="5103"/>
        <w:jc w:val="both"/>
        <w:rPr>
          <w:szCs w:val="24"/>
          <w:lang w:val="hr-HR"/>
        </w:rPr>
      </w:pPr>
    </w:p>
    <w:p w:rsidRDefault="00CC5018" w:rsidP="00CC5018" w:rsidR="00CC5018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CC5018" w:rsidP="00CC5018" w:rsidR="00CC5018">
      <w:pPr>
        <w:ind w:firstLine="4820"/>
        <w:rPr>
          <w:szCs w:val="24"/>
          <w:lang w:val="hr-HR"/>
        </w:rPr>
      </w:pPr>
    </w:p>
    <w:p w:rsidRDefault="00CC5018" w:rsidP="00CC5018" w:rsidR="00CC5018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CC5018" w:rsidP="00CC5018" w:rsidR="00CC5018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Vesna Dragišić</w:t>
      </w:r>
    </w:p>
    <w:p w:rsidRDefault="00CC5018" w:rsidP="00CC5018" w:rsidR="00CC5018">
      <w:pPr>
        <w:jc w:val="both"/>
        <w:rPr>
          <w:szCs w:val="24"/>
          <w:lang w:val="hr-HR"/>
        </w:rPr>
      </w:pPr>
    </w:p>
    <w:p w:rsidRDefault="00CC5018" w:rsidP="00CC5018" w:rsidR="00CC5018">
      <w:pPr>
        <w:jc w:val="both"/>
        <w:rPr>
          <w:szCs w:val="24"/>
          <w:lang w:val="hr-HR"/>
        </w:rPr>
      </w:pPr>
    </w:p>
    <w:p w:rsidRDefault="00CC5018" w:rsidP="00CC5018" w:rsidR="00CC5018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C5018" w:rsidP="00CC5018" w:rsidR="00CC5018">
      <w:pPr>
        <w:jc w:val="both"/>
        <w:rPr>
          <w:lang w:val="hr-HR"/>
        </w:rPr>
      </w:pPr>
    </w:p>
    <w:p w:rsidRDefault="00CC5018" w:rsidP="00CC5018" w:rsidR="00CC501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C501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3475821"/>
      <w:docPartObj>
        <w:docPartGallery w:val="Page Numbers (Top of Page)"/>
        <w:docPartUnique/>
      </w:docPartObj>
    </w:sdtPr>
    <w:sdtContent>
      <w:p w:rsidRDefault="00CC5018" w:rsidR="00CC50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C5018" w:rsidR="008333A9">
    <w:pPr>
      <w:pStyle w:val="Zaglavlje"/>
    </w:pPr>
    <w:r>
      <w:t>Poslovni broj: 1 St-148/2018-6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018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C501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CC5018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C501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CC5018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156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St-148/2018-6</izvorni_sadrzaj>
    <derivirana_varijabla naziv="DomainObject.Oznaka_1">St-148/2018-6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St-148/2018</izvorni_sadrzaj>
    <derivirana_varijabla naziv="DomainObject.Predmet.OznakaBroj_1">St-148/2018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MIRSADA beauty jednostavno društvo s ograničenom odgovornošću za proizvodnju, trgovinu i usluge</izvorni_sadrzaj>
    <derivirana_varijabla naziv="DomainObject.Predmet.ProtustrankaFormated_1">  MIRSADA beauty jednostavno društvo s ograničenom odgovornošću za proizvodnju, trgovinu i usluge</derivirana_varijabla>
  </DomainObject.Predmet.ProtustrankaFormated>
  <DomainObject.Predmet.ProtustrankaFormatedOIB>
    <izvorni_sadrzaj>  MIRSADA beauty jednostavno društvo s ograničenom odgovornošću za proizvodnju, trgovinu i usluge, OIB 17494518356</izvorni_sadrzaj>
    <derivirana_varijabla naziv="DomainObject.Predmet.ProtustrankaFormatedOIB_1">  MIRSADA beauty jednostavno društvo s ograničenom odgovornošću za proizvodnju, trgovinu i usluge, OIB 17494518356</derivirana_varijabla>
  </DomainObject.Predmet.ProtustrankaFormatedOIB>
  <DomainObject.Predmet.ProtustrankaFormatedWithAdress>
    <izvorni_sadrzaj> MIRSADA beauty jednostavno društvo s ograničenom odgovornošću za proizvodnju, trgovinu i usluge, Ljudevita Gaja 6, 10310 Ivanić-Grad</izvorni_sadrzaj>
    <derivirana_varijabla naziv="DomainObject.Predmet.ProtustrankaFormatedWithAdress_1"> MIRSADA beauty jednostavno društvo s ograničenom odgovornošću za proizvodnju, trgovinu i usluge, Ljudevita Gaja 6, 10310 Ivanić-Grad</derivirana_varijabla>
  </DomainObject.Predmet.ProtustrankaFormatedWithAdress>
  <DomainObject.Predmet.ProtustrankaFormatedWithAdressOIB>
    <izvorni_sadrzaj> MIRSADA beauty jednostavno društvo s ograničenom odgovornošću za proizvodnju, trgovinu i usluge, OIB 17494518356, Ljudevita Gaja 6, 10310 Ivanić-Grad</izvorni_sadrzaj>
    <derivirana_varijabla naziv="DomainObject.Predmet.ProtustrankaFormatedWithAdressOIB_1"> MIRSADA beauty jednostavno društvo s ograničenom odgovornošću za proizvodnju, trgovinu i usluge, OIB 17494518356, Ljudevita Gaja 6, 10310 Ivanić-Grad</derivirana_varijabla>
  </DomainObject.Predmet.ProtustrankaFormatedWithAdressOIB>
  <DomainObject.Predmet.ProtustrankaWithAdress>
    <izvorni_sadrzaj>MIRSADA beauty jednostavno društvo s ograničenom odgovornošću za proizvodnju, trgovinu i usluge Ljudevita Gaja 6, 10310 Ivanić-Grad</izvorni_sadrzaj>
    <derivirana_varijabla naziv="DomainObject.Predmet.ProtustrankaWithAdress_1">MIRSADA beauty jednostavno društvo s ograničenom odgovornošću za proizvodnju, trgovinu i usluge Ljudevita Gaja 6, 10310 Ivanić-Grad</derivirana_varijabla>
  </DomainObject.Predmet.ProtustrankaWithAdress>
  <DomainObject.Predmet.ProtustrankaWithAdressOIB>
    <izvorni_sadrzaj>MIRSADA beauty jednostavno društvo s ograničenom odgovornošću za proizvodnju, trgovinu i usluge, OIB 17494518356, Ljudevita Gaja 6, 10310 Ivanić-Grad</izvorni_sadrzaj>
    <derivirana_varijabla naziv="DomainObject.Predmet.ProtustrankaWithAdressOIB_1">MIRSADA beauty jednostavno društvo s ograničenom odgovornošću za proizvodnju, trgovinu i usluge, OIB 17494518356, Ljudevita Gaja 6, 10310 Ivanić-Grad</derivirana_varijabla>
  </DomainObject.Predmet.ProtustrankaWithAdressOIB>
  <DomainObject.Predmet.ProtustrankaNazivFormated>
    <izvorni_sadrzaj>MIRSADA beauty jednostavno društvo s ograničenom odgovornošću za proizvodnju, trgovinu i usluge</izvorni_sadrzaj>
    <derivirana_varijabla naziv="DomainObject.Predmet.ProtustrankaNazivFormated_1">MIRSADA beauty jednostavno društvo s ograničenom odgovornošću za proizvodnju, trgovinu i usluge</derivirana_varijabla>
  </DomainObject.Predmet.ProtustrankaNazivFormated>
  <DomainObject.Predmet.ProtustrankaNazivFormatedOIB>
    <izvorni_sadrzaj>MIRSADA beauty jednostavno društvo s ograničenom odgovornošću za proizvodnju, trgovinu i usluge, OIB 17494518356</izvorni_sadrzaj>
    <derivirana_varijabla naziv="DomainObject.Predmet.ProtustrankaNazivFormatedOIB_1">MIRSADA beauty jednostavno društvo s ograničenom odgovornošću za proizvodnju, trgovinu i usluge, OIB 17494518356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MIRSADA beauty jednostavno društvo s ograničenom odgovornošću za proizvodnju, trgovinu i usluge</item>
    </izvorni_sadrzaj>
    <derivirana_varijabla naziv="DomainObject.Predmet.ProtuStrankaListFormated_1">
      <item>MIRSADA beauty jednostavno društvo s ograničenom odgovornošću za proizvodnju, trgovinu i usluge</item>
    </derivirana_varijabla>
  </DomainObject.Predmet.ProtuStrankaListFormated>
  <DomainObject.Predmet.ProtuStrankaListFormatedOIB>
    <izvorni_sadrzaj>
      <item>MIRSADA beauty jednostavno društvo s ograničenom odgovornošću za proizvodnju, trgovinu i usluge, OIB 17494518356</item>
    </izvorni_sadrzaj>
    <derivirana_varijabla naziv="DomainObject.Predmet.ProtuStrankaListFormatedOIB_1">
      <item>MIRSADA beauty jednostavno društvo s ograničenom odgovornošću za proizvodnju, trgovinu i usluge, OIB 17494518356</item>
    </derivirana_varijabla>
  </DomainObject.Predmet.ProtuStrankaListFormatedOIB>
  <DomainObject.Predmet.ProtuStrankaListFormatedWithAdress>
    <izvorni_sadrzaj>
      <item>MIRSADA beauty jednostavno društvo s ograničenom odgovornošću za proizvodnju, trgovinu i usluge, Ljudevita Gaja 6, 10310 Ivanić-Grad</item>
    </izvorni_sadrzaj>
    <derivirana_varijabla naziv="DomainObject.Predmet.ProtuStrankaListFormatedWithAdress_1">
      <item>MIRSADA beauty jednostavno društvo s ograničenom odgovornošću za proizvodnju, trgovinu i usluge, Ljudevita Gaja 6, 10310 Ivanić-Grad</item>
    </derivirana_varijabla>
  </DomainObject.Predmet.ProtuStrankaListFormatedWithAdress>
  <DomainObject.Predmet.ProtuStrankaListFormatedWithAdressOIB>
    <izvorni_sadrzaj>
      <item>MIRSADA beauty jednostavno društvo s ograničenom odgovornošću za proizvodnju, trgovinu i usluge, OIB 17494518356, Ljudevita Gaja 6, 10310 Ivanić-Grad</item>
    </izvorni_sadrzaj>
    <derivirana_varijabla naziv="DomainObject.Predmet.ProtuStrankaListFormatedWithAdressOIB_1">
      <item>MIRSADA beauty jednostavno društvo s ograničenom odgovornošću za proizvodnju, trgovinu i usluge, OIB 17494518356, Ljudevita Gaja 6, 10310 Ivanić-Grad</item>
    </derivirana_varijabla>
  </DomainObject.Predmet.ProtuStrankaListFormatedWithAdressOIB>
  <DomainObject.Predmet.ProtuStrankaListNazivFormated>
    <izvorni_sadrzaj>
      <item>MIRSADA beauty jednostavno društvo s ograničenom odgovornošću za proizvodnju, trgovinu i usluge</item>
    </izvorni_sadrzaj>
    <derivirana_varijabla naziv="DomainObject.Predmet.ProtuStrankaListNazivFormated_1">
      <item>MIRSADA beauty jednostavno društvo s ograničenom odgovornošću za proizvodnju, trgovinu i usluge</item>
    </derivirana_varijabla>
  </DomainObject.Predmet.ProtuStrankaListNazivFormated>
  <DomainObject.Predmet.ProtuStrankaListNazivFormatedOIB>
    <izvorni_sadrzaj>
      <item>MIRSADA beauty jednostavno društvo s ograničenom odgovornošću za proizvodnju, trgovinu i usluge, OIB 17494518356</item>
    </izvorni_sadrzaj>
    <derivirana_varijabla naziv="DomainObject.Predmet.ProtuStrankaListNazivFormatedOIB_1">
      <item>MIRSADA beauty jednostavno društvo s ograničenom odgovornošću za proizvodnju, trgovinu i usluge, OIB 17494518356</item>
    </derivirana_varijabla>
  </DomainObject.Predmet.ProtuStrankaListNazivFormatedOIB>
  <DomainObject.Predmet.OstaliListFormated>
    <izvorni_sadrzaj>
      <item>Mirsada Karo</item>
    </izvorni_sadrzaj>
    <derivirana_varijabla naziv="DomainObject.Predmet.OstaliListFormated_1">
      <item>Mirsada Karo</item>
    </derivirana_varijabla>
  </DomainObject.Predmet.OstaliListFormated>
  <DomainObject.Predmet.OstaliListFormatedOIB>
    <izvorni_sadrzaj>
      <item>Mirsada Karo, OIB 24539600998</item>
    </izvorni_sadrzaj>
    <derivirana_varijabla naziv="DomainObject.Predmet.OstaliListFormatedOIB_1">
      <item>Mirsada Karo, OIB 24539600998</item>
    </derivirana_varijabla>
  </DomainObject.Predmet.OstaliListFormatedOIB>
  <DomainObject.Predmet.OstaliListFormatedWithAdress>
    <izvorni_sadrzaj>
      <item>Mirsada Karo, Lj. Gaja 6., 10310 Ivanić-Grad</item>
    </izvorni_sadrzaj>
    <derivirana_varijabla naziv="DomainObject.Predmet.OstaliListFormatedWithAdress_1">
      <item>Mirsada Karo, Lj. Gaja 6., 10310 Ivanić-Grad</item>
    </derivirana_varijabla>
  </DomainObject.Predmet.OstaliListFormatedWithAdress>
  <DomainObject.Predmet.OstaliListFormatedWithAdressOIB>
    <izvorni_sadrzaj>
      <item>Mirsada Karo, OIB 24539600998, Lj. Gaja 6., 10310 Ivanić-Grad</item>
    </izvorni_sadrzaj>
    <derivirana_varijabla naziv="DomainObject.Predmet.OstaliListFormatedWithAdressOIB_1">
      <item>Mirsada Karo, OIB 24539600998, Lj. Gaja 6., 10310 Ivanić-Grad</item>
    </derivirana_varijabla>
  </DomainObject.Predmet.OstaliListFormatedWithAdressOIB>
  <DomainObject.Predmet.OstaliListNazivFormated>
    <izvorni_sadrzaj>
      <item>Mirsada Karo</item>
    </izvorni_sadrzaj>
    <derivirana_varijabla naziv="DomainObject.Predmet.OstaliListNazivFormated_1">
      <item>Mirsada Karo</item>
    </derivirana_varijabla>
  </DomainObject.Predmet.OstaliListNazivFormated>
  <DomainObject.Predmet.OstaliListNazivFormatedOIB>
    <izvorni_sadrzaj>
      <item>Mirsada Karo, OIB 24539600998</item>
    </izvorni_sadrzaj>
    <derivirana_varijabla naziv="DomainObject.Predmet.OstaliListNazivFormatedOIB_1">
      <item>Mirsada Karo, OIB 24539600998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St-148/2018-6</izvorni_sadrzaj>
    <derivirana_varijabla naziv="DomainObject.PoslovniBrojDokumenta_1">St-148/2018-6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MIRSADA beauty jednostavno društvo s ograničenom odgovornošću za proizvodnju, trgovinu i usluge</izvorni_sadrzaj>
    <derivirana_varijabla naziv="DomainObject.Predmet.ProtustrankaIDrugi_1">MIRSADA beauty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MIRSADA beauty jednostavno društvo s ograničenom odgovornošću za proizvodnju, trgovinu i usluge, OIB 17494518356, Ljudevita Gaja 6, 10310 Ivanić-Grad</izvorni_sadrzaj>
    <derivirana_varijabla naziv="DomainObject.Predmet.ProtustrankaIDrugiAdressOIB_1">MIRSADA beauty jednostavno društvo s ograničenom odgovornošću za proizvodnju, trgovinu i usluge, OIB 17494518356, Ljudevita Gaja 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MIRSADA beauty jednostavno društvo s ograničenom odgovornošću za proizvodnju, trgovinu i usluge</item>
      <item>FINA Regionalni centar Zagreb</item>
      <item>Mirsada Karo</item>
    </izvorni_sadrzaj>
    <derivirana_varijabla naziv="DomainObject.Predmet.SudioniciListNaziv_1">
      <item>MIRSADA beauty jednostavno društvo s ograničenom odgovornošću za proizvodnju, trgovinu i usluge</item>
      <item>FINA Regionalni centar Zagreb</item>
      <item>Mirsada Karo</item>
    </derivirana_varijabla>
  </DomainObject.Predmet.SudioniciListNaziv>
  <DomainObject.Predmet.SudioniciListAdressOIB>
    <izvorni_sadrzaj>
      <item>MIRSADA beauty jednostavno društvo s ograničenom odgovornošću za proizvodnju, trgovinu i usluge, OIB 17494518356, Ljudevita Gaja 6,10310 Ivanić-Grad</item>
      <item>FINA Regionalni centar Zagreb, OIB 85821130368, Trg svibanjskih žrtava 1995. 1,10000 Zagreb</item>
      <item>Mirsada Karo, OIB 24539600998, Lj. Gaja 6.,10310 Ivanić-Grad</item>
    </izvorni_sadrzaj>
    <derivirana_varijabla naziv="DomainObject.Predmet.SudioniciListAdressOIB_1">
      <item>MIRSADA beauty jednostavno društvo s ograničenom odgovornošću za proizvodnju, trgovinu i usluge, OIB 17494518356, Ljudevita Gaja 6,10310 Ivanić-Grad</item>
      <item>FINA Regionalni centar Zagreb, OIB 85821130368, Trg svibanjskih žrtava 1995. 1,10000 Zagreb</item>
      <item>Mirsada Karo, OIB 24539600998, Lj. Gaja 6.,10310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C10FD0-516C-415F-AB82-D56B7E0CDE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2685</properties:Characters>
  <properties:Lines>79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2018-05-15T10:32:00Z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St-148/2018-6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