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91f0" w14:paraId="e7c91f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406ECF">
        <w:rPr>
          <w:rStyle w:val="Naglaeno"/>
          <w:b w:val="false"/>
        </w:rPr>
        <w:t>621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06ECF">
        <w:t>IZVRSTAN društvo s ograničenom odgovornošću za usluge, Zagreb, Samoborska cesta 145</w:t>
      </w:r>
      <w:r w:rsidR="00C75AC9">
        <w:t xml:space="preserve">, MBS: </w:t>
      </w:r>
      <w:r w:rsidR="00406ECF">
        <w:t>080809567</w:t>
      </w:r>
      <w:r w:rsidR="00C75AC9">
        <w:t xml:space="preserve">, OIB: </w:t>
      </w:r>
      <w:r w:rsidR="00406ECF">
        <w:t>23246156555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06ECF">
        <w:t>IZVRSTAN društvo s ograničenom odgovornošću za usluge, Zagreb, Samoborska cesta 145, MBS: 080809567, OIB: 23246156555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06ECF">
        <w:t>75</w:t>
      </w:r>
      <w:r w:rsidR="00D55575">
        <w:t>4</w:t>
      </w:r>
      <w:r w:rsidR="00780AF6">
        <w:t>.</w:t>
      </w:r>
      <w:r w:rsidR="00406ECF">
        <w:t>78</w:t>
      </w:r>
      <w:r w:rsidR="00D55575">
        <w:t>1</w:t>
      </w:r>
      <w:r w:rsidR="00B20F95">
        <w:t>,</w:t>
      </w:r>
      <w:r w:rsidR="00406ECF">
        <w:t>87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406ECF">
        <w:t>621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2EA8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2E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2E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2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2E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2E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2621</izvorni_sadrzaj>
    <derivirana_varijabla naziv="DomainObject.Predmet.Broj_1">2621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St-2621/2016</izvorni_sadrzaj>
    <derivirana_varijabla naziv="DomainObject.Predmet.OznakaBroj_1">St-2621/2016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</izvorni_sadrzaj>
    <derivirana_varijabla naziv="DomainObject.Predmet.ProtustrankaFormated_1">  IZVRSTAN d.o.o.</derivirana_varijabla>
  </DomainObject.Predmet.ProtustrankaFormated>
  <DomainObject.Predmet.ProtustrankaFormatedOIB>
    <izvorni_sadrzaj>  IZVRSTAN d.o.o., OIB 23246156555</izvorni_sadrzaj>
    <derivirana_varijabla naziv="DomainObject.Predmet.ProtustrankaFormatedOIB_1">  IZVRSTAN d.o.o., OIB 23246156555</derivirana_varijabla>
  </DomainObject.Predmet.ProtustrankaFormatedOIB>
  <DomainObject.Predmet.ProtustrankaFormatedWithAdress>
    <izvorni_sadrzaj> IZVRSTAN d.o.o., Samoborska cesta 145, 10000 Zagreb</izvorni_sadrzaj>
    <derivirana_varijabla naziv="DomainObject.Predmet.ProtustrankaFormatedWithAdress_1"> IZVRSTAN d.o.o., Samoborska cesta 145, 10000 Zagreb</derivirana_varijabla>
  </DomainObject.Predmet.ProtustrankaFormatedWithAdress>
  <DomainObject.Predmet.ProtustrankaFormatedWithAdressOIB>
    <izvorni_sadrzaj> IZVRSTAN d.o.o., OIB 23246156555, Samoborska cesta 145, 10000 Zagreb</izvorni_sadrzaj>
    <derivirana_varijabla naziv="DomainObject.Predmet.ProtustrankaFormatedWithAdressOIB_1"> IZVRSTAN d.o.o., OIB 23246156555, Samoborska cesta 145, 10000 Zagreb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IZVRSTAN d.o.o.</item>
    </izvorni_sadrzaj>
    <derivirana_varijabla naziv="DomainObject.Predmet.ProtuStrankaListFormated_1">
      <item>IZVRSTAN d.o.o.</item>
    </derivirana_varijabla>
  </DomainObject.Predmet.ProtuStrankaListFormated>
  <DomainObject.Predmet.ProtuStrankaListFormatedOIB>
    <izvorni_sadrzaj>
      <item>IZVRSTAN d.o.o., OIB 23246156555</item>
    </izvorni_sadrzaj>
    <derivirana_varijabla naziv="DomainObject.Predmet.ProtuStrankaListFormatedOIB_1">
      <item>IZVRSTAN d.o.o., OIB 23246156555</item>
    </derivirana_varijabla>
  </DomainObject.Predmet.ProtuStrankaListFormatedOIB>
  <DomainObject.Predmet.ProtuStrankaListFormatedWithAdress>
    <izvorni_sadrzaj>
      <item>IZVRSTAN d.o.o., Samoborska cesta 145, 10000 Zagreb</item>
    </izvorni_sadrzaj>
    <derivirana_varijabla naziv="DomainObject.Predmet.ProtuStrankaListFormatedWithAdress_1">
      <item>IZVRSTAN d.o.o., Samoborska cesta 145, 10000 Zagreb</item>
    </derivirana_varijabla>
  </DomainObject.Predmet.ProtuStrankaListFormatedWithAdress>
  <DomainObject.Predmet.ProtuStrankaListFormatedWithAdressOIB>
    <izvorni_sadrzaj>
      <item>IZVRSTAN d.o.o., OIB 23246156555, Samoborska cesta 145, 10000 Zagreb</item>
    </izvorni_sadrzaj>
    <derivirana_varijabla naziv="DomainObject.Predmet.ProtuStrankaListFormatedWithAdressOIB_1">
      <item>IZVRSTAN d.o.o., OIB 23246156555, Samoborska cesta 145, 10000 Zagreb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IZVRSTAN d.o.o.</item>
    </izvorni_sadrzaj>
    <derivirana_varijabla naziv="DomainObject.Predmet.SudioniciListNaziv_1">
      <item>FINA Regionalni centar Zagreb</item>
      <item>IZVRSTAN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IZVRSTAN d.o.o., OIB 23246156555, Samoborska cesta 145,10000 Zagreb</item>
    </izvorni_sadrzaj>
    <derivirana_varijabla naziv="DomainObject.Predmet.SudioniciListAdressOIB_1">
      <item>FINA Regionalni centar Zagreb, OIB 85821130368, Trg svibanjskih žrtava 1995. br. 1,10000 Zagreb</item>
      <item>IZVRSTAN d.o.o., OIB 23246156555,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23246156555</item>
    </izvorni_sadrzaj>
    <derivirana_varijabla naziv="DomainObject.Predmet.SudioniciListNazivOIB_1">
      <item>, OIB 85821130368</item>
      <item>, OIB 23246156555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4D2451-8630-417B-A860-757EC36F5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2097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2016-10-17T09:37:00Z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