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a4a3c" w14:paraId="5ba4a3c" w:rsidRDefault="00535EEB" w:rsidP="00535EEB" w:rsidR="00535EEB" w:rsidRPr="00981D3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981D37">
        <w:rPr>
          <w:rFonts w:hAnsi="Times New Roman" w:ascii="Times New Roman"/>
          <w:szCs w:val="24"/>
        </w:rPr>
        <w:t xml:space="preserve">                </w:t>
      </w:r>
      <w:r w:rsidRPr="00981D37"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EEB" w:rsidP="00535EEB" w:rsidR="00535EEB" w:rsidRPr="00981D37">
      <w:pPr>
        <w:rPr>
          <w:rFonts w:hAnsi="Times New Roman" w:ascii="Times New Roman"/>
          <w:szCs w:val="24"/>
        </w:rPr>
      </w:pPr>
    </w:p>
    <w:p w:rsidRDefault="00535EEB" w:rsidP="00535EEB" w:rsidR="00535EEB" w:rsidRPr="00981D37">
      <w:pPr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 xml:space="preserve">          Republika Hrvatska</w:t>
      </w:r>
    </w:p>
    <w:p w:rsidRDefault="00535EEB" w:rsidP="00535EEB" w:rsidR="00535EEB" w:rsidRPr="00981D37">
      <w:pPr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TRGOVAČKI SUD U ZAGREBU</w:t>
      </w:r>
    </w:p>
    <w:p w:rsidRDefault="00535EEB" w:rsidP="00535EEB" w:rsidR="00535EEB" w:rsidRPr="00981D37">
      <w:pPr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 xml:space="preserve">       Zagreb, Amruševa 2/II</w:t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  <w:t xml:space="preserve">                             </w:t>
      </w:r>
    </w:p>
    <w:p w:rsidRDefault="00535EEB" w:rsidP="00535EEB" w:rsidR="00535EEB" w:rsidRPr="00981D37">
      <w:pPr>
        <w:jc w:val="right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  <w:t>20. St-</w:t>
      </w:r>
      <w:r w:rsidR="0094047B">
        <w:rPr>
          <w:rFonts w:hAnsi="Times New Roman" w:ascii="Times New Roman"/>
          <w:szCs w:val="24"/>
        </w:rPr>
        <w:t>5440</w:t>
      </w:r>
      <w:r w:rsidR="002452B9" w:rsidRPr="00981D37">
        <w:rPr>
          <w:rFonts w:hAnsi="Times New Roman" w:ascii="Times New Roman"/>
          <w:szCs w:val="24"/>
        </w:rPr>
        <w:t>/16</w:t>
      </w:r>
      <w:r w:rsidR="00A867A6">
        <w:rPr>
          <w:rFonts w:hAnsi="Times New Roman" w:ascii="Times New Roman"/>
          <w:szCs w:val="24"/>
        </w:rPr>
        <w:t>-21</w:t>
      </w:r>
    </w:p>
    <w:p w:rsidRDefault="00535EEB" w:rsidP="00535EEB" w:rsidR="00535EEB" w:rsidRPr="00981D37">
      <w:pPr>
        <w:jc w:val="center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R E P U B L I K A    H R V A T S K A</w:t>
      </w:r>
    </w:p>
    <w:p w:rsidRDefault="00535EEB" w:rsidP="00535EEB" w:rsidR="00535EEB" w:rsidRPr="00981D37">
      <w:pPr>
        <w:jc w:val="right"/>
        <w:rPr>
          <w:rFonts w:hAnsi="Times New Roman" w:ascii="Times New Roman"/>
          <w:szCs w:val="24"/>
        </w:rPr>
      </w:pPr>
    </w:p>
    <w:p w:rsidRDefault="00535EEB" w:rsidP="00535EEB" w:rsidR="00535EEB" w:rsidRPr="00981D37">
      <w:pPr>
        <w:jc w:val="center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R J E Š E N J E</w:t>
      </w:r>
    </w:p>
    <w:p w:rsidRDefault="00535EEB" w:rsidP="00535EEB" w:rsidR="00535EEB" w:rsidRPr="00981D37">
      <w:pPr>
        <w:jc w:val="center"/>
        <w:rPr>
          <w:rFonts w:hAnsi="Times New Roman" w:ascii="Times New Roman"/>
          <w:szCs w:val="24"/>
        </w:rPr>
      </w:pPr>
    </w:p>
    <w:p w:rsidRDefault="00535EEB" w:rsidP="00535EEB" w:rsidR="00535EEB" w:rsidRPr="002132C6">
      <w:p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ab/>
        <w:t xml:space="preserve">Trgovački sud u Zagrebu, po sucu pojedincu Luciji Butigan, u stečajnom postupku </w:t>
      </w:r>
      <w:r w:rsidR="002452B9" w:rsidRPr="00981D37">
        <w:rPr>
          <w:rFonts w:hAnsi="Times New Roman" w:ascii="Times New Roman"/>
          <w:szCs w:val="24"/>
        </w:rPr>
        <w:t xml:space="preserve">postupajući po prijedlogu Financijske agencije Zagreb, Regionalni centar Zagreb, Podružnica Zagreb, Trg svibanjskih žrtava 1995. 1, </w:t>
      </w:r>
      <w:r w:rsidRPr="00981D37">
        <w:rPr>
          <w:rFonts w:hAnsi="Times New Roman" w:ascii="Times New Roman"/>
          <w:szCs w:val="24"/>
        </w:rPr>
        <w:t xml:space="preserve">za otvaranje stečajnog postupka nad dužnikom </w:t>
      </w:r>
      <w:r w:rsidR="0094047B" w:rsidRPr="0094047B">
        <w:rPr>
          <w:rFonts w:hAnsi="Times New Roman" w:ascii="Times New Roman"/>
          <w:szCs w:val="24"/>
        </w:rPr>
        <w:t>AUTO DIJELOVI GRANEŠINA društvo s ograničenom odgovornošću  za trgovinu, Zagreb, Lastovska 2 A, OIB: 41663079326</w:t>
      </w:r>
      <w:r w:rsidRPr="00981D37">
        <w:rPr>
          <w:rFonts w:hAnsi="Times New Roman" w:ascii="Times New Roman"/>
          <w:szCs w:val="24"/>
        </w:rPr>
        <w:t xml:space="preserve">, </w:t>
      </w:r>
      <w:r w:rsidR="0002357F" w:rsidRPr="008D596A">
        <w:rPr>
          <w:rFonts w:hAnsi="Times New Roman" w:ascii="Times New Roman"/>
          <w:szCs w:val="24"/>
        </w:rPr>
        <w:t xml:space="preserve">dana </w:t>
      </w:r>
      <w:r w:rsidR="0094047B">
        <w:rPr>
          <w:rFonts w:hAnsi="Times New Roman" w:ascii="Times New Roman"/>
          <w:szCs w:val="24"/>
        </w:rPr>
        <w:t>7</w:t>
      </w:r>
      <w:r w:rsidRPr="008D596A">
        <w:rPr>
          <w:rFonts w:hAnsi="Times New Roman" w:ascii="Times New Roman"/>
          <w:szCs w:val="24"/>
        </w:rPr>
        <w:t xml:space="preserve">. </w:t>
      </w:r>
      <w:r w:rsidR="0094047B">
        <w:rPr>
          <w:rFonts w:hAnsi="Times New Roman" w:ascii="Times New Roman"/>
          <w:szCs w:val="24"/>
        </w:rPr>
        <w:t>prosinca</w:t>
      </w:r>
      <w:r w:rsidRPr="008D596A">
        <w:rPr>
          <w:rFonts w:hAnsi="Times New Roman" w:ascii="Times New Roman"/>
          <w:szCs w:val="24"/>
        </w:rPr>
        <w:t xml:space="preserve"> 2018</w:t>
      </w:r>
      <w:r w:rsidRPr="002132C6">
        <w:rPr>
          <w:rFonts w:hAnsi="Times New Roman" w:ascii="Times New Roman"/>
          <w:szCs w:val="24"/>
        </w:rPr>
        <w:t>.</w:t>
      </w:r>
      <w:r w:rsidR="008D596A">
        <w:rPr>
          <w:rFonts w:hAnsi="Times New Roman" w:ascii="Times New Roman"/>
          <w:szCs w:val="24"/>
        </w:rPr>
        <w:t xml:space="preserve"> godine</w:t>
      </w:r>
    </w:p>
    <w:p w:rsidRDefault="00535EEB" w:rsidP="00535EEB" w:rsidR="00535EEB" w:rsidRPr="00981D37">
      <w:pPr>
        <w:pStyle w:val="Tijeloteksta"/>
        <w:rPr>
          <w:rFonts w:cs="Times New Roman"/>
          <w:szCs w:val="24"/>
        </w:rPr>
      </w:pPr>
    </w:p>
    <w:p w:rsidRDefault="00535EEB" w:rsidP="00535EEB" w:rsidR="00535EEB" w:rsidRPr="00981D37">
      <w:pPr>
        <w:jc w:val="center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r i j e š i o     j e</w:t>
      </w:r>
    </w:p>
    <w:p w:rsidRDefault="00535EEB" w:rsidP="00535EEB" w:rsidR="00535EEB" w:rsidRPr="00981D37">
      <w:pPr>
        <w:jc w:val="both"/>
        <w:rPr>
          <w:rFonts w:hAnsi="Times New Roman" w:ascii="Times New Roman"/>
          <w:szCs w:val="24"/>
        </w:rPr>
      </w:pPr>
    </w:p>
    <w:p w:rsidRDefault="00535EEB" w:rsidP="000D7C1D" w:rsidR="00363250" w:rsidRPr="00981D3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 xml:space="preserve"> Otvara se stečajni postupak nad dužnikom </w:t>
      </w:r>
      <w:r w:rsidR="0094047B" w:rsidRPr="0094047B">
        <w:rPr>
          <w:rFonts w:hAnsi="Times New Roman" w:ascii="Times New Roman"/>
          <w:szCs w:val="24"/>
        </w:rPr>
        <w:t>AUTO DIJELOVI GRANEŠINA društvo s ograničenom odgovornošću  za trgovinu, Zagreb, Lastovska 2 A, OIB: 41663079326</w:t>
      </w:r>
      <w:r w:rsidRPr="00981D37">
        <w:rPr>
          <w:rFonts w:hAnsi="Times New Roman" w:ascii="Times New Roman"/>
          <w:szCs w:val="24"/>
        </w:rPr>
        <w:t>.</w:t>
      </w:r>
    </w:p>
    <w:p w:rsidRDefault="00363250" w:rsidP="00363250" w:rsidR="00363250" w:rsidRPr="00981D37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535EEB" w:rsidP="0094047B" w:rsidR="004D338B" w:rsidRPr="00981D3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981D37">
        <w:rPr>
          <w:rFonts w:eastAsia="Batang" w:hAnsi="Times New Roman" w:ascii="Times New Roman"/>
          <w:bCs/>
          <w:szCs w:val="24"/>
        </w:rPr>
        <w:t>Za stečajnog upravitelja imenuje se</w:t>
      </w:r>
      <w:r w:rsidR="00363250" w:rsidRPr="00981D37">
        <w:rPr>
          <w:rFonts w:eastAsia="Batang" w:hAnsi="Times New Roman" w:ascii="Times New Roman"/>
          <w:bCs/>
          <w:szCs w:val="24"/>
        </w:rPr>
        <w:t xml:space="preserve"> </w:t>
      </w:r>
      <w:r w:rsidR="0094047B" w:rsidRPr="0094047B">
        <w:rPr>
          <w:rFonts w:hAnsi="Times New Roman" w:ascii="Times New Roman"/>
          <w:szCs w:val="24"/>
        </w:rPr>
        <w:t>Branka Božić, Zagreb, Mirk</w:t>
      </w:r>
      <w:r w:rsidR="0094047B">
        <w:rPr>
          <w:rFonts w:hAnsi="Times New Roman" w:ascii="Times New Roman"/>
          <w:szCs w:val="24"/>
        </w:rPr>
        <w:t>a Deanovića 11, OIB 50835813248</w:t>
      </w:r>
      <w:r w:rsidR="000D7C1D" w:rsidRPr="000D7C1D">
        <w:rPr>
          <w:rFonts w:hAnsi="Times New Roman" w:ascii="Times New Roman"/>
          <w:szCs w:val="24"/>
        </w:rPr>
        <w:t>.</w:t>
      </w:r>
    </w:p>
    <w:p w:rsidRDefault="004A7DF3" w:rsidP="004D338B" w:rsidR="004A7DF3" w:rsidRPr="00981D37">
      <w:pPr>
        <w:pStyle w:val="Odlomakpopisa"/>
        <w:ind w:left="1080"/>
        <w:rPr>
          <w:rFonts w:hAnsi="Times New Roman" w:ascii="Times New Roman"/>
          <w:szCs w:val="24"/>
        </w:rPr>
      </w:pPr>
    </w:p>
    <w:p w:rsidRDefault="00535EEB" w:rsidP="00535EEB" w:rsidR="00535EEB" w:rsidRPr="00981D3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 xml:space="preserve">Stečajni postupak otvoren je dana </w:t>
      </w:r>
      <w:r w:rsidR="0094047B">
        <w:rPr>
          <w:rFonts w:hAnsi="Times New Roman" w:ascii="Times New Roman"/>
          <w:szCs w:val="24"/>
          <w:u w:val="single"/>
        </w:rPr>
        <w:t>7</w:t>
      </w:r>
      <w:r w:rsidRPr="008D596A">
        <w:rPr>
          <w:rFonts w:hAnsi="Times New Roman" w:ascii="Times New Roman"/>
          <w:szCs w:val="24"/>
          <w:u w:val="single"/>
        </w:rPr>
        <w:t xml:space="preserve">. </w:t>
      </w:r>
      <w:r w:rsidR="0094047B">
        <w:rPr>
          <w:rFonts w:hAnsi="Times New Roman" w:ascii="Times New Roman"/>
          <w:szCs w:val="24"/>
          <w:u w:val="single"/>
        </w:rPr>
        <w:t>prosinca</w:t>
      </w:r>
      <w:r w:rsidR="002E4B60" w:rsidRPr="008D596A">
        <w:rPr>
          <w:rFonts w:hAnsi="Times New Roman" w:ascii="Times New Roman"/>
          <w:szCs w:val="24"/>
          <w:u w:val="single"/>
        </w:rPr>
        <w:t xml:space="preserve"> 2018. </w:t>
      </w:r>
      <w:r w:rsidR="0094047B">
        <w:rPr>
          <w:rFonts w:hAnsi="Times New Roman" w:ascii="Times New Roman"/>
          <w:szCs w:val="24"/>
          <w:u w:val="single"/>
        </w:rPr>
        <w:t xml:space="preserve"> godine</w:t>
      </w:r>
      <w:r w:rsidR="004D338B" w:rsidRPr="008D596A">
        <w:rPr>
          <w:rFonts w:hAnsi="Times New Roman" w:ascii="Times New Roman"/>
          <w:szCs w:val="24"/>
          <w:u w:val="single"/>
        </w:rPr>
        <w:t xml:space="preserve"> </w:t>
      </w:r>
      <w:r w:rsidR="00297989" w:rsidRPr="008D596A">
        <w:rPr>
          <w:rFonts w:hAnsi="Times New Roman" w:ascii="Times New Roman"/>
          <w:szCs w:val="24"/>
          <w:u w:val="single"/>
        </w:rPr>
        <w:t xml:space="preserve">u </w:t>
      </w:r>
      <w:r w:rsidR="0094047B">
        <w:rPr>
          <w:rFonts w:hAnsi="Times New Roman" w:ascii="Times New Roman"/>
          <w:szCs w:val="24"/>
          <w:u w:val="single"/>
        </w:rPr>
        <w:t>08,20</w:t>
      </w:r>
      <w:r w:rsidRPr="008D596A">
        <w:rPr>
          <w:rFonts w:hAnsi="Times New Roman" w:ascii="Times New Roman"/>
          <w:szCs w:val="24"/>
          <w:u w:val="single"/>
        </w:rPr>
        <w:t xml:space="preserve"> sati</w:t>
      </w:r>
      <w:r w:rsidRPr="008D596A">
        <w:rPr>
          <w:rFonts w:hAnsi="Times New Roman" w:ascii="Times New Roman"/>
          <w:szCs w:val="24"/>
        </w:rPr>
        <w:t xml:space="preserve">, a kojeg je dana u naznačeno vrijeme, ovo rješenje o otvaranju stečajnog postupka objavljeno </w:t>
      </w:r>
      <w:r w:rsidRPr="00981D37">
        <w:rPr>
          <w:rFonts w:hAnsi="Times New Roman" w:ascii="Times New Roman"/>
          <w:szCs w:val="24"/>
        </w:rPr>
        <w:t>na Mrežnoj stranici e-oglasna ploča Trgovačkog suda u Zagrebu.</w:t>
      </w:r>
    </w:p>
    <w:p w:rsidRDefault="00535EEB" w:rsidP="00535EEB" w:rsidR="00535EEB" w:rsidRPr="00981D37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981D3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Pozivaju se vjerovnici da u roku od 60 dana od dana objave ovog rješenja o otvaranju stečajnog postupka na Mrežnoj stranici e-oglasna ploča Trgovačkog suda u Zagrebu, u skladu s pravilima Stečajnog zakona (NN 71/15</w:t>
      </w:r>
      <w:r w:rsidR="000F44A6" w:rsidRPr="00981D37">
        <w:rPr>
          <w:rFonts w:hAnsi="Times New Roman" w:ascii="Times New Roman"/>
          <w:szCs w:val="24"/>
        </w:rPr>
        <w:t>,104/17</w:t>
      </w:r>
      <w:r w:rsidR="004A7DF3" w:rsidRPr="00981D37">
        <w:rPr>
          <w:rFonts w:hAnsi="Times New Roman" w:ascii="Times New Roman"/>
          <w:szCs w:val="24"/>
        </w:rPr>
        <w:t>,dalje SZ</w:t>
      </w:r>
      <w:r w:rsidRPr="00981D37">
        <w:rPr>
          <w:rFonts w:hAnsi="Times New Roman" w:ascii="Times New Roman"/>
          <w:szCs w:val="24"/>
        </w:rPr>
        <w:t xml:space="preserve">), o prijavi </w:t>
      </w:r>
      <w:r w:rsidR="000D7C1D">
        <w:rPr>
          <w:rFonts w:hAnsi="Times New Roman" w:ascii="Times New Roman"/>
          <w:szCs w:val="24"/>
        </w:rPr>
        <w:t>tražbina prijave svoje tražbine, te da iste dostave na adresu stečajnog upravitelja.</w:t>
      </w:r>
    </w:p>
    <w:p w:rsidRDefault="00535EEB" w:rsidP="00535EEB" w:rsidR="00535EEB" w:rsidRPr="00981D37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981D3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 xml:space="preserve"> Pozivaju se razlučni i izlučni vjerovnici da stečajnom upravitelju u roku od 60 dana od dana objave rješenja o otvaranju stečajnog postupka na Mrežnoj stranici e-oglasna ploča Trgovačkog suda u Zagrebu, podneskom obavijeste o svojim pravima, u skladu s pravilima Stečajnog zakona (NN 71/15</w:t>
      </w:r>
      <w:r w:rsidR="006D526B" w:rsidRPr="00981D37">
        <w:rPr>
          <w:rFonts w:hAnsi="Times New Roman" w:ascii="Times New Roman"/>
          <w:szCs w:val="24"/>
        </w:rPr>
        <w:t>,104/17</w:t>
      </w:r>
      <w:r w:rsidRPr="00981D37">
        <w:rPr>
          <w:rFonts w:hAnsi="Times New Roman" w:ascii="Times New Roman"/>
          <w:szCs w:val="24"/>
        </w:rPr>
        <w:t xml:space="preserve">), o obavješćivanju o izlučnim i razlučnim pravima. </w:t>
      </w:r>
    </w:p>
    <w:p w:rsidRDefault="00535EEB" w:rsidP="00535EEB" w:rsidR="00535EEB" w:rsidRPr="00981D37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981D3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535EEB" w:rsidP="00535EEB" w:rsidR="00535EEB" w:rsidRPr="00981D37">
      <w:p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 xml:space="preserve"> </w:t>
      </w:r>
    </w:p>
    <w:p w:rsidRDefault="00F15D2F" w:rsidP="00327D7A" w:rsidR="00B26E0E" w:rsidRPr="00981D3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Rješenje o otvaranju stečajnog postupka dostavlja se</w:t>
      </w:r>
      <w:r w:rsidR="004D338B" w:rsidRPr="00981D37">
        <w:rPr>
          <w:rFonts w:hAnsi="Times New Roman" w:ascii="Times New Roman"/>
          <w:szCs w:val="24"/>
        </w:rPr>
        <w:t xml:space="preserve"> </w:t>
      </w:r>
      <w:r w:rsidR="00041040">
        <w:rPr>
          <w:rFonts w:hAnsi="Times New Roman" w:ascii="Times New Roman"/>
          <w:szCs w:val="24"/>
        </w:rPr>
        <w:t>RH, Ministarstvo unutarnjih poslova</w:t>
      </w:r>
      <w:r w:rsidR="00297989" w:rsidRPr="00981D37">
        <w:rPr>
          <w:rFonts w:hAnsi="Times New Roman" w:ascii="Times New Roman"/>
          <w:szCs w:val="24"/>
        </w:rPr>
        <w:t>,</w:t>
      </w:r>
      <w:r w:rsidR="00ED52ED">
        <w:rPr>
          <w:rFonts w:hAnsi="Times New Roman" w:ascii="Times New Roman"/>
          <w:szCs w:val="24"/>
        </w:rPr>
        <w:t xml:space="preserve"> Policijska uprava Zagrebačka,</w:t>
      </w:r>
      <w:r w:rsidRPr="00981D37">
        <w:rPr>
          <w:rFonts w:hAnsi="Times New Roman" w:ascii="Times New Roman"/>
          <w:szCs w:val="24"/>
        </w:rPr>
        <w:t xml:space="preserve"> radi provedbe upisa zabilježbe otvaranja stečajnog postupka </w:t>
      </w:r>
      <w:r w:rsidR="00FA0238">
        <w:rPr>
          <w:rFonts w:hAnsi="Times New Roman" w:ascii="Times New Roman"/>
          <w:szCs w:val="24"/>
        </w:rPr>
        <w:t xml:space="preserve"> na</w:t>
      </w:r>
      <w:r w:rsidR="00AE4342">
        <w:rPr>
          <w:rFonts w:hAnsi="Times New Roman" w:ascii="Times New Roman"/>
          <w:szCs w:val="24"/>
        </w:rPr>
        <w:t>d imovinom</w:t>
      </w:r>
      <w:r w:rsidR="00FA0238">
        <w:rPr>
          <w:rFonts w:hAnsi="Times New Roman" w:ascii="Times New Roman"/>
          <w:szCs w:val="24"/>
        </w:rPr>
        <w:t xml:space="preserve"> –pokretnini dužnika</w:t>
      </w:r>
      <w:r w:rsidRPr="00981D37">
        <w:rPr>
          <w:rFonts w:hAnsi="Times New Roman" w:ascii="Times New Roman"/>
          <w:szCs w:val="24"/>
        </w:rPr>
        <w:t xml:space="preserve"> </w:t>
      </w:r>
      <w:r w:rsidR="00FA0238" w:rsidRPr="0094047B">
        <w:rPr>
          <w:rFonts w:hAnsi="Times New Roman" w:ascii="Times New Roman"/>
          <w:szCs w:val="24"/>
        </w:rPr>
        <w:t xml:space="preserve">AUTO DIJELOVI </w:t>
      </w:r>
      <w:r w:rsidR="00FA0238" w:rsidRPr="0094047B">
        <w:rPr>
          <w:rFonts w:hAnsi="Times New Roman" w:ascii="Times New Roman"/>
          <w:szCs w:val="24"/>
        </w:rPr>
        <w:lastRenderedPageBreak/>
        <w:t>GRANEŠINA društvo s ograničenom odgovornošću  za trgovinu, Zagreb, Lastovska 2 A, OIB: 41663079326</w:t>
      </w:r>
      <w:r w:rsidRPr="00981D37">
        <w:rPr>
          <w:rFonts w:hAnsi="Times New Roman" w:ascii="Times New Roman"/>
          <w:szCs w:val="24"/>
        </w:rPr>
        <w:t>,</w:t>
      </w:r>
      <w:r w:rsidR="00330EF2" w:rsidRPr="00981D37">
        <w:rPr>
          <w:rFonts w:hAnsi="Times New Roman" w:ascii="Times New Roman"/>
          <w:szCs w:val="24"/>
        </w:rPr>
        <w:t xml:space="preserve"> </w:t>
      </w:r>
      <w:r w:rsidR="004D338B" w:rsidRPr="00981D37">
        <w:rPr>
          <w:rFonts w:hAnsi="Times New Roman" w:ascii="Times New Roman"/>
          <w:szCs w:val="24"/>
        </w:rPr>
        <w:t xml:space="preserve"> kako slijedi:</w:t>
      </w:r>
      <w:r w:rsidR="00177675" w:rsidRPr="00981D37">
        <w:rPr>
          <w:rFonts w:hAnsi="Times New Roman" w:ascii="Times New Roman"/>
          <w:szCs w:val="24"/>
        </w:rPr>
        <w:t xml:space="preserve"> </w:t>
      </w:r>
    </w:p>
    <w:p w:rsidRDefault="00327D7A" w:rsidP="00327D7A" w:rsidR="00327D7A" w:rsidRPr="00981D37">
      <w:pPr>
        <w:pStyle w:val="Odlomakpopisa"/>
        <w:rPr>
          <w:rFonts w:hAnsi="Times New Roman" w:ascii="Times New Roman"/>
          <w:szCs w:val="24"/>
        </w:rPr>
      </w:pPr>
    </w:p>
    <w:p w:rsidRDefault="00327D7A" w:rsidP="00041040" w:rsidR="003F4656" w:rsidRPr="00981D37">
      <w:pPr>
        <w:pStyle w:val="Odlomakpopisa"/>
        <w:ind w:left="1080"/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-</w:t>
      </w:r>
      <w:r w:rsidR="009B6CC2">
        <w:rPr>
          <w:rFonts w:hAnsi="Times New Roman" w:ascii="Times New Roman"/>
          <w:szCs w:val="24"/>
        </w:rPr>
        <w:t xml:space="preserve">vozilo N1, marka </w:t>
      </w:r>
      <w:r w:rsidR="00AE4342">
        <w:rPr>
          <w:rFonts w:hAnsi="Times New Roman" w:ascii="Times New Roman"/>
          <w:szCs w:val="24"/>
        </w:rPr>
        <w:t>FIAT 1.1 VAN C-218781, godina proizvodnje 2002., reg. oznaka: ZG8116DO</w:t>
      </w:r>
      <w:r w:rsidR="00041040">
        <w:rPr>
          <w:rFonts w:hAnsi="Times New Roman" w:ascii="Times New Roman"/>
          <w:szCs w:val="24"/>
        </w:rPr>
        <w:t>.</w:t>
      </w:r>
    </w:p>
    <w:p w:rsidRDefault="00630557" w:rsidP="00630557" w:rsidR="00630557" w:rsidRPr="00981D37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F568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="006D526B" w:rsidRPr="00A17CDC">
        <w:rPr>
          <w:rFonts w:hAnsi="Times New Roman" w:ascii="Times New Roman"/>
          <w:b/>
          <w:szCs w:val="24"/>
          <w:u w:val="single"/>
        </w:rPr>
        <w:t xml:space="preserve">dan </w:t>
      </w:r>
      <w:r w:rsidR="00A17CDC" w:rsidRPr="00A17CDC">
        <w:rPr>
          <w:rFonts w:hAnsi="Times New Roman" w:ascii="Times New Roman"/>
          <w:b/>
          <w:szCs w:val="24"/>
          <w:u w:val="single"/>
        </w:rPr>
        <w:t>3</w:t>
      </w:r>
      <w:r w:rsidRPr="00A17CDC">
        <w:rPr>
          <w:rFonts w:hAnsi="Times New Roman" w:ascii="Times New Roman"/>
          <w:b/>
          <w:szCs w:val="24"/>
          <w:u w:val="single"/>
        </w:rPr>
        <w:t xml:space="preserve">. </w:t>
      </w:r>
      <w:r w:rsidR="00A17CDC" w:rsidRPr="00A17CDC">
        <w:rPr>
          <w:rFonts w:hAnsi="Times New Roman" w:ascii="Times New Roman"/>
          <w:b/>
          <w:szCs w:val="24"/>
          <w:u w:val="single"/>
        </w:rPr>
        <w:t>travnja</w:t>
      </w:r>
      <w:r w:rsidR="00AA3AB5" w:rsidRPr="00A17CDC">
        <w:rPr>
          <w:rFonts w:hAnsi="Times New Roman" w:ascii="Times New Roman"/>
          <w:b/>
          <w:szCs w:val="24"/>
          <w:u w:val="single"/>
        </w:rPr>
        <w:t xml:space="preserve"> 201</w:t>
      </w:r>
      <w:r w:rsidR="00F56832" w:rsidRPr="00A17CDC">
        <w:rPr>
          <w:rFonts w:hAnsi="Times New Roman" w:ascii="Times New Roman"/>
          <w:b/>
          <w:szCs w:val="24"/>
          <w:u w:val="single"/>
        </w:rPr>
        <w:t>9</w:t>
      </w:r>
      <w:r w:rsidR="00AA3AB5" w:rsidRPr="00A17CDC">
        <w:rPr>
          <w:rFonts w:hAnsi="Times New Roman" w:ascii="Times New Roman"/>
          <w:b/>
          <w:szCs w:val="24"/>
          <w:u w:val="single"/>
        </w:rPr>
        <w:t>.</w:t>
      </w:r>
      <w:r w:rsidR="00C33BDF" w:rsidRPr="00A17CDC">
        <w:rPr>
          <w:rFonts w:hAnsi="Times New Roman" w:ascii="Times New Roman"/>
          <w:b/>
          <w:szCs w:val="24"/>
          <w:u w:val="single"/>
        </w:rPr>
        <w:t xml:space="preserve"> godine</w:t>
      </w:r>
      <w:r w:rsidR="00F56832" w:rsidRPr="00A17CDC">
        <w:rPr>
          <w:rFonts w:hAnsi="Times New Roman" w:ascii="Times New Roman"/>
          <w:b/>
          <w:szCs w:val="24"/>
          <w:u w:val="single"/>
        </w:rPr>
        <w:t xml:space="preserve"> u 11:0</w:t>
      </w:r>
      <w:r w:rsidR="004A7DF3" w:rsidRPr="00A17CDC">
        <w:rPr>
          <w:rFonts w:hAnsi="Times New Roman" w:ascii="Times New Roman"/>
          <w:b/>
          <w:szCs w:val="24"/>
          <w:u w:val="single"/>
        </w:rPr>
        <w:t>0</w:t>
      </w:r>
      <w:r w:rsidRPr="00A17CDC">
        <w:rPr>
          <w:rFonts w:hAnsi="Times New Roman" w:ascii="Times New Roman"/>
          <w:b/>
          <w:szCs w:val="24"/>
          <w:u w:val="single"/>
        </w:rPr>
        <w:t xml:space="preserve"> sati,</w:t>
      </w:r>
      <w:r w:rsidRPr="00A17CDC">
        <w:rPr>
          <w:rFonts w:hAnsi="Times New Roman" w:ascii="Times New Roman"/>
          <w:szCs w:val="24"/>
        </w:rPr>
        <w:t xml:space="preserve"> </w:t>
      </w:r>
      <w:r w:rsidRPr="00F56832">
        <w:rPr>
          <w:rFonts w:hAnsi="Times New Roman" w:ascii="Times New Roman"/>
          <w:szCs w:val="24"/>
        </w:rPr>
        <w:t>u zgradi Trgovačkog suda u Zagrebu, Zagr</w:t>
      </w:r>
      <w:r w:rsidR="00E75F5F">
        <w:rPr>
          <w:rFonts w:hAnsi="Times New Roman" w:ascii="Times New Roman"/>
          <w:szCs w:val="24"/>
        </w:rPr>
        <w:t>eb, Petrinjska 8, soba br. 91</w:t>
      </w:r>
      <w:r w:rsidRPr="00F56832">
        <w:rPr>
          <w:rFonts w:hAnsi="Times New Roman" w:ascii="Times New Roman"/>
          <w:szCs w:val="24"/>
        </w:rPr>
        <w:t xml:space="preserve"> (ulična zgrada).</w:t>
      </w:r>
    </w:p>
    <w:p w:rsidRDefault="00535EEB" w:rsidP="00535EEB" w:rsidR="00535EEB" w:rsidRPr="00F56832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F568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F56832">
        <w:rPr>
          <w:rFonts w:hAnsi="Times New Roman" w:ascii="Times New Roman"/>
          <w:szCs w:val="24"/>
        </w:rPr>
        <w:t xml:space="preserve">Skupština vjerovnika na kojoj će se na temelju izvješća stečajnog upravitelja odlučivati o daljnjem tijeku stečajnog postupka (izvještajno ročište) određuje se za isti dan i na istom mjestu u </w:t>
      </w:r>
      <w:r w:rsidR="00F56832" w:rsidRPr="00F56832">
        <w:rPr>
          <w:rFonts w:hAnsi="Times New Roman" w:ascii="Times New Roman"/>
          <w:b/>
          <w:szCs w:val="24"/>
          <w:u w:val="single"/>
        </w:rPr>
        <w:t>11:1</w:t>
      </w:r>
      <w:r w:rsidR="004A7DF3" w:rsidRPr="00F56832">
        <w:rPr>
          <w:rFonts w:hAnsi="Times New Roman" w:ascii="Times New Roman"/>
          <w:b/>
          <w:szCs w:val="24"/>
          <w:u w:val="single"/>
        </w:rPr>
        <w:t>5</w:t>
      </w:r>
      <w:r w:rsidRPr="00F56832">
        <w:rPr>
          <w:rFonts w:hAnsi="Times New Roman" w:ascii="Times New Roman"/>
          <w:szCs w:val="24"/>
        </w:rPr>
        <w:t xml:space="preserve"> sati.</w:t>
      </w:r>
    </w:p>
    <w:p w:rsidRDefault="00535EEB" w:rsidP="00535EEB" w:rsidR="00535EEB" w:rsidRPr="00981D37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981D37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Obrazloženje</w:t>
      </w:r>
    </w:p>
    <w:p w:rsidRDefault="009548A8" w:rsidP="00535EEB" w:rsidR="009548A8" w:rsidRPr="00981D37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</w:p>
    <w:p w:rsidRDefault="009548A8" w:rsidP="00271B17" w:rsidR="00271B17" w:rsidRPr="00981D37">
      <w:p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ab/>
      </w:r>
      <w:r w:rsidR="00271B17" w:rsidRPr="00981D37">
        <w:rPr>
          <w:rFonts w:hAnsi="Times New Roman" w:ascii="Times New Roman"/>
          <w:bCs/>
          <w:szCs w:val="24"/>
        </w:rPr>
        <w:t>Financijska agencija, RC Zagreb, na temelju čl.110.</w:t>
      </w:r>
      <w:r w:rsidR="00641243" w:rsidRPr="00981D37">
        <w:rPr>
          <w:rFonts w:hAnsi="Times New Roman" w:ascii="Times New Roman"/>
          <w:bCs/>
          <w:szCs w:val="24"/>
        </w:rPr>
        <w:t xml:space="preserve"> </w:t>
      </w:r>
      <w:r w:rsidR="00271B17" w:rsidRPr="00981D37">
        <w:rPr>
          <w:rFonts w:hAnsi="Times New Roman" w:ascii="Times New Roman"/>
          <w:bCs/>
          <w:szCs w:val="24"/>
        </w:rPr>
        <w:t>st.1</w:t>
      </w:r>
      <w:r w:rsidR="00641243" w:rsidRPr="00981D37">
        <w:rPr>
          <w:rFonts w:hAnsi="Times New Roman" w:ascii="Times New Roman"/>
          <w:bCs/>
          <w:szCs w:val="24"/>
        </w:rPr>
        <w:t>.</w:t>
      </w:r>
      <w:r w:rsidR="00271B17" w:rsidRPr="00981D37">
        <w:rPr>
          <w:rFonts w:hAnsi="Times New Roman" w:ascii="Times New Roman"/>
          <w:bCs/>
          <w:szCs w:val="24"/>
        </w:rPr>
        <w:t xml:space="preserve"> Stečajnog Zakona (NN 71/15,</w:t>
      </w:r>
      <w:r w:rsidR="00641243" w:rsidRPr="00981D37">
        <w:rPr>
          <w:rFonts w:hAnsi="Times New Roman" w:ascii="Times New Roman"/>
          <w:bCs/>
          <w:szCs w:val="24"/>
        </w:rPr>
        <w:t>104/17</w:t>
      </w:r>
      <w:r w:rsidR="00271B17" w:rsidRPr="00981D37">
        <w:rPr>
          <w:rFonts w:hAnsi="Times New Roman" w:ascii="Times New Roman"/>
          <w:bCs/>
          <w:szCs w:val="24"/>
        </w:rPr>
        <w:t xml:space="preserve"> dalje SZ-a) podnijela je prijedlog za otvaranje stečajnog postupka nad dužnikom </w:t>
      </w:r>
      <w:r w:rsidR="00AE4342" w:rsidRPr="0094047B">
        <w:rPr>
          <w:rFonts w:hAnsi="Times New Roman" w:ascii="Times New Roman"/>
          <w:szCs w:val="24"/>
        </w:rPr>
        <w:t>AUTO DIJELOVI GRANEŠINA društvo s ograničenom odgovornošću  za trgovinu, Zagreb, Lastovska 2 A, OIB: 41663079326</w:t>
      </w:r>
      <w:r w:rsidR="00271B17" w:rsidRPr="00981D37">
        <w:rPr>
          <w:rFonts w:hAnsi="Times New Roman" w:ascii="Times New Roman"/>
          <w:szCs w:val="24"/>
        </w:rPr>
        <w:t>.</w:t>
      </w:r>
    </w:p>
    <w:p w:rsidRDefault="008357AA" w:rsidP="00271B17" w:rsidR="008357AA" w:rsidRPr="00981D37">
      <w:pPr>
        <w:jc w:val="both"/>
        <w:rPr>
          <w:rFonts w:hAnsi="Times New Roman" w:ascii="Times New Roman"/>
          <w:szCs w:val="24"/>
        </w:rPr>
      </w:pPr>
    </w:p>
    <w:p w:rsidRDefault="007E5DA2" w:rsidP="00271B17" w:rsidR="00271B17" w:rsidRPr="00981D3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Sud je R</w:t>
      </w:r>
      <w:r w:rsidR="00981D37" w:rsidRPr="00981D37">
        <w:rPr>
          <w:rFonts w:hAnsi="Times New Roman" w:ascii="Times New Roman"/>
          <w:szCs w:val="24"/>
        </w:rPr>
        <w:t>ješenjem</w:t>
      </w:r>
      <w:r>
        <w:rPr>
          <w:rFonts w:hAnsi="Times New Roman" w:ascii="Times New Roman"/>
          <w:szCs w:val="24"/>
        </w:rPr>
        <w:t xml:space="preserve"> pod posl. br. </w:t>
      </w:r>
      <w:r w:rsidR="00981D37" w:rsidRPr="00981D3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St-</w:t>
      </w:r>
      <w:r w:rsidR="004C1585">
        <w:rPr>
          <w:rFonts w:hAnsi="Times New Roman" w:ascii="Times New Roman"/>
          <w:szCs w:val="24"/>
        </w:rPr>
        <w:t>5440</w:t>
      </w:r>
      <w:r>
        <w:rPr>
          <w:rFonts w:hAnsi="Times New Roman" w:ascii="Times New Roman"/>
          <w:szCs w:val="24"/>
        </w:rPr>
        <w:t>/16 od 2</w:t>
      </w:r>
      <w:r w:rsidR="004C1585">
        <w:rPr>
          <w:rFonts w:hAnsi="Times New Roman" w:ascii="Times New Roman"/>
          <w:szCs w:val="24"/>
        </w:rPr>
        <w:t>8</w:t>
      </w:r>
      <w:r w:rsidR="004A7DF3" w:rsidRPr="00981D37">
        <w:rPr>
          <w:rFonts w:hAnsi="Times New Roman" w:ascii="Times New Roman"/>
          <w:szCs w:val="24"/>
        </w:rPr>
        <w:t xml:space="preserve">. </w:t>
      </w:r>
      <w:r w:rsidR="00AA1695" w:rsidRPr="00981D37">
        <w:rPr>
          <w:rFonts w:hAnsi="Times New Roman" w:ascii="Times New Roman"/>
          <w:szCs w:val="24"/>
        </w:rPr>
        <w:t>studenog</w:t>
      </w:r>
      <w:r w:rsidR="004A7DF3" w:rsidRPr="00981D37">
        <w:rPr>
          <w:rFonts w:hAnsi="Times New Roman" w:ascii="Times New Roman"/>
          <w:szCs w:val="24"/>
        </w:rPr>
        <w:t xml:space="preserve"> </w:t>
      </w:r>
      <w:r w:rsidR="00271B17" w:rsidRPr="00981D37">
        <w:rPr>
          <w:rFonts w:hAnsi="Times New Roman" w:ascii="Times New Roman"/>
          <w:szCs w:val="24"/>
        </w:rPr>
        <w:t>2017.g. pokrenuo prethodni postupak, odredio i održao ročište radi izjašnjen</w:t>
      </w:r>
      <w:r w:rsidR="00981D37" w:rsidRPr="00981D37">
        <w:rPr>
          <w:rFonts w:hAnsi="Times New Roman" w:ascii="Times New Roman"/>
          <w:szCs w:val="24"/>
        </w:rPr>
        <w:t>j</w:t>
      </w:r>
      <w:r w:rsidR="00271B17" w:rsidRPr="00981D37">
        <w:rPr>
          <w:rFonts w:hAnsi="Times New Roman" w:ascii="Times New Roman"/>
          <w:szCs w:val="24"/>
        </w:rPr>
        <w:t>a o prijedlogu za otvaranje stečajnog postupka nad predmetnim dužnikom, te zatim u prethodnom postupku imenovao privremenog stečajnog upravitelja sa zadatkom da ispita da li kod ovog dužnika i dalje postoji koji od stečajnih razloga, da li dužnik ima imovi</w:t>
      </w:r>
      <w:r w:rsidR="006349A8">
        <w:rPr>
          <w:rFonts w:hAnsi="Times New Roman" w:ascii="Times New Roman"/>
          <w:szCs w:val="24"/>
        </w:rPr>
        <w:t xml:space="preserve">ne koja bi činila </w:t>
      </w:r>
      <w:r w:rsidR="00271B17" w:rsidRPr="00981D37">
        <w:rPr>
          <w:rFonts w:hAnsi="Times New Roman" w:ascii="Times New Roman"/>
          <w:szCs w:val="24"/>
        </w:rPr>
        <w:t xml:space="preserve">stečajnu masu, a čijim unovčenjem bi se mogli pokriti troškovi, kako prethodnog, tako i otvorenog stečajnog postupka. </w:t>
      </w:r>
    </w:p>
    <w:p w:rsidRDefault="004A7DF3" w:rsidP="00271B17" w:rsidR="00271B17">
      <w:pPr>
        <w:ind w:firstLine="708"/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Privremeni s</w:t>
      </w:r>
      <w:r w:rsidR="00271B17" w:rsidRPr="00981D37">
        <w:rPr>
          <w:rFonts w:hAnsi="Times New Roman" w:ascii="Times New Roman"/>
          <w:szCs w:val="24"/>
        </w:rPr>
        <w:t>tečajni up</w:t>
      </w:r>
      <w:r w:rsidR="00AE373D" w:rsidRPr="00981D37">
        <w:rPr>
          <w:rFonts w:hAnsi="Times New Roman" w:ascii="Times New Roman"/>
          <w:szCs w:val="24"/>
        </w:rPr>
        <w:t xml:space="preserve">ravitelj u ovosudni </w:t>
      </w:r>
      <w:r w:rsidR="006349A8">
        <w:rPr>
          <w:rFonts w:hAnsi="Times New Roman" w:ascii="Times New Roman"/>
          <w:szCs w:val="24"/>
        </w:rPr>
        <w:t>spis dana 21</w:t>
      </w:r>
      <w:r w:rsidR="006D0286" w:rsidRPr="00981D37">
        <w:rPr>
          <w:rFonts w:hAnsi="Times New Roman" w:ascii="Times New Roman"/>
          <w:szCs w:val="24"/>
        </w:rPr>
        <w:t xml:space="preserve">. </w:t>
      </w:r>
      <w:r w:rsidR="007E5DA2">
        <w:rPr>
          <w:rFonts w:hAnsi="Times New Roman" w:ascii="Times New Roman"/>
          <w:szCs w:val="24"/>
        </w:rPr>
        <w:t>kolovoza</w:t>
      </w:r>
      <w:r w:rsidR="00271B17" w:rsidRPr="00981D37">
        <w:rPr>
          <w:rFonts w:hAnsi="Times New Roman" w:ascii="Times New Roman"/>
          <w:szCs w:val="24"/>
        </w:rPr>
        <w:t xml:space="preserve"> </w:t>
      </w:r>
      <w:r w:rsidR="00AE373D" w:rsidRPr="00981D37">
        <w:rPr>
          <w:rFonts w:hAnsi="Times New Roman" w:ascii="Times New Roman"/>
          <w:szCs w:val="24"/>
        </w:rPr>
        <w:t>2018</w:t>
      </w:r>
      <w:r w:rsidR="00271B17" w:rsidRPr="00981D37">
        <w:rPr>
          <w:rFonts w:hAnsi="Times New Roman" w:ascii="Times New Roman"/>
          <w:szCs w:val="24"/>
        </w:rPr>
        <w:t>.</w:t>
      </w:r>
      <w:r w:rsidR="004D338B" w:rsidRPr="00981D37">
        <w:rPr>
          <w:rFonts w:hAnsi="Times New Roman" w:ascii="Times New Roman"/>
          <w:szCs w:val="24"/>
        </w:rPr>
        <w:t>g.</w:t>
      </w:r>
      <w:r w:rsidR="00271B17" w:rsidRPr="00981D37">
        <w:rPr>
          <w:rFonts w:hAnsi="Times New Roman" w:ascii="Times New Roman"/>
          <w:szCs w:val="24"/>
        </w:rPr>
        <w:t xml:space="preserve"> dostavio je pisano izvješće (list </w:t>
      </w:r>
      <w:r w:rsidR="006349A8">
        <w:rPr>
          <w:rFonts w:hAnsi="Times New Roman" w:ascii="Times New Roman"/>
          <w:szCs w:val="24"/>
        </w:rPr>
        <w:t xml:space="preserve">32-56 </w:t>
      </w:r>
      <w:r w:rsidR="00271B17" w:rsidRPr="00981D37">
        <w:rPr>
          <w:rFonts w:hAnsi="Times New Roman" w:ascii="Times New Roman"/>
          <w:szCs w:val="24"/>
        </w:rPr>
        <w:t>spisa).</w:t>
      </w:r>
    </w:p>
    <w:p w:rsidRDefault="00271B17" w:rsidP="00271B17" w:rsidR="00271B17" w:rsidRPr="00981D37">
      <w:p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ab/>
        <w:t>Po zaprimljenom izvješću stečajnog upravitelja održano je ročište radi rasprave o pretpostavkama za otvaranje stečajnog postupka, a na kojem ročištu se privremeni stečajni upravitelj očitovao usmen</w:t>
      </w:r>
      <w:r w:rsidR="008F4988">
        <w:rPr>
          <w:rFonts w:hAnsi="Times New Roman" w:ascii="Times New Roman"/>
          <w:szCs w:val="24"/>
        </w:rPr>
        <w:t xml:space="preserve">o u odnosu na naloženi zadatak, </w:t>
      </w:r>
      <w:r w:rsidR="008F4988" w:rsidRPr="008F4988">
        <w:rPr>
          <w:rFonts w:hAnsi="Times New Roman" w:ascii="Times New Roman"/>
          <w:szCs w:val="24"/>
        </w:rPr>
        <w:t xml:space="preserve">te posebno </w:t>
      </w:r>
      <w:r w:rsidR="008F4988">
        <w:rPr>
          <w:rFonts w:hAnsi="Times New Roman" w:ascii="Times New Roman"/>
          <w:szCs w:val="24"/>
        </w:rPr>
        <w:t>naveo</w:t>
      </w:r>
      <w:r w:rsidR="008F4988" w:rsidRPr="008F4988">
        <w:rPr>
          <w:rFonts w:hAnsi="Times New Roman" w:ascii="Times New Roman"/>
          <w:szCs w:val="24"/>
        </w:rPr>
        <w:t xml:space="preserve"> da kod ovog dužnika i nadalje postoji stečajni razlog nesposobnost za plaća</w:t>
      </w:r>
      <w:r w:rsidR="008F4988">
        <w:rPr>
          <w:rFonts w:hAnsi="Times New Roman" w:ascii="Times New Roman"/>
          <w:szCs w:val="24"/>
        </w:rPr>
        <w:t xml:space="preserve">nje, </w:t>
      </w:r>
      <w:r w:rsidR="008F4988" w:rsidRPr="008F4988">
        <w:rPr>
          <w:rFonts w:hAnsi="Times New Roman" w:ascii="Times New Roman"/>
          <w:szCs w:val="24"/>
        </w:rPr>
        <w:t>da dužnik u svom vlasništvu  zapravo ima imovine-pokretninu, vozilo N1, marka FIAT 1,1 VAN C-218781, god. proizvodnje 2002., reg oznaka: ZG8116DO, te prema knjigovodstvenoj dokumentaciji trgovačku robu vrijednosti 385.500,00 kn, a sve prema zadnjoj bilanci na dan 31. prosinca 2015.g., pa predlaže da se ovaj stečajni postupak otvori i provede.</w:t>
      </w:r>
    </w:p>
    <w:p w:rsidRDefault="00C77416" w:rsidP="00616DD6" w:rsidR="00C77416" w:rsidRPr="00981D3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271B17" w:rsidP="00256F52" w:rsidR="00256F52" w:rsidRPr="00C424DE">
      <w:pPr>
        <w:ind w:firstLine="708"/>
        <w:jc w:val="both"/>
        <w:rPr>
          <w:rFonts w:hAnsi="Times New Roman" w:ascii="Times New Roman"/>
          <w:szCs w:val="24"/>
        </w:rPr>
      </w:pPr>
      <w:r w:rsidRPr="00C424DE">
        <w:rPr>
          <w:rFonts w:hAnsi="Times New Roman" w:ascii="Times New Roman"/>
          <w:szCs w:val="24"/>
        </w:rPr>
        <w:t>Podnositelj prijedloga FINA Zagreb,</w:t>
      </w:r>
      <w:r w:rsidR="000B0B51" w:rsidRPr="00C424DE">
        <w:rPr>
          <w:rFonts w:hAnsi="Times New Roman" w:ascii="Times New Roman"/>
          <w:szCs w:val="24"/>
        </w:rPr>
        <w:t xml:space="preserve"> u svom pisanom očitovanju </w:t>
      </w:r>
      <w:r w:rsidR="00611769" w:rsidRPr="00C424DE">
        <w:rPr>
          <w:rFonts w:hAnsi="Times New Roman" w:ascii="Times New Roman"/>
          <w:szCs w:val="24"/>
        </w:rPr>
        <w:t xml:space="preserve">(list </w:t>
      </w:r>
      <w:r w:rsidR="0078545B">
        <w:rPr>
          <w:rFonts w:hAnsi="Times New Roman" w:ascii="Times New Roman"/>
          <w:szCs w:val="24"/>
        </w:rPr>
        <w:t>27</w:t>
      </w:r>
      <w:r w:rsidRPr="00C424DE">
        <w:rPr>
          <w:rFonts w:hAnsi="Times New Roman" w:ascii="Times New Roman"/>
          <w:szCs w:val="24"/>
        </w:rPr>
        <w:t xml:space="preserve"> spisa), se očitovao da u cijelosti ostaje kod navoda iz podnesenog prijedloga za otvaranje stečajnog </w:t>
      </w:r>
      <w:r w:rsidR="00256F52" w:rsidRPr="00C424DE">
        <w:rPr>
          <w:rFonts w:hAnsi="Times New Roman" w:ascii="Times New Roman"/>
          <w:szCs w:val="24"/>
        </w:rPr>
        <w:t xml:space="preserve">postupka, te da dužnik </w:t>
      </w:r>
      <w:r w:rsidR="00FE6736" w:rsidRPr="00C424DE">
        <w:rPr>
          <w:rFonts w:hAnsi="Times New Roman" w:ascii="Times New Roman"/>
          <w:szCs w:val="24"/>
        </w:rPr>
        <w:t xml:space="preserve">i nadalje </w:t>
      </w:r>
      <w:r w:rsidRPr="00C424DE">
        <w:rPr>
          <w:rFonts w:hAnsi="Times New Roman" w:ascii="Times New Roman"/>
          <w:szCs w:val="24"/>
        </w:rPr>
        <w:t xml:space="preserve"> </w:t>
      </w:r>
      <w:r w:rsidR="00256F52" w:rsidRPr="00C424DE">
        <w:rPr>
          <w:rFonts w:hAnsi="Times New Roman" w:ascii="Times New Roman"/>
          <w:szCs w:val="24"/>
        </w:rPr>
        <w:t xml:space="preserve">u Očevidniku redoslijeda osnova za plaćanje ima neizvršene osnove za plaćanje </w:t>
      </w:r>
      <w:r w:rsidRPr="00C424DE">
        <w:rPr>
          <w:rFonts w:hAnsi="Times New Roman" w:ascii="Times New Roman"/>
          <w:szCs w:val="24"/>
        </w:rPr>
        <w:t>u n</w:t>
      </w:r>
      <w:r w:rsidR="00C424DE">
        <w:rPr>
          <w:rFonts w:hAnsi="Times New Roman" w:ascii="Times New Roman"/>
          <w:szCs w:val="24"/>
        </w:rPr>
        <w:t>eprekinutom razdoblju od 120</w:t>
      </w:r>
      <w:r w:rsidRPr="00C424DE">
        <w:rPr>
          <w:rFonts w:hAnsi="Times New Roman" w:ascii="Times New Roman"/>
          <w:szCs w:val="24"/>
        </w:rPr>
        <w:t xml:space="preserve"> dana </w:t>
      </w:r>
      <w:r w:rsidR="00256F52" w:rsidRPr="00C424DE">
        <w:rPr>
          <w:rFonts w:hAnsi="Times New Roman" w:ascii="Times New Roman"/>
          <w:szCs w:val="24"/>
        </w:rPr>
        <w:t xml:space="preserve"> u ukupnom iznosu od</w:t>
      </w:r>
      <w:r w:rsidR="00616DD6" w:rsidRPr="00C424DE">
        <w:rPr>
          <w:rFonts w:hAnsi="Times New Roman" w:ascii="Times New Roman"/>
          <w:szCs w:val="24"/>
        </w:rPr>
        <w:t xml:space="preserve"> </w:t>
      </w:r>
      <w:r w:rsidR="0078545B">
        <w:rPr>
          <w:rFonts w:hAnsi="Times New Roman" w:ascii="Times New Roman"/>
          <w:szCs w:val="24"/>
        </w:rPr>
        <w:t>54.587,05 kn na dan 11</w:t>
      </w:r>
      <w:r w:rsidR="00C424DE">
        <w:rPr>
          <w:rFonts w:hAnsi="Times New Roman" w:ascii="Times New Roman"/>
          <w:szCs w:val="24"/>
        </w:rPr>
        <w:t xml:space="preserve">. </w:t>
      </w:r>
      <w:r w:rsidR="0078545B">
        <w:rPr>
          <w:rFonts w:hAnsi="Times New Roman" w:ascii="Times New Roman"/>
          <w:szCs w:val="24"/>
        </w:rPr>
        <w:t>srpnja</w:t>
      </w:r>
      <w:r w:rsidR="00C424DE">
        <w:rPr>
          <w:rFonts w:hAnsi="Times New Roman" w:ascii="Times New Roman"/>
          <w:szCs w:val="24"/>
        </w:rPr>
        <w:t xml:space="preserve"> 2016.g.</w:t>
      </w:r>
    </w:p>
    <w:p w:rsidRDefault="00107D66" w:rsidP="00271B17" w:rsidR="00107D66" w:rsidRPr="00981D37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271B17" w:rsidP="00271B17" w:rsidR="00271B17" w:rsidRPr="00981D37">
      <w:pPr>
        <w:ind w:firstLine="708"/>
        <w:jc w:val="both"/>
        <w:rPr>
          <w:rFonts w:hAnsi="Times New Roman" w:ascii="Times New Roman"/>
          <w:bCs/>
          <w:szCs w:val="24"/>
        </w:rPr>
      </w:pPr>
      <w:r w:rsidRPr="00981D37">
        <w:rPr>
          <w:rFonts w:hAnsi="Times New Roman" w:ascii="Times New Roman"/>
          <w:bCs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107D66" w:rsidP="00271B17" w:rsidR="00107D66" w:rsidRPr="00981D37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271B17" w:rsidP="00271B17" w:rsidR="00271B17" w:rsidRPr="00981D37">
      <w:pPr>
        <w:ind w:firstLine="720"/>
        <w:jc w:val="both"/>
        <w:rPr>
          <w:rFonts w:hAnsi="Times New Roman" w:ascii="Times New Roman"/>
          <w:bCs/>
          <w:szCs w:val="24"/>
        </w:rPr>
      </w:pPr>
      <w:r w:rsidRPr="00981D37">
        <w:rPr>
          <w:rFonts w:hAnsi="Times New Roman" w:ascii="Times New Roman"/>
          <w:bCs/>
          <w:szCs w:val="24"/>
        </w:rPr>
        <w:t xml:space="preserve">Člankom 6. SZ-a, propisano je, da nesposobnost za plaćanje postoji ako dužnik ne može trajnije ispunjavati svoje dospjele novčane obveze, te da će smatrati da je dužnik </w:t>
      </w:r>
      <w:r w:rsidRPr="00981D37">
        <w:rPr>
          <w:rFonts w:hAnsi="Times New Roman" w:ascii="Times New Roman"/>
          <w:bCs/>
          <w:szCs w:val="24"/>
        </w:rPr>
        <w:lastRenderedPageBreak/>
        <w:t xml:space="preserve">nesposoban za plaćanje ako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Nadalje, smatrat će se da dužnik nesposoban za plaćanje ako nije isplatio 3 uzastopne plaće koje radniku pripadaju prema Ugovoru o radu, Pravilniku o radu, Kolektivnom ugovoru ili posebnom propisu, odnosno prema drugom aktu kojim se uređuju obveze poslodavca prema radniku. </w:t>
      </w:r>
    </w:p>
    <w:p w:rsidRDefault="00FE6736" w:rsidP="00271B17" w:rsidR="00FE6736" w:rsidRPr="00981D37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271B17" w:rsidP="00535E0B" w:rsidR="00535E0B">
      <w:pPr>
        <w:ind w:firstLine="720"/>
        <w:jc w:val="both"/>
        <w:rPr>
          <w:rFonts w:hAnsi="Times New Roman" w:ascii="Times New Roman"/>
          <w:bCs/>
          <w:szCs w:val="24"/>
        </w:rPr>
      </w:pPr>
      <w:r w:rsidRPr="00C424DE">
        <w:rPr>
          <w:rFonts w:hAnsi="Times New Roman" w:ascii="Times New Roman"/>
          <w:bCs/>
          <w:szCs w:val="24"/>
        </w:rPr>
        <w:t>Izvršenim uvidom u spis</w:t>
      </w:r>
      <w:r w:rsidR="00107D66" w:rsidRPr="00C424DE">
        <w:rPr>
          <w:rFonts w:hAnsi="Times New Roman" w:ascii="Times New Roman"/>
          <w:bCs/>
          <w:szCs w:val="24"/>
        </w:rPr>
        <w:t xml:space="preserve">, konkretno u </w:t>
      </w:r>
      <w:r w:rsidR="00535E0B" w:rsidRPr="00C424DE">
        <w:rPr>
          <w:rFonts w:hAnsi="Times New Roman" w:ascii="Times New Roman"/>
          <w:bCs/>
          <w:szCs w:val="24"/>
        </w:rPr>
        <w:t xml:space="preserve"> </w:t>
      </w:r>
      <w:r w:rsidR="00BB3A3A">
        <w:rPr>
          <w:rFonts w:hAnsi="Times New Roman" w:ascii="Times New Roman"/>
          <w:bCs/>
          <w:szCs w:val="24"/>
        </w:rPr>
        <w:t>pribavljenu Potvrdu</w:t>
      </w:r>
      <w:r w:rsidR="00107D66" w:rsidRPr="00C424DE">
        <w:rPr>
          <w:rFonts w:hAnsi="Times New Roman" w:ascii="Times New Roman"/>
          <w:bCs/>
          <w:szCs w:val="24"/>
        </w:rPr>
        <w:t xml:space="preserve"> </w:t>
      </w:r>
      <w:r w:rsidR="000E2DC4" w:rsidRPr="00C424DE">
        <w:rPr>
          <w:rFonts w:hAnsi="Times New Roman" w:ascii="Times New Roman"/>
          <w:bCs/>
          <w:szCs w:val="24"/>
        </w:rPr>
        <w:t xml:space="preserve">FINA-e od </w:t>
      </w:r>
      <w:r w:rsidR="0078545B">
        <w:rPr>
          <w:rFonts w:hAnsi="Times New Roman" w:ascii="Times New Roman"/>
          <w:bCs/>
          <w:szCs w:val="24"/>
        </w:rPr>
        <w:t>12</w:t>
      </w:r>
      <w:r w:rsidR="0075731C" w:rsidRPr="00C424DE">
        <w:rPr>
          <w:rFonts w:hAnsi="Times New Roman" w:ascii="Times New Roman"/>
          <w:bCs/>
          <w:szCs w:val="24"/>
        </w:rPr>
        <w:t xml:space="preserve">. </w:t>
      </w:r>
      <w:r w:rsidR="0078545B">
        <w:rPr>
          <w:rFonts w:hAnsi="Times New Roman" w:ascii="Times New Roman"/>
          <w:bCs/>
          <w:szCs w:val="24"/>
        </w:rPr>
        <w:t>studenog</w:t>
      </w:r>
      <w:r w:rsidR="00C424DE">
        <w:rPr>
          <w:rFonts w:hAnsi="Times New Roman" w:ascii="Times New Roman"/>
          <w:bCs/>
          <w:szCs w:val="24"/>
        </w:rPr>
        <w:t xml:space="preserve"> </w:t>
      </w:r>
      <w:r w:rsidR="0078545B">
        <w:rPr>
          <w:rFonts w:hAnsi="Times New Roman" w:ascii="Times New Roman"/>
          <w:bCs/>
          <w:szCs w:val="24"/>
        </w:rPr>
        <w:t>2018.g. (list 58</w:t>
      </w:r>
      <w:r w:rsidR="00FE6736" w:rsidRPr="00C424DE">
        <w:rPr>
          <w:rFonts w:hAnsi="Times New Roman" w:ascii="Times New Roman"/>
          <w:bCs/>
          <w:szCs w:val="24"/>
        </w:rPr>
        <w:t xml:space="preserve"> </w:t>
      </w:r>
      <w:r w:rsidR="00107D66" w:rsidRPr="00C424DE">
        <w:rPr>
          <w:rFonts w:hAnsi="Times New Roman" w:ascii="Times New Roman"/>
          <w:bCs/>
          <w:szCs w:val="24"/>
        </w:rPr>
        <w:t xml:space="preserve">spisa) </w:t>
      </w:r>
      <w:r w:rsidR="00451548" w:rsidRPr="00C424DE">
        <w:rPr>
          <w:rFonts w:hAnsi="Times New Roman" w:ascii="Times New Roman"/>
          <w:bCs/>
          <w:szCs w:val="24"/>
        </w:rPr>
        <w:t>proizlazi</w:t>
      </w:r>
      <w:r w:rsidR="00107D66" w:rsidRPr="00C424DE">
        <w:rPr>
          <w:rFonts w:hAnsi="Times New Roman" w:ascii="Times New Roman"/>
          <w:bCs/>
          <w:szCs w:val="24"/>
        </w:rPr>
        <w:t xml:space="preserve"> da ovaj dužnik </w:t>
      </w:r>
      <w:r w:rsidR="00B00688">
        <w:rPr>
          <w:rFonts w:hAnsi="Times New Roman" w:ascii="Times New Roman"/>
          <w:bCs/>
          <w:szCs w:val="24"/>
        </w:rPr>
        <w:t xml:space="preserve">u </w:t>
      </w:r>
      <w:r w:rsidR="00535E0B" w:rsidRPr="00C424DE">
        <w:rPr>
          <w:rFonts w:hAnsi="Times New Roman" w:ascii="Times New Roman"/>
          <w:bCs/>
          <w:szCs w:val="24"/>
        </w:rPr>
        <w:t>Očevidniku redoslijeda osnova za plaćanje navedenog datuma ima evidentiran</w:t>
      </w:r>
      <w:r w:rsidR="006203B2">
        <w:rPr>
          <w:rFonts w:hAnsi="Times New Roman" w:ascii="Times New Roman"/>
          <w:bCs/>
          <w:szCs w:val="24"/>
        </w:rPr>
        <w:t xml:space="preserve">e neizvršene osnove za plaćanje </w:t>
      </w:r>
      <w:r w:rsidR="00A177EC" w:rsidRPr="00C424DE">
        <w:rPr>
          <w:rFonts w:hAnsi="Times New Roman" w:ascii="Times New Roman"/>
          <w:bCs/>
          <w:szCs w:val="24"/>
        </w:rPr>
        <w:t xml:space="preserve">u iznosu od </w:t>
      </w:r>
      <w:r w:rsidR="007C0C49">
        <w:rPr>
          <w:rFonts w:hAnsi="Times New Roman" w:ascii="Times New Roman"/>
          <w:bCs/>
          <w:szCs w:val="24"/>
        </w:rPr>
        <w:t>87.005,09</w:t>
      </w:r>
      <w:r w:rsidR="00A177EC" w:rsidRPr="00C424DE">
        <w:rPr>
          <w:rFonts w:hAnsi="Times New Roman" w:ascii="Times New Roman"/>
          <w:bCs/>
          <w:szCs w:val="24"/>
        </w:rPr>
        <w:t xml:space="preserve"> kn.</w:t>
      </w:r>
    </w:p>
    <w:p w:rsidRDefault="007C0C49" w:rsidP="00535E0B" w:rsidR="007C0C49" w:rsidRPr="00C424DE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271B17" w:rsidP="00271B17" w:rsidR="00271B17" w:rsidRPr="00981D37">
      <w:pPr>
        <w:ind w:firstLine="720"/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bCs/>
          <w:szCs w:val="24"/>
        </w:rPr>
        <w:t xml:space="preserve">Prethodno navedenim, sud je utvrdio da je kod ovog dužnika nesporno ostvaren stečajni razlog nesposobnosti za plaćanje, odnosno da je ostvaren razlog za otvaranje ovog stečajnog postupka. </w:t>
      </w:r>
      <w:r w:rsidRPr="00981D37">
        <w:rPr>
          <w:rFonts w:hAnsi="Times New Roman" w:ascii="Times New Roman"/>
          <w:szCs w:val="24"/>
        </w:rPr>
        <w:tab/>
      </w:r>
    </w:p>
    <w:p w:rsidRDefault="00FE6736" w:rsidP="00271B17" w:rsidR="00FE6736" w:rsidRPr="00981D37">
      <w:pPr>
        <w:ind w:firstLine="720"/>
        <w:jc w:val="both"/>
        <w:rPr>
          <w:rFonts w:hAnsi="Times New Roman" w:ascii="Times New Roman"/>
          <w:szCs w:val="24"/>
        </w:rPr>
      </w:pPr>
    </w:p>
    <w:p w:rsidRDefault="00271B17" w:rsidP="00271B17" w:rsidR="00271B17" w:rsidRPr="00981D37">
      <w:pPr>
        <w:ind w:firstLine="720"/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Stoga je, a na temelju članka 129. SZ-a, doneseno rješenje o otvaranju stečajnog postupka, te je zatim, na temelju članka 130 SZ-a, zakazano ispitno i izvještajno ročište.</w:t>
      </w:r>
    </w:p>
    <w:p w:rsidRDefault="00FE6736" w:rsidP="00271B17" w:rsidR="00FE6736" w:rsidRPr="00981D37">
      <w:pPr>
        <w:ind w:firstLine="720"/>
        <w:jc w:val="both"/>
        <w:rPr>
          <w:rFonts w:hAnsi="Times New Roman" w:ascii="Times New Roman"/>
          <w:szCs w:val="24"/>
        </w:rPr>
      </w:pPr>
    </w:p>
    <w:p w:rsidRDefault="00271B17" w:rsidP="00271B17" w:rsidR="00271B17" w:rsidRPr="00981D37">
      <w:pPr>
        <w:pStyle w:val="Naslov1"/>
        <w:ind w:firstLine="0"/>
        <w:jc w:val="both"/>
        <w:rPr>
          <w:b w:val="false"/>
          <w:szCs w:val="24"/>
        </w:rPr>
      </w:pPr>
      <w:r w:rsidRPr="00981D37">
        <w:rPr>
          <w:b w:val="false"/>
          <w:szCs w:val="24"/>
        </w:rPr>
        <w:tab/>
        <w:t xml:space="preserve">Rješenjem ovog suda </w:t>
      </w:r>
      <w:r w:rsidR="00A06B16">
        <w:rPr>
          <w:b w:val="false"/>
          <w:szCs w:val="24"/>
        </w:rPr>
        <w:t xml:space="preserve">pod posl. </w:t>
      </w:r>
      <w:r w:rsidRPr="00981D37">
        <w:rPr>
          <w:b w:val="false"/>
          <w:szCs w:val="24"/>
        </w:rPr>
        <w:t>br. St-</w:t>
      </w:r>
      <w:r w:rsidR="00A17CDC">
        <w:rPr>
          <w:b w:val="false"/>
          <w:szCs w:val="24"/>
        </w:rPr>
        <w:t>5440</w:t>
      </w:r>
      <w:r w:rsidRPr="00981D37">
        <w:rPr>
          <w:b w:val="false"/>
          <w:szCs w:val="24"/>
        </w:rPr>
        <w:t xml:space="preserve">/16 od </w:t>
      </w:r>
      <w:r w:rsidR="00A06B16">
        <w:rPr>
          <w:b w:val="false"/>
          <w:szCs w:val="24"/>
        </w:rPr>
        <w:t>13</w:t>
      </w:r>
      <w:r w:rsidR="003821EF" w:rsidRPr="00981D37">
        <w:rPr>
          <w:b w:val="false"/>
          <w:szCs w:val="24"/>
        </w:rPr>
        <w:t xml:space="preserve">. </w:t>
      </w:r>
      <w:r w:rsidR="00A06B16">
        <w:rPr>
          <w:b w:val="false"/>
          <w:szCs w:val="24"/>
        </w:rPr>
        <w:t>srpnja</w:t>
      </w:r>
      <w:r w:rsidR="003821EF" w:rsidRPr="00981D37">
        <w:rPr>
          <w:b w:val="false"/>
          <w:szCs w:val="24"/>
        </w:rPr>
        <w:t xml:space="preserve"> 2018</w:t>
      </w:r>
      <w:r w:rsidRPr="00981D37">
        <w:rPr>
          <w:b w:val="false"/>
          <w:szCs w:val="24"/>
        </w:rPr>
        <w:t>.g. imenovan</w:t>
      </w:r>
      <w:r w:rsidR="00A052B0" w:rsidRPr="00981D37">
        <w:rPr>
          <w:b w:val="false"/>
          <w:szCs w:val="24"/>
        </w:rPr>
        <w:t xml:space="preserve"> je privremeni</w:t>
      </w:r>
      <w:r w:rsidRPr="00981D37">
        <w:rPr>
          <w:b w:val="false"/>
          <w:szCs w:val="24"/>
        </w:rPr>
        <w:t xml:space="preserve"> stečajn</w:t>
      </w:r>
      <w:r w:rsidR="00A052B0" w:rsidRPr="00981D37">
        <w:rPr>
          <w:b w:val="false"/>
          <w:szCs w:val="24"/>
        </w:rPr>
        <w:t>i</w:t>
      </w:r>
      <w:r w:rsidRPr="00981D37">
        <w:rPr>
          <w:b w:val="false"/>
          <w:szCs w:val="24"/>
        </w:rPr>
        <w:t xml:space="preserve"> upravitelj na temelju čl. 84. st. 1. SZ-a, metodom slučajnog odabira, te je  zatim,</w:t>
      </w:r>
      <w:r w:rsidR="003821EF" w:rsidRPr="00981D37">
        <w:rPr>
          <w:b w:val="false"/>
          <w:szCs w:val="24"/>
        </w:rPr>
        <w:t xml:space="preserve"> </w:t>
      </w:r>
      <w:r w:rsidRPr="00981D37">
        <w:rPr>
          <w:b w:val="false"/>
          <w:szCs w:val="24"/>
        </w:rPr>
        <w:t xml:space="preserve">a primjenom </w:t>
      </w:r>
      <w:r w:rsidR="00A06B16">
        <w:rPr>
          <w:b w:val="false"/>
          <w:szCs w:val="24"/>
        </w:rPr>
        <w:t>promjene</w:t>
      </w:r>
      <w:r w:rsidR="003821EF" w:rsidRPr="00981D37">
        <w:rPr>
          <w:b w:val="false"/>
          <w:szCs w:val="24"/>
        </w:rPr>
        <w:t xml:space="preserve"> </w:t>
      </w:r>
      <w:r w:rsidR="000E2DC4" w:rsidRPr="00981D37">
        <w:rPr>
          <w:b w:val="false"/>
          <w:szCs w:val="24"/>
        </w:rPr>
        <w:t>uloge</w:t>
      </w:r>
      <w:r w:rsidRPr="00981D37">
        <w:rPr>
          <w:b w:val="false"/>
          <w:szCs w:val="24"/>
        </w:rPr>
        <w:t>, privremen</w:t>
      </w:r>
      <w:r w:rsidR="00A052B0" w:rsidRPr="00981D37">
        <w:rPr>
          <w:b w:val="false"/>
          <w:szCs w:val="24"/>
        </w:rPr>
        <w:t>i stečajni</w:t>
      </w:r>
      <w:r w:rsidRPr="00981D37">
        <w:rPr>
          <w:b w:val="false"/>
          <w:szCs w:val="24"/>
        </w:rPr>
        <w:t xml:space="preserve"> upravitelj imenovan</w:t>
      </w:r>
      <w:r w:rsidR="00A052B0" w:rsidRPr="00981D37">
        <w:rPr>
          <w:b w:val="false"/>
          <w:szCs w:val="24"/>
        </w:rPr>
        <w:t xml:space="preserve"> stečajnim upraviteljem</w:t>
      </w:r>
      <w:r w:rsidRPr="00981D37">
        <w:rPr>
          <w:b w:val="false"/>
          <w:szCs w:val="24"/>
        </w:rPr>
        <w:t xml:space="preserve"> u ovom otvorenom stečajnom postupku, temeljem čl.85.st.</w:t>
      </w:r>
      <w:r w:rsidR="00FE63DB" w:rsidRPr="00981D37">
        <w:rPr>
          <w:b w:val="false"/>
          <w:szCs w:val="24"/>
        </w:rPr>
        <w:t xml:space="preserve">1. i </w:t>
      </w:r>
      <w:r w:rsidRPr="00981D37">
        <w:rPr>
          <w:b w:val="false"/>
          <w:szCs w:val="24"/>
        </w:rPr>
        <w:t xml:space="preserve">2. SZ-a. </w:t>
      </w:r>
    </w:p>
    <w:p w:rsidRDefault="00FE6736" w:rsidP="00FE6736" w:rsidR="00FE6736" w:rsidRPr="00981D37"/>
    <w:p w:rsidRDefault="00271B17" w:rsidP="00271B17" w:rsidR="00271B17" w:rsidRPr="00981D37">
      <w:p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ab/>
        <w:t xml:space="preserve"> Slijedom svega prethodno iznesenog, a na temelju gore citiranih zakonskih odredbi, riješeno je kao u Izreci ovog rješenja. </w:t>
      </w:r>
    </w:p>
    <w:p w:rsidRDefault="009548A8" w:rsidP="00C059E3" w:rsidR="00535EEB" w:rsidRPr="002132C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ab/>
      </w:r>
    </w:p>
    <w:p w:rsidRDefault="00755AA1" w:rsidP="00535EEB" w:rsidR="00535EEB" w:rsidRPr="002132C6">
      <w:pPr>
        <w:pStyle w:val="Naslov1"/>
        <w:ind w:firstLine="0"/>
        <w:rPr>
          <w:b w:val="false"/>
          <w:szCs w:val="24"/>
        </w:rPr>
      </w:pPr>
      <w:r w:rsidRPr="002132C6">
        <w:rPr>
          <w:b w:val="false"/>
          <w:szCs w:val="24"/>
        </w:rPr>
        <w:t xml:space="preserve">U </w:t>
      </w:r>
      <w:r w:rsidRPr="00ED52ED">
        <w:rPr>
          <w:b w:val="false"/>
          <w:szCs w:val="24"/>
        </w:rPr>
        <w:t xml:space="preserve">Zagreb, </w:t>
      </w:r>
      <w:r w:rsidR="00A17CDC">
        <w:rPr>
          <w:b w:val="false"/>
          <w:szCs w:val="24"/>
        </w:rPr>
        <w:t>7</w:t>
      </w:r>
      <w:r w:rsidR="00535EEB" w:rsidRPr="00ED52ED">
        <w:rPr>
          <w:b w:val="false"/>
          <w:szCs w:val="24"/>
        </w:rPr>
        <w:t xml:space="preserve">. </w:t>
      </w:r>
      <w:r w:rsidR="00A17CDC">
        <w:rPr>
          <w:b w:val="false"/>
          <w:szCs w:val="24"/>
        </w:rPr>
        <w:t>prosinca</w:t>
      </w:r>
      <w:r w:rsidRPr="00ED52ED">
        <w:rPr>
          <w:b w:val="false"/>
          <w:szCs w:val="24"/>
        </w:rPr>
        <w:t xml:space="preserve"> </w:t>
      </w:r>
      <w:r w:rsidRPr="002132C6">
        <w:rPr>
          <w:b w:val="false"/>
          <w:szCs w:val="24"/>
        </w:rPr>
        <w:t>2018</w:t>
      </w:r>
      <w:r w:rsidR="00535EEB" w:rsidRPr="002132C6">
        <w:rPr>
          <w:b w:val="false"/>
          <w:szCs w:val="24"/>
        </w:rPr>
        <w:t>.</w:t>
      </w:r>
    </w:p>
    <w:p w:rsidRDefault="00535EEB" w:rsidP="00535EEB" w:rsidR="00535EEB" w:rsidRPr="00981D37">
      <w:pPr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  <w:t xml:space="preserve">        </w:t>
      </w:r>
    </w:p>
    <w:p w:rsidRDefault="00535EEB" w:rsidP="00535EEB" w:rsidR="00535EEB" w:rsidRPr="00981D37">
      <w:pPr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  <w:t xml:space="preserve">    </w:t>
      </w:r>
      <w:r w:rsidRPr="00981D37">
        <w:rPr>
          <w:rFonts w:hAnsi="Times New Roman" w:ascii="Times New Roman"/>
          <w:szCs w:val="24"/>
        </w:rPr>
        <w:tab/>
        <w:t xml:space="preserve">   </w:t>
      </w:r>
      <w:r w:rsidRPr="00981D37">
        <w:rPr>
          <w:rFonts w:hAnsi="Times New Roman" w:ascii="Times New Roman"/>
          <w:szCs w:val="24"/>
        </w:rPr>
        <w:tab/>
        <w:t xml:space="preserve">      S U D A C:</w:t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  <w:t xml:space="preserve">                      </w:t>
      </w:r>
    </w:p>
    <w:p w:rsidRDefault="00535EEB" w:rsidP="00535EEB" w:rsidR="00535EEB" w:rsidRPr="00981D37">
      <w:pPr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  <w:t xml:space="preserve">    </w:t>
      </w:r>
      <w:r w:rsidRPr="00981D37">
        <w:rPr>
          <w:rFonts w:hAnsi="Times New Roman" w:ascii="Times New Roman"/>
          <w:szCs w:val="24"/>
        </w:rPr>
        <w:tab/>
        <w:t xml:space="preserve"> LUCIJA BUTIGAN</w:t>
      </w:r>
      <w:r w:rsidR="00A867A6">
        <w:rPr>
          <w:rFonts w:hAnsi="Times New Roman" w:ascii="Times New Roman"/>
          <w:szCs w:val="24"/>
        </w:rPr>
        <w:t>,v.r.</w:t>
      </w:r>
    </w:p>
    <w:p w:rsidRDefault="00535EEB" w:rsidP="00535EEB" w:rsidR="00535EEB" w:rsidRPr="00981D37">
      <w:pPr>
        <w:rPr>
          <w:rFonts w:hAnsi="Times New Roman" w:ascii="Times New Roman"/>
          <w:szCs w:val="24"/>
        </w:rPr>
      </w:pPr>
    </w:p>
    <w:p w:rsidRDefault="00535EEB" w:rsidP="00535EEB" w:rsidR="00535EEB" w:rsidRPr="00981D37">
      <w:pPr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UPUTA O PRAVNOM LIJEKU:</w:t>
      </w:r>
    </w:p>
    <w:p w:rsidRDefault="00535EEB" w:rsidP="00535EEB" w:rsidR="00535EEB" w:rsidRPr="00981D37">
      <w:p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Protiv rješenja o otvaranju stečajnog postupka pravo na žalbu ima osoba ovlaštena za</w:t>
      </w:r>
      <w:r w:rsidR="00144B9D">
        <w:rPr>
          <w:rFonts w:hAnsi="Times New Roman" w:ascii="Times New Roman"/>
          <w:szCs w:val="24"/>
        </w:rPr>
        <w:t xml:space="preserve"> zastupanje dužnika po zakonu do</w:t>
      </w:r>
      <w:r w:rsidRPr="00981D37">
        <w:rPr>
          <w:rFonts w:hAnsi="Times New Roman" w:ascii="Times New Roman"/>
          <w:szCs w:val="24"/>
        </w:rPr>
        <w:t xml:space="preserve">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Žalba se podnosi u roku od 8 dana nakon isteka osmog dana od dana objave pismena na Mrežnoj stranici e-oglasnoj ploči suda.</w:t>
      </w:r>
    </w:p>
    <w:p w:rsidRDefault="005958A2" w:rsidP="00535EEB" w:rsidR="005958A2">
      <w:pPr>
        <w:jc w:val="both"/>
        <w:rPr>
          <w:rFonts w:hAnsi="Times New Roman" w:ascii="Times New Roman"/>
          <w:szCs w:val="24"/>
        </w:rPr>
      </w:pPr>
    </w:p>
    <w:p w:rsidRDefault="00A867A6" w:rsidP="00692346" w:rsidR="00A867A6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A867A6" w:rsidP="00C662EE" w:rsidR="00A867A6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FC76E4" w:rsidP="00A867A6" w:rsidR="00FC76E4" w:rsidRPr="002A7EC1">
      <w:pPr>
        <w:pStyle w:val="Odlomakpopisa"/>
        <w:rPr>
          <w:rFonts w:hAnsi="Times New Roman" w:ascii="Times New Roman"/>
        </w:rPr>
      </w:pPr>
    </w:p>
    <w:sectPr w:rsidSect="00D305E1" w:rsidR="00FC76E4" w:rsidRPr="002A7EC1">
      <w:headerReference w:type="default" r:id="rId10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EEB" w:rsidP="00535EEB" w:rsidR="00535EEB">
      <w:r>
        <w:separator/>
      </w:r>
    </w:p>
  </w:endnote>
  <w:endnote w:id="0" w:type="continuationSeparator">
    <w:p w:rsidRDefault="00535EEB" w:rsidP="00535EEB" w:rsidR="00535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EEB" w:rsidP="00535EEB" w:rsidR="00535EEB">
      <w:r>
        <w:separator/>
      </w:r>
    </w:p>
  </w:footnote>
  <w:footnote w:id="0" w:type="continuationSeparator">
    <w:p w:rsidRDefault="00535EEB" w:rsidP="00535EEB" w:rsidR="00535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5537130"/>
      <w:docPartObj>
        <w:docPartGallery w:val="Page Numbers (Top of Page)"/>
        <w:docPartUnique/>
      </w:docPartObj>
    </w:sdtPr>
    <w:sdtEndPr/>
    <w:sdtContent>
      <w:p w:rsidRDefault="00A416C9" w:rsidP="00A416C9" w:rsidR="00A416C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67A6">
          <w:rPr>
            <w:noProof/>
          </w:rPr>
          <w:t>3</w:t>
        </w:r>
        <w:r>
          <w:fldChar w:fldCharType="end"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szCs w:val="24"/>
          </w:rPr>
          <w:t>20. St-</w:t>
        </w:r>
        <w:r w:rsidR="00FA0238">
          <w:rPr>
            <w:rFonts w:hAnsi="Times New Roman" w:ascii="Times New Roman"/>
            <w:szCs w:val="24"/>
          </w:rPr>
          <w:t>5440</w:t>
        </w:r>
        <w:r w:rsidR="006D526B">
          <w:rPr>
            <w:rFonts w:hAnsi="Times New Roman" w:ascii="Times New Roman"/>
            <w:szCs w:val="24"/>
          </w:rPr>
          <w:t>/16</w:t>
        </w:r>
      </w:p>
    </w:sdtContent>
  </w:sdt>
  <w:p w:rsidRDefault="00535EEB" w:rsidR="00535E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37625"/>
    <w:multiLevelType w:val="hybridMultilevel"/>
    <w:tmpl w:val="FBC089BE"/>
    <w:lvl w:tplc="B4E8A538" w:ilvl="0">
      <w:start w:val="7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D5922E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13763A0"/>
    <w:multiLevelType w:val="hybridMultilevel"/>
    <w:tmpl w:val="4E72D9AE"/>
    <w:lvl w:tplc="F3E430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1DC358B"/>
    <w:multiLevelType w:val="hybridMultilevel"/>
    <w:tmpl w:val="2B1AE9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DE64F0"/>
    <w:multiLevelType w:val="hybridMultilevel"/>
    <w:tmpl w:val="E438C5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EEB"/>
    <w:rsid w:val="0002357F"/>
    <w:rsid w:val="00034513"/>
    <w:rsid w:val="00041040"/>
    <w:rsid w:val="00084805"/>
    <w:rsid w:val="00086E81"/>
    <w:rsid w:val="000904B9"/>
    <w:rsid w:val="00097BCE"/>
    <w:rsid w:val="000B0B51"/>
    <w:rsid w:val="000B5222"/>
    <w:rsid w:val="000D0984"/>
    <w:rsid w:val="000D7C1D"/>
    <w:rsid w:val="000E2DC4"/>
    <w:rsid w:val="000F44A6"/>
    <w:rsid w:val="001041FD"/>
    <w:rsid w:val="00107D66"/>
    <w:rsid w:val="00112CAE"/>
    <w:rsid w:val="00134F9B"/>
    <w:rsid w:val="00135363"/>
    <w:rsid w:val="00144B9D"/>
    <w:rsid w:val="00177675"/>
    <w:rsid w:val="001D646F"/>
    <w:rsid w:val="00212FBA"/>
    <w:rsid w:val="002132C6"/>
    <w:rsid w:val="002452B9"/>
    <w:rsid w:val="00256F52"/>
    <w:rsid w:val="0025758D"/>
    <w:rsid w:val="00271B17"/>
    <w:rsid w:val="00273B22"/>
    <w:rsid w:val="002916EE"/>
    <w:rsid w:val="00297989"/>
    <w:rsid w:val="002A7EC1"/>
    <w:rsid w:val="002B4A0D"/>
    <w:rsid w:val="002C1DF7"/>
    <w:rsid w:val="002D6206"/>
    <w:rsid w:val="002E4B60"/>
    <w:rsid w:val="00327D7A"/>
    <w:rsid w:val="00330EF2"/>
    <w:rsid w:val="00333567"/>
    <w:rsid w:val="00343B5E"/>
    <w:rsid w:val="00355E70"/>
    <w:rsid w:val="00363250"/>
    <w:rsid w:val="003821EF"/>
    <w:rsid w:val="003936FD"/>
    <w:rsid w:val="003F4656"/>
    <w:rsid w:val="00414F1C"/>
    <w:rsid w:val="00441812"/>
    <w:rsid w:val="00441C3B"/>
    <w:rsid w:val="00443761"/>
    <w:rsid w:val="00451548"/>
    <w:rsid w:val="00477721"/>
    <w:rsid w:val="00487CD4"/>
    <w:rsid w:val="004A7DF3"/>
    <w:rsid w:val="004C1585"/>
    <w:rsid w:val="004C6B95"/>
    <w:rsid w:val="004D1060"/>
    <w:rsid w:val="004D338B"/>
    <w:rsid w:val="004E5CA7"/>
    <w:rsid w:val="00535E0B"/>
    <w:rsid w:val="00535EEB"/>
    <w:rsid w:val="00543CED"/>
    <w:rsid w:val="00575A9C"/>
    <w:rsid w:val="00586C14"/>
    <w:rsid w:val="005958A2"/>
    <w:rsid w:val="005F0253"/>
    <w:rsid w:val="00611769"/>
    <w:rsid w:val="00616DD6"/>
    <w:rsid w:val="006203B2"/>
    <w:rsid w:val="00620FF8"/>
    <w:rsid w:val="00630557"/>
    <w:rsid w:val="006349A8"/>
    <w:rsid w:val="00641243"/>
    <w:rsid w:val="00666449"/>
    <w:rsid w:val="006A67C8"/>
    <w:rsid w:val="006D0286"/>
    <w:rsid w:val="006D526B"/>
    <w:rsid w:val="0072234E"/>
    <w:rsid w:val="007233BE"/>
    <w:rsid w:val="0075449D"/>
    <w:rsid w:val="00755AA1"/>
    <w:rsid w:val="0075731C"/>
    <w:rsid w:val="0078545B"/>
    <w:rsid w:val="007C0C49"/>
    <w:rsid w:val="007E5DA2"/>
    <w:rsid w:val="007F7B17"/>
    <w:rsid w:val="008357AA"/>
    <w:rsid w:val="00862F77"/>
    <w:rsid w:val="00863973"/>
    <w:rsid w:val="008C665F"/>
    <w:rsid w:val="008C70A5"/>
    <w:rsid w:val="008D596A"/>
    <w:rsid w:val="008F4988"/>
    <w:rsid w:val="00934DC0"/>
    <w:rsid w:val="0094047B"/>
    <w:rsid w:val="009469D0"/>
    <w:rsid w:val="009548A8"/>
    <w:rsid w:val="00963BC9"/>
    <w:rsid w:val="00975EE6"/>
    <w:rsid w:val="00981D37"/>
    <w:rsid w:val="009A67DA"/>
    <w:rsid w:val="009B6CC2"/>
    <w:rsid w:val="009C3449"/>
    <w:rsid w:val="009D05EE"/>
    <w:rsid w:val="009F5DCF"/>
    <w:rsid w:val="00A052B0"/>
    <w:rsid w:val="00A06B16"/>
    <w:rsid w:val="00A177EC"/>
    <w:rsid w:val="00A17CDC"/>
    <w:rsid w:val="00A27B12"/>
    <w:rsid w:val="00A416C9"/>
    <w:rsid w:val="00A867A6"/>
    <w:rsid w:val="00AA089C"/>
    <w:rsid w:val="00AA1695"/>
    <w:rsid w:val="00AA3AB5"/>
    <w:rsid w:val="00AB30EA"/>
    <w:rsid w:val="00AB6DF1"/>
    <w:rsid w:val="00AE3068"/>
    <w:rsid w:val="00AE373D"/>
    <w:rsid w:val="00AE4342"/>
    <w:rsid w:val="00AE6B63"/>
    <w:rsid w:val="00AF25F6"/>
    <w:rsid w:val="00B00688"/>
    <w:rsid w:val="00B00B48"/>
    <w:rsid w:val="00B113BC"/>
    <w:rsid w:val="00B20D51"/>
    <w:rsid w:val="00B26E0E"/>
    <w:rsid w:val="00B73032"/>
    <w:rsid w:val="00B73298"/>
    <w:rsid w:val="00B7463A"/>
    <w:rsid w:val="00B941FF"/>
    <w:rsid w:val="00BB3A3A"/>
    <w:rsid w:val="00BD0D47"/>
    <w:rsid w:val="00BF6AFD"/>
    <w:rsid w:val="00C059E3"/>
    <w:rsid w:val="00C33BDF"/>
    <w:rsid w:val="00C424DE"/>
    <w:rsid w:val="00C72A22"/>
    <w:rsid w:val="00C77416"/>
    <w:rsid w:val="00CC025A"/>
    <w:rsid w:val="00CE0DBA"/>
    <w:rsid w:val="00D03A1A"/>
    <w:rsid w:val="00D21A73"/>
    <w:rsid w:val="00D305E1"/>
    <w:rsid w:val="00D36092"/>
    <w:rsid w:val="00D44D6B"/>
    <w:rsid w:val="00D5268F"/>
    <w:rsid w:val="00D92345"/>
    <w:rsid w:val="00DC0C78"/>
    <w:rsid w:val="00DC4FD4"/>
    <w:rsid w:val="00E07398"/>
    <w:rsid w:val="00E316AF"/>
    <w:rsid w:val="00E45FD8"/>
    <w:rsid w:val="00E75F5F"/>
    <w:rsid w:val="00E86A5B"/>
    <w:rsid w:val="00ED52ED"/>
    <w:rsid w:val="00F15D2F"/>
    <w:rsid w:val="00F56832"/>
    <w:rsid w:val="00FA0238"/>
    <w:rsid w:val="00FB210F"/>
    <w:rsid w:val="00FC76E4"/>
    <w:rsid w:val="00FE63DB"/>
    <w:rsid w:val="00FE6736"/>
    <w:rsid w:val="00FF4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EE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35E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67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67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67A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67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67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EE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35E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67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67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7A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7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7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080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25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53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383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83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47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450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879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328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326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33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4663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St-5440/2016-21</izvorni_sadrzaj>
    <derivirana_varijabla naziv="DomainObject.Oznaka_1">St-5440/2016-21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5440</izvorni_sadrzaj>
    <derivirana_varijabla naziv="DomainObject.Predmet.Broj_1">5440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St-5440/2016</izvorni_sadrzaj>
    <derivirana_varijabla naziv="DomainObject.Predmet.OznakaBroj_1">St-5440/2016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AUTO DIJELOVI GRANEŠINA d.o.o. zastupanog po punomoćniku Davor Baćak</izvorni_sadrzaj>
    <derivirana_varijabla naziv="DomainObject.Predmet.ProtustrankaFormated_1">  AUTO DIJELOVI GRANEŠINA d.o.o. zastupanog po punomoćniku Davor Baćak</derivirana_varijabla>
  </DomainObject.Predmet.ProtustrankaFormated>
  <DomainObject.Predmet.ProtustrankaFormatedOIB>
    <izvorni_sadrzaj>  AUTO DIJELOVI GRANEŠINA d.o.o., OIB 41663079326 zastupanog po punomoćniku Davor Baćak</izvorni_sadrzaj>
    <derivirana_varijabla naziv="DomainObject.Predmet.ProtustrankaFormatedOIB_1">  AUTO DIJELOVI GRANEŠINA d.o.o., OIB 41663079326 zastupanog po punomoćniku Davor Baćak</derivirana_varijabla>
  </DomainObject.Predmet.ProtustrankaFormatedOIB>
  <DomainObject.Predmet.ProtustrankaFormatedWithAdress>
    <izvorni_sadrzaj> AUTO DIJELOVI GRANEŠINA d.o.o., Lešče 6, 10000 Zagreb zastupanog po punomoćniku Davor Baćak</izvorni_sadrzaj>
    <derivirana_varijabla naziv="DomainObject.Predmet.ProtustrankaFormatedWithAdress_1"> AUTO DIJELOVI GRANEŠINA d.o.o., Lešče 6, 10000 Zagreb zastupanog po punomoćniku Davor Baćak</derivirana_varijabla>
  </DomainObject.Predmet.ProtustrankaFormatedWithAdress>
  <DomainObject.Predmet.ProtustrankaFormatedWithAdressOIB>
    <izvorni_sadrzaj> AUTO DIJELOVI GRANEŠINA d.o.o., OIB 41663079326, Lešče 6, 10000 Zagreb zastupanog po punomoćniku Davor Baćak</izvorni_sadrzaj>
    <derivirana_varijabla naziv="DomainObject.Predmet.ProtustrankaFormatedWithAdressOIB_1"> AUTO DIJELOVI GRANEŠINA d.o.o., OIB 41663079326, Lešče 6, 10000 Zagreb zastupanog po punomoćniku Davor Baćak</derivirana_varijabla>
  </DomainObject.Predmet.ProtustrankaFormatedWithAdressOIB>
  <DomainObject.Predmet.ProtustrankaWithAdress>
    <izvorni_sadrzaj>AUTO DIJELOVI GRANEŠINA d.o.o. Lešče 6, 10000 Zagreb</izvorni_sadrzaj>
    <derivirana_varijabla naziv="DomainObject.Predmet.ProtustrankaWithAdress_1">AUTO DIJELOVI GRANEŠINA d.o.o. Lešče 6, 10000 Zagreb</derivirana_varijabla>
  </DomainObject.Predmet.ProtustrankaWithAdress>
  <DomainObject.Predmet.ProtustrankaWithAdressOIB>
    <izvorni_sadrzaj>AUTO DIJELOVI GRANEŠINA d.o.o., OIB 41663079326, Lešče 6, 10000 Zagreb</izvorni_sadrzaj>
    <derivirana_varijabla naziv="DomainObject.Predmet.ProtustrankaWithAdressOIB_1">AUTO DIJELOVI GRANEŠINA d.o.o., OIB 41663079326, Lešče 6, 10000 Zagreb</derivirana_varijabla>
  </DomainObject.Predmet.ProtustrankaWithAdressOIB>
  <DomainObject.Predmet.ProtustrankaNazivFormated>
    <izvorni_sadrzaj>AUTO DIJELOVI GRANEŠINA d.o.o.</izvorni_sadrzaj>
    <derivirana_varijabla naziv="DomainObject.Predmet.ProtustrankaNazivFormated_1">AUTO DIJELOVI GRANEŠINA d.o.o.</derivirana_varijabla>
  </DomainObject.Predmet.ProtustrankaNazivFormated>
  <DomainObject.Predmet.ProtustrankaNazivFormatedOIB>
    <izvorni_sadrzaj>AUTO DIJELOVI GRANEŠINA d.o.o., OIB 41663079326</izvorni_sadrzaj>
    <derivirana_varijabla naziv="DomainObject.Predmet.ProtustrankaNazivFormatedOIB_1">AUTO DIJELOVI GRANEŠINA d.o.o., OIB 41663079326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DIJELOVI GRANEŠINA d.o.o. zastupanog po punomoćniku Davor Baćak</item>
    </izvorni_sadrzaj>
    <derivirana_varijabla naziv="DomainObject.Predmet.ProtuStrankaListFormated_1">
      <item>AUTO DIJELOVI GRANEŠINA d.o.o. zastupanog po punomoćniku Davor Baćak</item>
    </derivirana_varijabla>
  </DomainObject.Predmet.ProtuStrankaListFormated>
  <DomainObject.Predmet.ProtuStrankaListFormatedOIB>
    <izvorni_sadrzaj>
      <item>AUTO DIJELOVI GRANEŠINA d.o.o., OIB 41663079326 zastupanog po punomoćniku Davor Baćak</item>
    </izvorni_sadrzaj>
    <derivirana_varijabla naziv="DomainObject.Predmet.ProtuStrankaListFormatedOIB_1">
      <item>AUTO DIJELOVI GRANEŠINA d.o.o., OIB 41663079326 zastupanog po punomoćniku Davor Baćak</item>
    </derivirana_varijabla>
  </DomainObject.Predmet.ProtuStrankaListFormatedOIB>
  <DomainObject.Predmet.ProtuStrankaListFormatedWithAdress>
    <izvorni_sadrzaj>
      <item>AUTO DIJELOVI GRANEŠINA d.o.o., Lešče 6, 10000 Zagreb zastupanog po punomoćniku Davor Baćak</item>
    </izvorni_sadrzaj>
    <derivirana_varijabla naziv="DomainObject.Predmet.ProtuStrankaListFormatedWithAdress_1">
      <item>AUTO DIJELOVI GRANEŠINA d.o.o., Lešče 6, 10000 Zagreb zastupanog po punomoćniku Davor Baćak</item>
    </derivirana_varijabla>
  </DomainObject.Predmet.ProtuStrankaListFormatedWithAdress>
  <DomainObject.Predmet.ProtuStrankaListFormatedWithAdressOIB>
    <izvorni_sadrzaj>
      <item>AUTO DIJELOVI GRANEŠINA d.o.o., OIB 41663079326, Lešče 6, 10000 Zagreb zastupanog po punomoćniku Davor Baćak</item>
    </izvorni_sadrzaj>
    <derivirana_varijabla naziv="DomainObject.Predmet.ProtuStrankaListFormatedWithAdressOIB_1">
      <item>AUTO DIJELOVI GRANEŠINA d.o.o., OIB 41663079326, Lešče 6, 10000 Zagreb zastupanog po punomoćniku Davor Baćak</item>
    </derivirana_varijabla>
  </DomainObject.Predmet.ProtuStrankaListFormatedWithAdressOIB>
  <DomainObject.Predmet.ProtuStrankaListNazivFormated>
    <izvorni_sadrzaj>
      <item>AUTO DIJELOVI GRANEŠINA d.o.o.</item>
    </izvorni_sadrzaj>
    <derivirana_varijabla naziv="DomainObject.Predmet.ProtuStrankaListNazivFormated_1">
      <item>AUTO DIJELOVI GRANEŠINA d.o.o.</item>
    </derivirana_varijabla>
  </DomainObject.Predmet.ProtuStrankaListNazivFormated>
  <DomainObject.Predmet.ProtuStrankaListNazivFormatedOIB>
    <izvorni_sadrzaj>
      <item>AUTO DIJELOVI GRANEŠINA d.o.o., OIB 41663079326</item>
    </izvorni_sadrzaj>
    <derivirana_varijabla naziv="DomainObject.Predmet.ProtuStrankaListNazivFormatedOIB_1">
      <item>AUTO DIJELOVI GRANEŠINA d.o.o., OIB 41663079326</item>
    </derivirana_varijabla>
  </DomainObject.Predmet.ProtuStrankaListNazivFormatedOIB>
  <DomainObject.Predmet.OstaliListFormated>
    <izvorni_sadrzaj>
      <item>Davor Baćak punomoćnik sudionika u postupku AUTO DIJELOVI GRANEŠINA d.o.o.</item>
    </izvorni_sadrzaj>
    <derivirana_varijabla naziv="DomainObject.Predmet.OstaliListFormated_1">
      <item>Davor Baćak punomoćnik sudionika u postupku AUTO DIJELOVI GRANEŠINA d.o.o.</item>
    </derivirana_varijabla>
  </DomainObject.Predmet.OstaliListFormated>
  <DomainObject.Predmet.OstaliListFormatedOIB>
    <izvorni_sadrzaj>
      <item>Davor Baćak, OIB 22046550941 punomoćnik sudionika u postupku AUTO DIJELOVI GRANEŠINA d.o.o.</item>
    </izvorni_sadrzaj>
    <derivirana_varijabla naziv="DomainObject.Predmet.OstaliListFormatedOIB_1">
      <item>Davor Baćak, OIB 22046550941 punomoćnik sudionika u postupku AUTO DIJELOVI GRANEŠINA d.o.o.</item>
    </derivirana_varijabla>
  </DomainObject.Predmet.OstaliListFormatedOIB>
  <DomainObject.Predmet.OstaliListFormatedWithAdress>
    <izvorni_sadrzaj>
      <item>Davor Baćak, Europska Avenija 6, 31000 Osijek punomoćnik sudionika u postupku AUTO DIJELOVI GRANEŠINA d.o.o.</item>
    </izvorni_sadrzaj>
    <derivirana_varijabla naziv="DomainObject.Predmet.OstaliListFormatedWithAdress_1">
      <item>Davor Baćak, Europska Avenija 6, 31000 Osijek punomoćnik sudionika u postupku AUTO DIJELOVI GRANEŠINA d.o.o.</item>
    </derivirana_varijabla>
  </DomainObject.Predmet.OstaliListFormatedWithAdress>
  <DomainObject.Predmet.OstaliListFormatedWithAdressOIB>
    <izvorni_sadrzaj>
      <item>Davor Baćak, OIB 22046550941, Europska Avenija 6, 31000 Osijek punomoćnik sudionika u postupku AUTO DIJELOVI GRANEŠINA d.o.o.</item>
    </izvorni_sadrzaj>
    <derivirana_varijabla naziv="DomainObject.Predmet.OstaliListFormatedWithAdressOIB_1">
      <item>Davor Baćak, OIB 22046550941, Europska Avenija 6, 31000 Osijek punomoćnik sudionika u postupku AUTO DIJELOVI GRANEŠINA d.o.o.</item>
    </derivirana_varijabla>
  </DomainObject.Predmet.OstaliListFormatedWithAdressOIB>
  <DomainObject.Predmet.OstaliListNazivFormated>
    <izvorni_sadrzaj>
      <item>Davor Baćak</item>
    </izvorni_sadrzaj>
    <derivirana_varijabla naziv="DomainObject.Predmet.OstaliListNazivFormated_1">
      <item>Davor Baćak</item>
    </derivirana_varijabla>
  </DomainObject.Predmet.OstaliListNazivFormated>
  <DomainObject.Predmet.OstaliListNazivFormatedOIB>
    <izvorni_sadrzaj>
      <item>Davor Baćak, OIB 22046550941</item>
    </izvorni_sadrzaj>
    <derivirana_varijabla naziv="DomainObject.Predmet.OstaliListNazivFormatedOIB_1">
      <item>Davor Baćak, OIB 22046550941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>St-5440/2016-21</izvorni_sadrzaj>
    <derivirana_varijabla naziv="DomainObject.PoslovniBrojDokumenta_1">St-5440/2016-21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DIJELOVI GRANEŠINA d.o.o.</izvorni_sadrzaj>
    <derivirana_varijabla naziv="DomainObject.Predmet.ProtustrankaIDrugi_1">AUTO DIJELOVI GRANEŠINA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DIJELOVI GRANEŠINA d.o.o., OIB 41663079326, Lešče 6, 10000 Zagreb</izvorni_sadrzaj>
    <derivirana_varijabla naziv="DomainObject.Predmet.ProtustrankaIDrugiAdressOIB_1">AUTO DIJELOVI GRANEŠINA d.o.o., OIB 41663079326, Lešče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DIJELOVI GRANEŠINA d.o.o.</item>
      <item>Davor Baćak</item>
    </izvorni_sadrzaj>
    <derivirana_varijabla naziv="DomainObject.Predmet.SudioniciListNaziv_1">
      <item>FINA Regionalni centar Zagreb</item>
      <item>AUTO DIJELOVI GRANEŠINA d.o.o.</item>
      <item>Davor Baćak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 DIJELOVI GRANEŠINA d.o.o., OIB 41663079326, Lešče 6,10000 Zagreb</item>
      <item>Davor Baćak, OIB 22046550941, Europska Avenija 6,31000 Osijek</item>
    </izvorni_sadrzaj>
    <derivirana_varijabla naziv="DomainObject.Predmet.SudioniciListAdressOIB_1">
      <item>FINA Regionalni centar Zagreb, OIB 85821130368, Trg svibanjskih žrtava 1995. br. 1,10000 Zagreb</item>
      <item>AUTO DIJELOVI GRANEŠINA d.o.o., OIB 41663079326, Lešče 6,10000 Zagreb</item>
      <item>Davor Baćak, OIB 22046550941, Europska Avenija 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41663079326</item>
      <item>, OIB 22046550941</item>
    </izvorni_sadrzaj>
    <derivirana_varijabla naziv="DomainObject.Predmet.SudioniciListNazivOIB_1">
      <item>, OIB 85821130368</item>
      <item>, OIB 41663079326</item>
      <item>, OIB 22046550941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20. kolovoza 2018.</izvorni_sadrzaj>
    <derivirana_varijabla naziv="DomainObject.PredzadnjaOdlukaIzPredmeta.DatumDonosenjaOdluke_1">20. kolovoza 2018.</derivirana_varijabla>
  </DomainObject.PredzadnjaOdlukaIzPredmeta.DatumDonosenjaOdluke>
  <DomainObject.PredzadnjaOdlukaIzPredmeta.Oznaka>
    <izvorni_sadrzaj>St-5440/2016-18</izvorni_sadrzaj>
    <derivirana_varijabla naziv="DomainObject.PredzadnjaOdlukaIzPredmeta.Oznaka_1">St-5440/2016-18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1107</properties:Words>
  <properties:Characters>6274</properties:Characters>
  <properties:Lines>140</properties:Lines>
  <properties:Paragraphs>39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2018-12-06T12:37:00Z</dcterms:created>
  <dc:creator>Monika Grbac</dc:creator>
  <cp:lastModifiedBy>Monika Grbac</cp:lastModifiedBy>
  <cp:lastPrinted>2018-12-07T06:07:00Z</cp:lastPrinted>
  <dcterms:modified xmlns:xsi="http://www.w3.org/2001/XMLSchema-instance" xsi:type="dcterms:W3CDTF">2018-12-07T06:07:00Z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St-5440/2016-21 / Odluka - Rješenje - otvaranje stečajnog postupka (st-5440-16 AUTO DIJELOVI GRANEŠINA.docx)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