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0894" w14:paraId="756089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6455" w:rsidP="00CA6455" w:rsidR="00CA6455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St-1337/2016-3.</w:t>
      </w: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  <w:b/>
        </w:rPr>
      </w:pPr>
    </w:p>
    <w:p w:rsidRDefault="00CA6455" w:rsidP="00CA6455" w:rsidR="00CA64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CA6455" w:rsidP="00CA6455" w:rsidR="00CA6455">
      <w:pPr>
        <w:jc w:val="center"/>
        <w:rPr>
          <w:rFonts w:cs="Arial" w:hAnsi="Arial" w:ascii="Arial"/>
          <w:b/>
        </w:rPr>
      </w:pPr>
    </w:p>
    <w:p w:rsidRDefault="00CA6455" w:rsidP="00CA6455" w:rsidR="00CA64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CA6455" w:rsidP="00CA6455" w:rsidR="00CA6455">
      <w:pPr>
        <w:jc w:val="center"/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ZELENA LIVADA j.d.o.o. za trgovinu iz Velikog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79, MBS 010089915, OIB 49572808870, dana 08. ožujka 2017. godine  </w:t>
      </w: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CA6455" w:rsidP="00CA6455" w:rsidR="00CA645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ZELENA LIVADA j.d.o.o. za trgovinu iz Velikog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79, MBS 010089915, OIB 49572808870.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NADA RELJIĆ iz Slavonskog Borda,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 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ZELENA LIVADA j.d.o.o. za trgovinu iz Velikog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79, MBS 010089915, OIB 49572808870.</w:t>
      </w:r>
    </w:p>
    <w:p w:rsidRDefault="00CA6455" w:rsidP="00CA6455" w:rsidR="00CA645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08. ožujka 2017. godine u 07,40 sati</w:t>
      </w:r>
      <w:r>
        <w:rPr>
          <w:rFonts w:cs="Arial" w:hAnsi="Arial" w:ascii="Arial"/>
        </w:rPr>
        <w:t>, kada je ovo rješenje objavljeno na e-oglasnoj ploči ovoga suda.</w:t>
      </w:r>
    </w:p>
    <w:p w:rsidRDefault="00CA6455" w:rsidP="00CA6455" w:rsidR="00CA645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CA6455" w:rsidP="00CA6455" w:rsidR="00CA645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CA6455" w:rsidP="00CA6455" w:rsidR="00CA64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St-1337/2016-2., koji je objavljen na mrežnoj stranici e-oglasna ploča Trgovačkog suda u Bjelovaru 06. rujna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A6455" w:rsidP="00CA6455" w:rsidR="00CA645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455" w:rsidP="00CA6455" w:rsidR="00CA64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CA6455" w:rsidP="00CA6455" w:rsidR="00CA64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08. ožujka 2017. godine</w:t>
      </w:r>
    </w:p>
    <w:p w:rsidRDefault="00CA6455" w:rsidP="00CA6455" w:rsidR="00CA6455">
      <w:pPr>
        <w:rPr>
          <w:rFonts w:cs="Arial" w:hAnsi="Arial" w:ascii="Arial"/>
          <w:b/>
        </w:rPr>
      </w:pPr>
    </w:p>
    <w:p w:rsidRDefault="00CA6455" w:rsidP="00CA6455" w:rsidR="00CA645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  <w:bookmarkStart w:name="_GoBack" w:id="0"/>
      <w:bookmarkEnd w:id="0"/>
    </w:p>
    <w:p w:rsidRDefault="00CA6455" w:rsidP="00CA6455" w:rsidR="00CA645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CA6455" w:rsidP="00CA6455" w:rsidR="00CA6455">
      <w:pPr>
        <w:ind w:firstLine="4111"/>
        <w:jc w:val="both"/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A6455" w:rsidP="00CA6455" w:rsidR="00CA64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08.03.2017.g.</w:t>
      </w:r>
    </w:p>
    <w:p w:rsidRDefault="00CA6455" w:rsidP="00CA6455" w:rsidR="00CA6455">
      <w:pPr>
        <w:rPr>
          <w:rFonts w:cs="Arial" w:hAnsi="Arial" w:ascii="Arial"/>
        </w:rPr>
      </w:pPr>
    </w:p>
    <w:p w:rsidRDefault="00CA6455" w:rsidP="00CA6455" w:rsidR="00CA645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455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29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St-1337/2016-3</izvorni_sadrzaj>
    <derivirana_varijabla naziv="DomainObject.Oznaka_1">St-1337/2016-3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LIVADA jednostavno društvo s ograničenom odgovornošću za trgovinu zastupanog po punomoćniku Suzana Radić</izvorni_sadrzaj>
    <derivirana_varijabla naziv="DomainObject.Predmet.ProtustrankaFormated_1">  ZELENA LIVADA jednostavno društvo s ograničenom odgovornošću za trgovinu zastupanog po punomoćniku Suzana Radić</derivirana_varijabla>
  </DomainObject.Predmet.ProtustrankaFormated>
  <DomainObject.Predmet.ProtustrankaFormatedOIB>
    <izvorni_sadrzaj>  ZELENA LIVADA jednostavno društvo s ograničenom odgovornošću za trgovinu, OIB 49572808870 zastupanog po punomoćniku Suzana Radić</izvorni_sadrzaj>
    <derivirana_varijabla naziv="DomainObject.Predmet.ProtustrankaFormatedOIB_1">  ZELENA LIVADA jednostavno društvo s ograničenom odgovornošću za trgovinu, OIB 49572808870 zastupanog po punomoćniku Suzana Radić</derivirana_varijabla>
  </DomainObject.Predmet.ProtustrankaFormatedOIB>
  <DomainObject.Predmet.ProtustrankaFormatedWithAdress>
    <izvorni_sadrzaj> ZELENA LIVADA jednostavno društvo s ograničenom odgovornošću za trgovinu, Veliki Pašijan 79, 43280 Veliki Pašijan zastupanog po punomoćniku Suzana Radić</izvorni_sadrzaj>
    <derivirana_varijabla naziv="DomainObject.Predmet.ProtustrankaFormatedWithAdress_1"> ZELENA LIVADA jednostavno društvo s ograničenom odgovornošću za trgovinu, Veliki Pašijan 79, 43280 Veliki Pašijan zastupanog po punomoćniku Suzana Radić</derivirana_varijabla>
  </DomainObject.Predmet.ProtustrankaFormatedWithAdress>
  <DomainObject.Predmet.ProtustrankaFormatedWithAdressOIB>
    <izvorni_sadrzaj> ZELENA LIVADA jednostavno društvo s ograničenom odgovornošću za trgovinu, OIB 49572808870, Veliki Pašijan 79, 43280 Veliki Pašijan zastupanog po punomoćniku Suzana Radić</izvorni_sadrzaj>
    <derivirana_varijabla naziv="DomainObject.Predmet.ProtustrankaFormatedWithAdressOIB_1"> ZELENA LIVADA jednostavno društvo s ograničenom odgovornošću za trgovinu, OIB 49572808870, Veliki Pašijan 79, 43280 Veliki Pašijan zastupanog po punomoćniku Suzana Radić</derivirana_varijabla>
  </DomainObject.Predmet.ProtustrankaFormatedWithAdressOIB>
  <DomainObject.Predmet.ProtustrankaWithAdress>
    <izvorni_sadrzaj>ZELENA LIVADA jednostavno društvo s ograničenom odgovornošću za trgovinu Veliki Pašijan 79, 43280 Veliki Pašijan</izvorni_sadrzaj>
    <derivirana_varijabla naziv="DomainObject.Predmet.ProtustrankaWithAdress_1">ZELENA LIVADA jednostavno društvo s ograničenom odgovornošću za trgovinu Veliki Pašijan 79, 43280 Veliki Pašijan</derivirana_varijabla>
  </DomainObject.Predmet.ProtustrankaWithAdress>
  <DomainObject.Predmet.ProtustrankaWithAdressOIB>
    <izvorni_sadrzaj>ZELENA LIVADA jednostavno društvo s ograničenom odgovornošću za trgovinu, OIB 49572808870, Veliki Pašijan 79, 43280 Veliki Pašijan</izvorni_sadrzaj>
    <derivirana_varijabla naziv="DomainObject.Predmet.ProtustrankaWithAdressOIB_1">ZELENA LIVADA jednostavno društvo s ograničenom odgovornošću za trgovinu, OIB 49572808870, Veliki Pašijan 79, 43280 Veliki Pašijan</derivirana_varijabla>
  </DomainObject.Predmet.ProtustrankaWithAdressOIB>
  <DomainObject.Predmet.ProtustrankaNazivFormated>
    <izvorni_sadrzaj>ZELENA LIVADA jednostavno društvo s ograničenom odgovornošću za trgovinu</izvorni_sadrzaj>
    <derivirana_varijabla naziv="DomainObject.Predmet.ProtustrankaNazivFormated_1">ZELENA LIVADA jednostavno društvo s ograničenom odgovornošću za trgovinu</derivirana_varijabla>
  </DomainObject.Predmet.ProtustrankaNazivFormated>
  <DomainObject.Predmet.ProtustrankaNazivFormatedOIB>
    <izvorni_sadrzaj>ZELENA LIVADA jednostavno društvo s ograničenom odgovornošću za trgovinu, OIB 49572808870</izvorni_sadrzaj>
    <derivirana_varijabla naziv="DomainObject.Predmet.ProtustrankaNazivFormatedOIB_1">ZELENA LIVADA jednostavno društvo s ograničenom odgovornošću za trgovinu, OIB 49572808870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ZELENA LIVADA jednostavno društvo s ograničenom odgovornošću za trgovinu zastupanog po punomoćniku Suzana Radić</item>
    </izvorni_sadrzaj>
    <derivirana_varijabla naziv="DomainObject.Predmet.ProtuStrankaListFormated_1">
      <item>ZELENA LIVADA jednostavno društvo s ograničenom odgovornošću za trgovinu zastupanog po punomoćniku Suzana Radić</item>
    </derivirana_varijabla>
  </DomainObject.Predmet.ProtuStrankaListFormated>
  <DomainObject.Predmet.ProtuStrankaListFormatedOIB>
    <izvorni_sadrzaj>
      <item>ZELENA LIVADA jednostavno društvo s ograničenom odgovornošću za trgovinu, OIB 49572808870 zastupanog po punomoćniku Suzana Radić</item>
    </izvorni_sadrzaj>
    <derivirana_varijabla naziv="DomainObject.Predmet.ProtuStrankaListFormatedOIB_1">
      <item>ZELENA LIVADA jednostavno društvo s ograničenom odgovornošću za trgovinu, OIB 49572808870 zastupanog po punomoćniku Suzana Radić</item>
    </derivirana_varijabla>
  </DomainObject.Predmet.ProtuStrankaListFormatedOIB>
  <DomainObject.Predmet.ProtuStrankaListFormatedWithAdress>
    <izvorni_sadrzaj>
      <item>ZELENA LIVADA jednostavno društvo s ograničenom odgovornošću za trgovinu, Veliki Pašijan 79, 43280 Veliki Pašijan zastupanog po punomoćniku Suzana Radić</item>
    </izvorni_sadrzaj>
    <derivirana_varijabla naziv="DomainObject.Predmet.ProtuStrankaListFormatedWithAdress_1">
      <item>ZELENA LIVADA jednostavno društvo s ograničenom odgovornošću za trgovinu, Veliki Pašijan 79, 43280 Veliki Pašijan zastupanog po punomoćniku Suzana Radić</item>
    </derivirana_varijabla>
  </DomainObject.Predmet.ProtuStrankaListFormatedWithAdress>
  <DomainObject.Predmet.ProtuStrankaListFormatedWithAdressOIB>
    <izvorni_sadrzaj>
      <item>ZELENA LIVADA jednostavno društvo s ograničenom odgovornošću za trgovinu, OIB 49572808870, Veliki Pašijan 79, 43280 Veliki Pašijan zastupanog po punomoćniku Suzana Radić</item>
    </izvorni_sadrzaj>
    <derivirana_varijabla naziv="DomainObject.Predmet.ProtuStrankaListFormatedWithAdressOIB_1">
      <item>ZELENA LIVADA jednostavno društvo s ograničenom odgovornošću za trgovinu, OIB 49572808870, Veliki Pašijan 79, 43280 Veliki Pašijan zastupanog po punomoćniku Suzana Radić</item>
    </derivirana_varijabla>
  </DomainObject.Predmet.ProtuStrankaListFormatedWithAdressOIB>
  <DomainObject.Predmet.ProtuStrankaListNazivFormated>
    <izvorni_sadrzaj>
      <item>ZELENA LIVADA jednostavno društvo s ograničenom odgovornošću za trgovinu</item>
    </izvorni_sadrzaj>
    <derivirana_varijabla naziv="DomainObject.Predmet.ProtuStrankaListNazivFormated_1">
      <item>ZELENA LIVADA jednostavno društvo s ograničenom odgovornošću za trgovinu</item>
    </derivirana_varijabla>
  </DomainObject.Predmet.ProtuStrankaListNazivFormated>
  <DomainObject.Predmet.ProtuStrankaListNazivFormatedOIB>
    <izvorni_sadrzaj>
      <item>ZELENA LIVADA jednostavno društvo s ograničenom odgovornošću za trgovinu, OIB 49572808870</item>
    </izvorni_sadrzaj>
    <derivirana_varijabla naziv="DomainObject.Predmet.ProtuStrankaListNazivFormatedOIB_1">
      <item>ZELENA LIVADA jednostavno društvo s ograničenom odgovornošću za trgovinu, OIB 49572808870</item>
    </derivirana_varijabla>
  </DomainObject.Predmet.ProtuStrankaListNazivFormatedOIB>
  <DomainObject.Predmet.OstaliListFormated>
    <izvorni_sadrzaj>
      <item>Suzana Radić punomoćnik sudionika u postupku ZELENA LIVADA jednostavno društvo s ograničenom odgovornošću za trgovinu</item>
    </izvorni_sadrzaj>
    <derivirana_varijabla naziv="DomainObject.Predmet.OstaliListFormated_1">
      <item>Suzana Radić punomoćnik sudionika u postupku ZELENA LIVADA jednostavno društvo s ograničenom odgovornošću za trgovinu</item>
    </derivirana_varijabla>
  </DomainObject.Predmet.OstaliListFormated>
  <DomainObject.Predmet.OstaliListFormatedOIB>
    <izvorni_sadrzaj>
      <item>Suzana Radić, OIB 97418987432 punomoćnik sudionika u postupku ZELENA LIVADA jednostavno društvo s ograničenom odgovornošću za trgovinu</item>
    </izvorni_sadrzaj>
    <derivirana_varijabla naziv="DomainObject.Predmet.OstaliListFormatedOIB_1">
      <item>Suzana Radić, OIB 97418987432 punomoćnik sudionika u postupku ZELENA LIVADA jednostavno društvo s ograničenom odgovornošću za trgovinu</item>
    </derivirana_varijabla>
  </DomainObject.Predmet.OstaliListFormatedOIB>
  <DomainObject.Predmet.OstaliListFormatedWithAdress>
    <izvorni_sadrzaj>
      <item>Suzana Radić, Lađevac 24, 35430 Lađevac punomoćnik sudionika u postupku ZELENA LIVADA jednostavno društvo s ograničenom odgovornošću za trgovinu</item>
    </izvorni_sadrzaj>
    <derivirana_varijabla naziv="DomainObject.Predmet.OstaliListFormatedWithAdress_1">
      <item>Suzana Radić, Lađevac 24, 35430 Lađevac punomoćnik sudionika u postupku ZELENA LIVADA jednostavno društvo s ograničenom odgovornošću za trgovinu</item>
    </derivirana_varijabla>
  </DomainObject.Predmet.OstaliListFormatedWithAdress>
  <DomainObject.Predmet.OstaliListFormatedWithAdressOIB>
    <izvorni_sadrzaj>
      <item>Suzana Radić, OIB 97418987432, Lađevac 24, 35430 Lađevac punomoćnik sudionika u postupku ZELENA LIVADA jednostavno društvo s ograničenom odgovornošću za trgovinu</item>
    </izvorni_sadrzaj>
    <derivirana_varijabla naziv="DomainObject.Predmet.OstaliListFormatedWithAdressOIB_1">
      <item>Suzana Radić, OIB 97418987432, Lađevac 24, 35430 Lađevac punomoćnik sudionika u postupku ZELENA LIVADA jednostavno društvo s ograničenom odgovornošću za trgovinu</item>
    </derivirana_varijabla>
  </DomainObject.Predmet.OstaliListFormatedWithAdressOIB>
  <DomainObject.Predmet.OstaliListNazivFormated>
    <izvorni_sadrzaj>
      <item>Suzana Radić</item>
    </izvorni_sadrzaj>
    <derivirana_varijabla naziv="DomainObject.Predmet.OstaliListNazivFormated_1">
      <item>Suzana Radić</item>
    </derivirana_varijabla>
  </DomainObject.Predmet.OstaliListNazivFormated>
  <DomainObject.Predmet.OstaliListNazivFormatedOIB>
    <izvorni_sadrzaj>
      <item>Suzana Radić, OIB 97418987432</item>
    </izvorni_sadrzaj>
    <derivirana_varijabla naziv="DomainObject.Predmet.OstaliListNazivFormatedOIB_1">
      <item>Suzana Radić, OIB 97418987432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St-1337/2016-3</izvorni_sadrzaj>
    <derivirana_varijabla naziv="DomainObject.PoslovniBrojDokumenta_1">St-1337/2016-3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ZELENA LIVADA jednostavno društvo s ograničenom odgovornošću za trgovinu</izvorni_sadrzaj>
    <derivirana_varijabla naziv="DomainObject.Predmet.ProtustrankaIDrugi_1">ZELENA LIVADA jednostavno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ZELENA LIVADA jednostavno društvo s ograničenom odgovornošću za trgovinu, OIB 49572808870, Veliki Pašijan 79, 43280 Veliki Pašijan</izvorni_sadrzaj>
    <derivirana_varijabla naziv="DomainObject.Predmet.ProtustrankaIDrugiAdressOIB_1">ZELENA LIVADA jednostavno društvo s ograničenom odgovornošću za trgovinu, OIB 49572808870, Veliki Pašijan 79, 43280 Veliki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ZELENA LIVADA jednostavno društvo s ograničenom odgovornošću za trgovinu</item>
      <item>Suzana Radić</item>
    </izvorni_sadrzaj>
    <derivirana_varijabla naziv="DomainObject.Predmet.SudioniciListNaziv_1">
      <item>FINA, RC ZAGREB, Podružnica Bjelovar</item>
      <item>ZELENA LIVADA jednostavno društvo s ograničenom odgovornošću za trgovinu</item>
      <item>Suzana Radić</item>
    </derivirana_varijabla>
  </DomainObject.Predmet.SudioniciListNaziv>
  <DomainObject.Predmet.SudioniciListAdressOIB>
    <izvorni_sadrzaj>
      <item>FINA, RC ZAGREB, Podružnica Bjelovar, OIB 85821130368, F. Supila 4,43000 Bjelovar</item>
      <item>ZELENA LIVADA jednostavno društvo s ograničenom odgovornošću za trgovinu, OIB 49572808870, Veliki Pašijan 79,43280 Veliki Pašijan</item>
      <item>Suzana Radić, OIB 97418987432, Lađevac 24,35430 Lađevac</item>
    </izvorni_sadrzaj>
    <derivirana_varijabla naziv="DomainObject.Predmet.SudioniciListAdressOIB_1">
      <item>FINA, RC ZAGREB, Podružnica Bjelovar, OIB 85821130368, F. Supila 4,43000 Bjelovar</item>
      <item>ZELENA LIVADA jednostavno društvo s ograničenom odgovornošću za trgovinu, OIB 49572808870, Veliki Pašijan 79,43280 Veliki Pašijan</item>
      <item>Suzana Radić, OIB 97418987432, Lađevac 24,35430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9629D-A990-4A44-A568-7D9EC7156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711</properties:Words>
  <properties:Characters>3805</properties:Characters>
  <properties:Lines>99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2017-03-08T06:43:00Z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St-1337/2016-3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