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8159" w14:paraId="34e8159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735817">
        <w:t>6</w:t>
      </w:r>
      <w:r w:rsidR="00EE4ECA">
        <w:t>71</w:t>
      </w:r>
      <w:r w:rsidR="00E94D82">
        <w:t>/1</w:t>
      </w:r>
      <w:r w:rsidR="00735817">
        <w:t>6</w:t>
      </w:r>
      <w:r w:rsidR="00E94D82">
        <w:t>-1</w:t>
      </w:r>
      <w:r w:rsidR="00EE4ECA">
        <w:t>5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EE4ECA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EE4ECA">
        <w:t xml:space="preserve">REDUKCIJA d.o.o. za graditeljstvo, trgovinu i ispitivanje građevinskih materijala, </w:t>
      </w:r>
      <w:proofErr w:type="spellStart"/>
      <w:r w:rsidR="00EE4ECA">
        <w:t>Samatovci</w:t>
      </w:r>
      <w:proofErr w:type="spellEnd"/>
      <w:r w:rsidR="00EE4ECA">
        <w:t xml:space="preserve">, Đure </w:t>
      </w:r>
      <w:proofErr w:type="spellStart"/>
      <w:r w:rsidR="00EE4ECA">
        <w:t>Salaja</w:t>
      </w:r>
      <w:proofErr w:type="spellEnd"/>
      <w:r w:rsidR="00EE4ECA">
        <w:t xml:space="preserve"> 15, MBS: 030055850, OIB: 38705115627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735817">
        <w:t>9</w:t>
      </w:r>
      <w:r w:rsidR="00E94D82">
        <w:t xml:space="preserve">. </w:t>
      </w:r>
      <w:r w:rsidR="00735817">
        <w:t>kolovoza</w:t>
      </w:r>
      <w:r w:rsidR="008D6901">
        <w:t xml:space="preserve">  </w:t>
      </w:r>
      <w:r w:rsidR="008D6901" w:rsidRPr="005D1548">
        <w:t xml:space="preserve">2016.   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EE4ECA">
        <w:t xml:space="preserve">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BF1A8F" w:rsidRPr="00BB13AD">
      <w:pPr>
        <w:pStyle w:val="Tijeloteksta"/>
      </w:pPr>
      <w:r>
        <w:tab/>
      </w:r>
    </w:p>
    <w:p w:rsidRDefault="00735817" w:rsidP="009D3ECF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EE4ECA">
        <w:rPr>
          <w:bCs/>
        </w:rPr>
        <w:t xml:space="preserve">Borisu Ljubanoviću dr. sc. iz Osijeka, Šetalište </w:t>
      </w:r>
      <w:proofErr w:type="spellStart"/>
      <w:r w:rsidR="00EE4ECA">
        <w:rPr>
          <w:bCs/>
        </w:rPr>
        <w:t>K.F</w:t>
      </w:r>
      <w:proofErr w:type="spellEnd"/>
      <w:r w:rsidR="00EE4ECA">
        <w:rPr>
          <w:bCs/>
        </w:rPr>
        <w:t xml:space="preserve">. </w:t>
      </w:r>
      <w:proofErr w:type="spellStart"/>
      <w:r w:rsidR="00EE4ECA">
        <w:rPr>
          <w:bCs/>
        </w:rPr>
        <w:t>Šepera</w:t>
      </w:r>
      <w:proofErr w:type="spellEnd"/>
      <w:r w:rsidR="00EE4ECA">
        <w:rPr>
          <w:bCs/>
        </w:rPr>
        <w:t xml:space="preserve"> 8c</w:t>
      </w:r>
      <w:r w:rsidR="00E94D82">
        <w:t xml:space="preserve">, OIB </w:t>
      </w:r>
      <w:r w:rsidR="00EE4ECA">
        <w:t>1</w:t>
      </w:r>
      <w:r w:rsidR="009D3ECF">
        <w:t>9</w:t>
      </w:r>
      <w:r>
        <w:t>3</w:t>
      </w:r>
      <w:r w:rsidR="00EE4ECA">
        <w:t>11655846</w:t>
      </w:r>
      <w:r w:rsidR="00E94D82">
        <w:t>, odobrava se na ime nagrade i na ime naknade troškova</w:t>
      </w:r>
      <w:r w:rsidR="00F20170">
        <w:t xml:space="preserve"> iznos od 3.</w:t>
      </w:r>
      <w:r>
        <w:t>0</w:t>
      </w:r>
      <w:r w:rsidR="00F20170">
        <w:t xml:space="preserve">00,00 kn bruto, za obnašanje dužnosti privremenog stečajnog upravitelja nad stečajnim dužnikom </w:t>
      </w:r>
      <w:r w:rsidR="00EE4ECA">
        <w:t xml:space="preserve">REDUKCIJA d.o.o. za graditeljstvo, trgovinu i ispitivanje građevinskih materijala, </w:t>
      </w:r>
      <w:proofErr w:type="spellStart"/>
      <w:r w:rsidR="00EE4ECA">
        <w:t>Samatovci</w:t>
      </w:r>
      <w:proofErr w:type="spellEnd"/>
      <w:r w:rsidR="00EE4ECA">
        <w:t xml:space="preserve">, Đure </w:t>
      </w:r>
      <w:proofErr w:type="spellStart"/>
      <w:r w:rsidR="00EE4ECA">
        <w:t>Salaja</w:t>
      </w:r>
      <w:proofErr w:type="spellEnd"/>
      <w:r w:rsidR="00EE4ECA">
        <w:t xml:space="preserve"> 15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EE4ECA">
        <w:rPr>
          <w:bCs/>
        </w:rPr>
        <w:t>Borisa Ljubanović dr. sc. z Osijeka</w:t>
      </w:r>
      <w:r w:rsidR="00747DCE">
        <w:t>, IBAN: HR</w:t>
      </w:r>
      <w:r w:rsidR="00EE4ECA">
        <w:t>2423600003111336145</w:t>
      </w:r>
      <w:r w:rsidR="00747DCE">
        <w:t xml:space="preserve">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735817">
        <w:t>272-6</w:t>
      </w:r>
      <w:r w:rsidR="00EE4ECA">
        <w:t>71</w:t>
      </w:r>
      <w:r w:rsidR="00735817">
        <w:t xml:space="preserve">-2016 i razliku s </w:t>
      </w:r>
      <w:proofErr w:type="spellStart"/>
      <w:r w:rsidR="00735817">
        <w:t>kontovnika</w:t>
      </w:r>
      <w:proofErr w:type="spellEnd"/>
      <w:r w:rsidR="00735817">
        <w:t xml:space="preserve"> </w:t>
      </w:r>
      <w:r w:rsidR="009D3ECF">
        <w:t>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35817">
        <w:rPr>
          <w:bCs/>
        </w:rPr>
        <w:t>6</w:t>
      </w:r>
      <w:r w:rsidR="00EE4ECA">
        <w:rPr>
          <w:bCs/>
        </w:rPr>
        <w:t>71</w:t>
      </w:r>
      <w:r>
        <w:rPr>
          <w:bCs/>
        </w:rPr>
        <w:t>/1</w:t>
      </w:r>
      <w:r w:rsidR="00735817">
        <w:rPr>
          <w:bCs/>
        </w:rPr>
        <w:t>6</w:t>
      </w:r>
      <w:r>
        <w:rPr>
          <w:bCs/>
        </w:rPr>
        <w:t>-</w:t>
      </w:r>
      <w:r w:rsidR="00735817">
        <w:rPr>
          <w:bCs/>
        </w:rPr>
        <w:t>7</w:t>
      </w:r>
      <w:r>
        <w:rPr>
          <w:bCs/>
        </w:rPr>
        <w:t xml:space="preserve"> od </w:t>
      </w:r>
      <w:r w:rsidR="00735817">
        <w:rPr>
          <w:bCs/>
        </w:rPr>
        <w:t>4</w:t>
      </w:r>
      <w:r>
        <w:rPr>
          <w:bCs/>
        </w:rPr>
        <w:t xml:space="preserve">. </w:t>
      </w:r>
      <w:r w:rsidR="00735817">
        <w:rPr>
          <w:bCs/>
        </w:rPr>
        <w:t>svibnja</w:t>
      </w:r>
      <w:r>
        <w:rPr>
          <w:bCs/>
        </w:rPr>
        <w:t xml:space="preserve"> 2016. godine pokrenut je prethodni postupak nad dužnikom </w:t>
      </w:r>
      <w:r w:rsidR="00EE4ECA">
        <w:t xml:space="preserve">REDUKCIJA d.o.o. za graditeljstvo, trgovinu i ispitivanje građevinskih materijala, </w:t>
      </w:r>
      <w:proofErr w:type="spellStart"/>
      <w:r w:rsidR="00EE4ECA">
        <w:t>Samatovci</w:t>
      </w:r>
      <w:proofErr w:type="spellEnd"/>
      <w:r w:rsidR="00EE4ECA">
        <w:t xml:space="preserve">, Đure </w:t>
      </w:r>
      <w:proofErr w:type="spellStart"/>
      <w:r w:rsidR="00EE4ECA">
        <w:t>Salaja</w:t>
      </w:r>
      <w:proofErr w:type="spellEnd"/>
      <w:r w:rsidR="00EE4ECA">
        <w:t xml:space="preserve"> 15</w:t>
      </w:r>
      <w:r>
        <w:rPr>
          <w:bCs/>
        </w:rPr>
        <w:t xml:space="preserve">. </w:t>
      </w:r>
      <w:r w:rsidR="00426373">
        <w:rPr>
          <w:bCs/>
        </w:rPr>
        <w:t xml:space="preserve">Istim rješenjem imenovan je privremeni </w:t>
      </w:r>
      <w:r>
        <w:rPr>
          <w:bCs/>
        </w:rPr>
        <w:t xml:space="preserve">stečajni upravitelj </w:t>
      </w:r>
      <w:r w:rsidR="00EE4ECA">
        <w:rPr>
          <w:bCs/>
        </w:rPr>
        <w:t>Boris Ljubanović dr. sc. z Osijeka</w:t>
      </w:r>
      <w:r w:rsidR="007C7336">
        <w:t>,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9D3ECF" w:rsidP="00916CB5" w:rsidR="009D3EC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BF1A8F" w:rsidP="00BF1A8F" w:rsidR="00BF1A8F">
      <w:pPr>
        <w:jc w:val="right"/>
      </w:pPr>
      <w:r>
        <w:t>13 St-</w:t>
      </w:r>
      <w:r w:rsidR="00EE4ECA">
        <w:t>671</w:t>
      </w:r>
      <w:r>
        <w:t>/1</w:t>
      </w:r>
      <w:r w:rsidR="00735817">
        <w:t>6</w:t>
      </w:r>
      <w:r>
        <w:t>-1</w:t>
      </w:r>
      <w:r w:rsidR="00EE4ECA">
        <w:t>5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EE4ECA">
        <w:rPr>
          <w:bCs/>
        </w:rPr>
        <w:t>9</w:t>
      </w:r>
      <w:r>
        <w:rPr>
          <w:bCs/>
        </w:rPr>
        <w:t xml:space="preserve">. </w:t>
      </w:r>
      <w:r w:rsidR="007C7336">
        <w:rPr>
          <w:bCs/>
        </w:rPr>
        <w:t>lipnja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EE4ECA">
        <w:rPr>
          <w:bCs/>
        </w:rPr>
        <w:t>16</w:t>
      </w:r>
      <w:r>
        <w:rPr>
          <w:bCs/>
        </w:rPr>
        <w:t xml:space="preserve">. </w:t>
      </w:r>
      <w:r w:rsidR="00EE4ECA">
        <w:rPr>
          <w:bCs/>
        </w:rPr>
        <w:t>lip</w:t>
      </w:r>
      <w:r w:rsidR="007C7336">
        <w:rPr>
          <w:bCs/>
        </w:rPr>
        <w:t>nja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735817">
        <w:t>9</w:t>
      </w:r>
      <w:r>
        <w:t xml:space="preserve">. </w:t>
      </w:r>
      <w:r w:rsidR="00735817">
        <w:t>kolovoza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D3ECF" w:rsidP="009A6857" w:rsidR="009A6857">
      <w:pPr>
        <w:pStyle w:val="Tijeloteksta"/>
        <w:jc w:val="left"/>
      </w:pPr>
      <w:r>
        <w:t>Vesna Štajduhar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proofErr w:type="spellStart"/>
      <w:r w:rsidR="00EE4ECA">
        <w:rPr>
          <w:bCs/>
        </w:rPr>
        <w:t>dr.sc</w:t>
      </w:r>
      <w:proofErr w:type="spellEnd"/>
      <w:r w:rsidR="00EE4ECA">
        <w:rPr>
          <w:bCs/>
        </w:rPr>
        <w:t>. Boris Ljubanović, Osijek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C7336">
        <w:t>15/9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EBE" w:rsidR="00E30EBE">
      <w:r>
        <w:separator/>
      </w:r>
    </w:p>
  </w:endnote>
  <w:endnote w:id="0" w:type="continuationSeparator">
    <w:p w:rsidRDefault="00E30EBE" w:rsidR="00E30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EBE" w:rsidR="00E30EBE">
      <w:r>
        <w:separator/>
      </w:r>
    </w:p>
  </w:footnote>
  <w:footnote w:id="0" w:type="continuationSeparator">
    <w:p w:rsidRDefault="00E30EBE" w:rsidR="00E30E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4398B"/>
    <w:rsid w:val="00047C36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6373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817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336"/>
    <w:rsid w:val="007E26A2"/>
    <w:rsid w:val="007E4D9D"/>
    <w:rsid w:val="007E56A4"/>
    <w:rsid w:val="007F1960"/>
    <w:rsid w:val="007F2222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3ECF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AF6A8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0EB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4ECA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C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7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C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7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REDUKCIJA d.o.o. za graditeljstvo, trgovinu i ispitivanje građevinskih materijala</izvorni_sadrzaj>
    <derivirana_varijabla naziv="DomainObject.Predmet.ProtustrankaFormated_1">  REDUKCIJA d.o.o. za graditeljstvo, trgovinu i ispitivanje građevinskih materijala</derivirana_varijabla>
  </DomainObject.Predmet.ProtustrankaFormated>
  <DomainObject.Predmet.ProtustrankaFormatedOIB>
    <izvorni_sadrzaj>  REDUKCIJA d.o.o. za graditeljstvo, trgovinu i ispitivanje građevinskih materijala, OIB 38705115627</izvorni_sadrzaj>
    <derivirana_varijabla naziv="DomainObject.Predmet.ProtustrankaFormatedOIB_1">  REDUKCIJA d.o.o. za graditeljstvo, trgovinu i ispitivanje građevinskih materijala, OIB 38705115627</derivirana_varijabla>
  </DomainObject.Predmet.ProtustrankaFormatedOIB>
  <DomainObject.Predmet.ProtustrankaFormatedWithAdress>
    <izvorni_sadrzaj> REDUKCIJA d.o.o. za graditeljstvo, trgovinu i ispitivanje građevinskih materijala, Đure Salaja 15, 31222 Samatovci</izvorni_sadrzaj>
    <derivirana_varijabla naziv="DomainObject.Predmet.ProtustrankaFormatedWithAdress_1"> REDUKCIJA d.o.o. za graditeljstvo, trgovinu i ispitivanje građevinskih materijala, Đure Salaja 15, 31222 Samatovci</derivirana_varijabla>
  </DomainObject.Predmet.ProtustrankaFormatedWithAdress>
  <DomainObject.Predmet.ProtustrankaFormatedWithAdressOIB>
    <izvorni_sadrzaj> REDUKCIJA d.o.o. za graditeljstvo, trgovinu i ispitivanje građevinskih materijala, OIB 38705115627, Đure Salaja 15, 31222 Samatovci</izvorni_sadrzaj>
    <derivirana_varijabla naziv="DomainObject.Predmet.ProtustrankaFormatedWithAdressOIB_1"> REDUKCIJA d.o.o. za graditeljstvo, trgovinu i ispitivanje građevinskih materijala, OIB 38705115627, Đure Salaja 15, 31222 Samatovci</derivirana_varijabla>
  </DomainObject.Predmet.ProtustrankaFormatedWithAdressOIB>
  <DomainObject.Predmet.ProtustrankaWithAdress>
    <izvorni_sadrzaj>REDUKCIJA d.o.o. za graditeljstvo, trgovinu i ispitivanje građevinskih materijala Đure Salaja 15, 31222 Samatovci</izvorni_sadrzaj>
    <derivirana_varijabla naziv="DomainObject.Predmet.ProtustrankaWithAdress_1">REDUKCIJA d.o.o. za graditeljstvo, trgovinu i ispitivanje građevinskih materijala Đure Salaja 15, 31222 Samatovci</derivirana_varijabla>
  </DomainObject.Predmet.ProtustrankaWithAdress>
  <DomainObject.Predmet.ProtustrankaWithAdressOIB>
    <izvorni_sadrzaj>REDUKCIJA d.o.o. za graditeljstvo, trgovinu i ispitivanje građevinskih materijala, OIB 38705115627, Đure Salaja 15, 31222 Samatovci</izvorni_sadrzaj>
    <derivirana_varijabla naziv="DomainObject.Predmet.ProtustrankaWithAdressOIB_1">REDUKCIJA d.o.o. za graditeljstvo, trgovinu i ispitivanje građevinskih materijala, OIB 38705115627, Đure Salaja 15, 31222 Samatovci</derivirana_varijabla>
  </DomainObject.Predmet.ProtustrankaWithAdressOIB>
  <DomainObject.Predmet.ProtustrankaNazivFormated>
    <izvorni_sadrzaj>REDUKCIJA d.o.o. za graditeljstvo, trgovinu i ispitivanje građevinskih materijala</izvorni_sadrzaj>
    <derivirana_varijabla naziv="DomainObject.Predmet.ProtustrankaNazivFormated_1">REDUKCIJA d.o.o. za graditeljstvo, trgovinu i ispitivanje građevinskih materijala</derivirana_varijabla>
  </DomainObject.Predmet.ProtustrankaNazivFormated>
  <DomainObject.Predmet.ProtustrankaNazivFormatedOIB>
    <izvorni_sadrzaj>REDUKCIJA d.o.o. za graditeljstvo, trgovinu i ispitivanje građevinskih materijala, OIB 38705115627</izvorni_sadrzaj>
    <derivirana_varijabla naziv="DomainObject.Predmet.ProtustrankaNazivFormatedOIB_1">REDUKCIJA d.o.o. za graditeljstvo, trgovinu i ispitivanje građevinskih materijala, OIB 38705115627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REDUKCIJA d.o.o. za graditeljstvo, trgovinu i ispitivanje građevinskih materijala</item>
    </izvorni_sadrzaj>
    <derivirana_varijabla naziv="DomainObject.Predmet.ProtuStrankaListFormated_1">
      <item>REDUKCIJA d.o.o. za graditeljstvo, trgovinu i ispitivanje građevinskih materijala</item>
    </derivirana_varijabla>
  </DomainObject.Predmet.ProtuStrankaListFormated>
  <DomainObject.Predmet.ProtuStrankaListFormatedOIB>
    <izvorni_sadrzaj>
      <item>REDUKCIJA d.o.o. za graditeljstvo, trgovinu i ispitivanje građevinskih materijala, OIB 38705115627</item>
    </izvorni_sadrzaj>
    <derivirana_varijabla naziv="DomainObject.Predmet.ProtuStrankaListFormatedOIB_1">
      <item>REDUKCIJA d.o.o. za graditeljstvo, trgovinu i ispitivanje građevinskih materijala, OIB 38705115627</item>
    </derivirana_varijabla>
  </DomainObject.Predmet.ProtuStrankaListFormatedOIB>
  <DomainObject.Predmet.ProtuStrankaListFormatedWithAdress>
    <izvorni_sadrzaj>
      <item>REDUKCIJA d.o.o. za graditeljstvo, trgovinu i ispitivanje građevinskih materijala, Đure Salaja 15, 31222 Samatovci</item>
    </izvorni_sadrzaj>
    <derivirana_varijabla naziv="DomainObject.Predmet.ProtuStrankaListFormatedWithAdress_1">
      <item>REDUKCIJA d.o.o. za graditeljstvo, trgovinu i ispitivanje građevinskih materijala, Đure Salaja 15, 31222 Samatovci</item>
    </derivirana_varijabla>
  </DomainObject.Predmet.ProtuStrankaListFormatedWithAdress>
  <DomainObject.Predmet.ProtuStrankaListFormatedWithAdressOIB>
    <izvorni_sadrzaj>
      <item>REDUKCIJA d.o.o. za graditeljstvo, trgovinu i ispitivanje građevinskih materijala, OIB 38705115627, Đure Salaja 15, 31222 Samatovci</item>
    </izvorni_sadrzaj>
    <derivirana_varijabla naziv="DomainObject.Predmet.ProtuStrankaListFormatedWithAdressOIB_1">
      <item>REDUKCIJA d.o.o. za graditeljstvo, trgovinu i ispitivanje građevinskih materijala, OIB 38705115627, Đure Salaja 15, 31222 Samatovci</item>
    </derivirana_varijabla>
  </DomainObject.Predmet.ProtuStrankaListFormatedWithAdressOIB>
  <DomainObject.Predmet.ProtuStrankaListNazivFormated>
    <izvorni_sadrzaj>
      <item>REDUKCIJA d.o.o. za graditeljstvo, trgovinu i ispitivanje građevinskih materijala</item>
    </izvorni_sadrzaj>
    <derivirana_varijabla naziv="DomainObject.Predmet.ProtuStrankaListNazivFormated_1">
      <item>REDUKCIJA d.o.o. za graditeljstvo, trgovinu i ispitivanje građevinskih materijala</item>
    </derivirana_varijabla>
  </DomainObject.Predmet.ProtuStrankaListNazivFormated>
  <DomainObject.Predmet.ProtuStrankaListNazivFormatedOIB>
    <izvorni_sadrzaj>
      <item>REDUKCIJA d.o.o. za graditeljstvo, trgovinu i ispitivanje građevinskih materijala, OIB 38705115627</item>
    </izvorni_sadrzaj>
    <derivirana_varijabla naziv="DomainObject.Predmet.ProtuStrankaListNazivFormatedOIB_1">
      <item>REDUKCIJA d.o.o. za graditeljstvo, trgovinu i ispitivanje građevinskih materijala, OIB 38705115627</item>
    </derivirana_varijabla>
  </DomainObject.Predmet.ProtuStrankaListNazivFormatedOIB>
  <DomainObject.Predmet.OstaliListFormated>
    <izvorni_sadrzaj>
      <item>Boris Ljubanović</item>
    </izvorni_sadrzaj>
    <derivirana_varijabla naziv="DomainObject.Predmet.OstaliListFormated_1">
      <item>Boris Ljubanović</item>
    </derivirana_varijabla>
  </DomainObject.Predmet.OstaliListFormated>
  <DomainObject.Predmet.OstaliListFormatedOIB>
    <izvorni_sadrzaj>
      <item>Boris Ljubanović</item>
    </izvorni_sadrzaj>
    <derivirana_varijabla naziv="DomainObject.Predmet.OstaliListFormatedOIB_1">
      <item>Boris Ljubanović</item>
    </derivirana_varijabla>
  </DomainObject.Predmet.OstaliListFormatedOIB>
  <DomainObject.Predmet.OstaliListFormatedWithAdress>
    <izvorni_sadrzaj>
      <item>Boris Ljubanović</item>
    </izvorni_sadrzaj>
    <derivirana_varijabla naziv="DomainObject.Predmet.OstaliListFormatedWithAdress_1">
      <item>Boris Ljubanović</item>
    </derivirana_varijabla>
  </DomainObject.Predmet.OstaliListFormatedWithAdress>
  <DomainObject.Predmet.OstaliListFormatedWithAdressOIB>
    <izvorni_sadrzaj>
      <item>Boris Ljubanović</item>
    </izvorni_sadrzaj>
    <derivirana_varijabla naziv="DomainObject.Predmet.OstaliListFormatedWithAdressOIB_1">
      <item>Boris Ljubanović</item>
    </derivirana_varijabla>
  </DomainObject.Predmet.OstaliListFormatedWithAdressOIB>
  <DomainObject.Predmet.OstaliListNazivFormated>
    <izvorni_sadrzaj>
      <item>Boris Ljubanović</item>
    </izvorni_sadrzaj>
    <derivirana_varijabla naziv="DomainObject.Predmet.OstaliListNazivFormated_1">
      <item>Boris Ljubanović</item>
    </derivirana_varijabla>
  </DomainObject.Predmet.OstaliListNazivFormated>
  <DomainObject.Predmet.OstaliListNazivFormatedOIB>
    <izvorni_sadrzaj>
      <item>Boris Ljubanović</item>
    </izvorni_sadrzaj>
    <derivirana_varijabla naziv="DomainObject.Predmet.OstaliListNazivFormatedOIB_1">
      <item>Boris Ljubanović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REDUKCIJA d.o.o. za graditeljstvo, trgovinu i ispitivanje građevinskih materijala</izvorni_sadrzaj>
    <derivirana_varijabla naziv="DomainObject.Predmet.ProtustrankaIDrugi_1">REDUKCIJA d.o.o. za graditeljstvo, trgovinu i ispitivanje građevinskih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REDUKCIJA d.o.o. za graditeljstvo, trgovinu i ispitivanje građevinskih materijala, OIB 38705115627, Đure Salaja 15, 31222 Samatovci</izvorni_sadrzaj>
    <derivirana_varijabla naziv="DomainObject.Predmet.ProtustrankaIDrugiAdressOIB_1">REDUKCIJA d.o.o. za graditeljstvo, trgovinu i ispitivanje građevinskih materijala, OIB 38705115627, Đure Salaja 15, 31222 Samatovci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26. srpnja 2016.</izvorni_sadrzaj>
    <derivirana_varijabla naziv="DomainObject.Predmet.OdlukaRjesenje.DatumPravomocnosti_1">26. srpnja 2016.</derivirana_varijabla>
  </DomainObject.Predmet.OdlukaRjesenje.DatumPravomocnosti>
  <DomainObject.Predmet.OdlukaRjesenje.Oznaka>
    <izvorni_sadrzaj>St-671/2016-14</izvorni_sadrzaj>
    <derivirana_varijabla naziv="DomainObject.Predmet.OdlukaRjesenje.Oznaka_1">St-671/2016-14</derivirana_varijabla>
  </DomainObject.Predmet.OdlukaRjesenje.Oznaka>
  <DomainObject.Predmet.SudioniciListNaziv>
    <izvorni_sadrzaj>
      <item>FINA RC OSIJEK</item>
      <item>REDUKCIJA d.o.o. za graditeljstvo, trgovinu i ispitivanje građevinskih materijala</item>
      <item>Boris Ljubanović</item>
    </izvorni_sadrzaj>
    <derivirana_varijabla naziv="DomainObject.Predmet.SudioniciListNaziv_1">
      <item>FINA RC OSIJEK</item>
      <item>REDUKCIJA d.o.o. za graditeljstvo, trgovinu i ispitivanje građevinskih materijala</item>
      <item>Boris Ljubanović</item>
    </derivirana_varijabla>
  </DomainObject.Predmet.SudioniciListNaziv>
  <DomainObject.Predmet.SudioniciListAdressOIB>
    <izvorni_sadrzaj>
      <item>FINA RC OSIJEK, OIB 85821130368</item>
      <item>REDUKCIJA d.o.o. za graditeljstvo, trgovinu i ispitivanje građevinskih materijala, OIB 38705115627, Đure Salaja 15,31222 Samatovci</item>
      <item>Boris Ljubanović</item>
    </izvorni_sadrzaj>
    <derivirana_varijabla naziv="DomainObject.Predmet.SudioniciListAdressOIB_1">
      <item>FINA RC OSIJEK, OIB 85821130368</item>
      <item>REDUKCIJA d.o.o. za graditeljstvo, trgovinu i ispitivanje građevinskih materijala, OIB 38705115627, Đure Salaja 15,31222 Samatovci</item>
      <item>Boris Ljubanović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38705115627</item>
      <item>, OIB null</item>
    </izvorni_sadrzaj>
    <derivirana_varijabla naziv="DomainObject.Predmet.SudioniciListNazivOIB_1">
      <item>, OIB 85821130368</item>
      <item>, OIB 38705115627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FCABD-155F-4E1F-8E64-99387C043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2531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2016-08-09T10:13:00Z</dcterms:created>
  <dc:creator>hermanj</dc:creator>
  <cp:lastModifiedBy>Vesna Štajduhar</cp:lastModifiedBy>
  <cp:lastPrinted>2016-08-09T07:51:00Z</cp:lastPrinted>
  <dcterms:modified xmlns:xsi="http://www.w3.org/2001/XMLSchema-instance" xsi:type="dcterms:W3CDTF">2016-08-09T10:14:00Z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