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e288" w14:paraId="4e7e288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 xml:space="preserve">Posl. br. </w:t>
      </w:r>
      <w:r w:rsidR="00502BB2">
        <w:rPr>
          <w:b/>
          <w:sz w:val="22"/>
          <w:szCs w:val="22"/>
        </w:rPr>
        <w:t>18 St-174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502BB2">
        <w:rPr>
          <w:b/>
          <w:sz w:val="22"/>
          <w:szCs w:val="22"/>
        </w:rPr>
        <w:t>6</w:t>
      </w:r>
      <w:r w:rsidRPr="00FE484E">
        <w:rPr>
          <w:b/>
          <w:sz w:val="22"/>
          <w:szCs w:val="22"/>
        </w:rPr>
        <w:t>-</w:t>
      </w:r>
      <w:r w:rsidR="002D5D9F">
        <w:rPr>
          <w:b/>
          <w:sz w:val="22"/>
          <w:szCs w:val="22"/>
        </w:rPr>
        <w:t>65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AB6208" w:rsidP="00DC3620" w:rsidR="00DC3620" w:rsidRPr="00DC362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sucu tog suda </w:t>
      </w:r>
      <w:r w:rsidR="00502BB2">
        <w:rPr>
          <w:sz w:val="22"/>
          <w:szCs w:val="22"/>
        </w:rPr>
        <w:t>Katarini Franković</w:t>
      </w:r>
      <w:r w:rsidRPr="00FE484E">
        <w:rPr>
          <w:sz w:val="22"/>
          <w:szCs w:val="22"/>
        </w:rPr>
        <w:t xml:space="preserve">, kao sucu pojedincu, </w:t>
      </w:r>
      <w:r w:rsidR="009C437F">
        <w:rPr>
          <w:sz w:val="22"/>
          <w:szCs w:val="22"/>
        </w:rPr>
        <w:t>u stečajnom postupku nad</w:t>
      </w:r>
      <w:r w:rsidR="006A4510" w:rsidRPr="00FE484E">
        <w:rPr>
          <w:sz w:val="22"/>
          <w:szCs w:val="22"/>
        </w:rPr>
        <w:t xml:space="preserve"> dužnikom</w:t>
      </w:r>
      <w:r w:rsidR="00D76FF6" w:rsidRPr="00FE484E">
        <w:rPr>
          <w:sz w:val="22"/>
          <w:szCs w:val="22"/>
        </w:rPr>
        <w:t xml:space="preserve"> </w:t>
      </w:r>
      <w:r w:rsidR="00502BB2" w:rsidRPr="00502BB2">
        <w:rPr>
          <w:sz w:val="22"/>
          <w:szCs w:val="22"/>
        </w:rPr>
        <w:t>PULIĆ d.o.o. za trgovinu, ugostiteljstvo i usluge "u stečaju", Močići, Dobrota 18, MBS: 090018823, OIB: 40684962960, zastupanog po stečajnom upravitelju Milanu Ljubičić, Kolan, Šimuni 142, OIB: 87161295116</w:t>
      </w:r>
      <w:r w:rsidR="0029150F">
        <w:rPr>
          <w:sz w:val="22"/>
          <w:szCs w:val="22"/>
        </w:rPr>
        <w:t xml:space="preserve">, dana </w:t>
      </w:r>
      <w:r w:rsidR="002D5D9F">
        <w:rPr>
          <w:sz w:val="22"/>
          <w:szCs w:val="22"/>
        </w:rPr>
        <w:t>20</w:t>
      </w:r>
      <w:r w:rsidR="0029150F">
        <w:rPr>
          <w:sz w:val="22"/>
          <w:szCs w:val="22"/>
        </w:rPr>
        <w:t xml:space="preserve">. </w:t>
      </w:r>
      <w:r w:rsidR="002D5D9F">
        <w:rPr>
          <w:sz w:val="22"/>
          <w:szCs w:val="22"/>
        </w:rPr>
        <w:t>listopad</w:t>
      </w:r>
      <w:r w:rsidR="00AB6208">
        <w:rPr>
          <w:sz w:val="22"/>
          <w:szCs w:val="22"/>
        </w:rPr>
        <w:t xml:space="preserve">a </w:t>
      </w:r>
      <w:r w:rsidR="0029150F">
        <w:rPr>
          <w:sz w:val="22"/>
          <w:szCs w:val="22"/>
        </w:rPr>
        <w:t>201</w:t>
      </w:r>
      <w:r w:rsidR="00502BB2">
        <w:rPr>
          <w:sz w:val="22"/>
          <w:szCs w:val="22"/>
        </w:rPr>
        <w:t>7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647AF7" w:rsidP="00647AF7" w:rsidR="00647AF7" w:rsidRPr="00647AF7">
      <w:pPr>
        <w:jc w:val="both"/>
        <w:rPr>
          <w:sz w:val="22"/>
          <w:szCs w:val="22"/>
        </w:rPr>
      </w:pPr>
      <w:r w:rsidRPr="00647AF7">
        <w:rPr>
          <w:sz w:val="22"/>
          <w:szCs w:val="22"/>
        </w:rPr>
        <w:t xml:space="preserve">Nalaže se Financijskoj agenciji vraćanje novčanih sredstava uplaćenih s osnova jamčevine (za identifikator </w:t>
      </w:r>
      <w:r>
        <w:rPr>
          <w:sz w:val="22"/>
          <w:szCs w:val="22"/>
        </w:rPr>
        <w:t>nadmetanja 2947, ID predmeta prodaje 2010</w:t>
      </w:r>
      <w:r w:rsidRPr="00647AF7">
        <w:rPr>
          <w:sz w:val="22"/>
          <w:szCs w:val="22"/>
        </w:rPr>
        <w:t xml:space="preserve">) Ponuditelju </w:t>
      </w:r>
      <w:r w:rsidR="002D5D9F">
        <w:rPr>
          <w:sz w:val="22"/>
          <w:szCs w:val="22"/>
        </w:rPr>
        <w:t>VINKO PEČANIĆ</w:t>
      </w:r>
      <w:r w:rsidRPr="00647AF7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2D5D9F">
        <w:rPr>
          <w:sz w:val="22"/>
          <w:szCs w:val="22"/>
        </w:rPr>
        <w:t>Lipik, Frankopanska 17</w:t>
      </w:r>
      <w:r>
        <w:rPr>
          <w:sz w:val="22"/>
          <w:szCs w:val="22"/>
        </w:rPr>
        <w:t xml:space="preserve">, OIB: </w:t>
      </w:r>
      <w:r w:rsidR="002D5D9F">
        <w:rPr>
          <w:sz w:val="22"/>
          <w:szCs w:val="22"/>
        </w:rPr>
        <w:t>03918439681</w:t>
      </w:r>
      <w:r>
        <w:rPr>
          <w:sz w:val="22"/>
          <w:szCs w:val="22"/>
        </w:rPr>
        <w:t xml:space="preserve">, u iznosu od </w:t>
      </w:r>
      <w:r w:rsidR="002D5D9F">
        <w:rPr>
          <w:sz w:val="22"/>
          <w:szCs w:val="22"/>
        </w:rPr>
        <w:t>26.950,00 kn na račun broj HR3923600003237242942 kod Zagrebačke banke d.d., dok preostali iznos u visini 53.900,00 kuna prenese kao jamčevinu za sudjelovanje na II dražbi pod brojem 4717.</w:t>
      </w:r>
    </w:p>
    <w:p w:rsidRDefault="00647AF7" w:rsidP="00647AF7" w:rsidR="00647AF7" w:rsidRPr="00647AF7">
      <w:pPr>
        <w:jc w:val="both"/>
        <w:rPr>
          <w:sz w:val="22"/>
          <w:szCs w:val="22"/>
        </w:rPr>
      </w:pPr>
    </w:p>
    <w:p w:rsidRDefault="00647AF7" w:rsidP="00647AF7" w:rsidR="00647AF7" w:rsidRPr="00647AF7">
      <w:pPr>
        <w:rPr>
          <w:sz w:val="22"/>
          <w:szCs w:val="22"/>
        </w:rPr>
      </w:pPr>
    </w:p>
    <w:p w:rsidRDefault="00647AF7" w:rsidP="00647AF7" w:rsidR="00647AF7" w:rsidRPr="00647AF7">
      <w:pPr>
        <w:jc w:val="center"/>
        <w:rPr>
          <w:b/>
          <w:sz w:val="22"/>
          <w:szCs w:val="22"/>
        </w:rPr>
      </w:pPr>
      <w:r w:rsidRPr="00647AF7">
        <w:rPr>
          <w:b/>
          <w:sz w:val="22"/>
          <w:szCs w:val="22"/>
        </w:rPr>
        <w:t>Obrazloženje</w:t>
      </w:r>
    </w:p>
    <w:p w:rsidRDefault="00647AF7" w:rsidP="00647AF7" w:rsidR="00647AF7" w:rsidRPr="00647AF7">
      <w:pPr>
        <w:rPr>
          <w:sz w:val="22"/>
          <w:szCs w:val="22"/>
        </w:rPr>
      </w:pPr>
    </w:p>
    <w:p w:rsidRDefault="00647AF7" w:rsidP="00E16B1E" w:rsidR="00647AF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D5D9F">
        <w:rPr>
          <w:sz w:val="22"/>
          <w:szCs w:val="22"/>
        </w:rPr>
        <w:t xml:space="preserve">Podneskom Financijske agencije </w:t>
      </w:r>
      <w:r>
        <w:rPr>
          <w:sz w:val="22"/>
          <w:szCs w:val="22"/>
        </w:rPr>
        <w:t>sud je obaviješten da je ista zaprimila zahtjev za povrat uplaćene jamčevine</w:t>
      </w:r>
      <w:r w:rsidR="004B1439">
        <w:rPr>
          <w:sz w:val="22"/>
          <w:szCs w:val="22"/>
        </w:rPr>
        <w:t xml:space="preserve"> od strane </w:t>
      </w:r>
      <w:r w:rsidR="002D5D9F">
        <w:rPr>
          <w:sz w:val="22"/>
          <w:szCs w:val="22"/>
        </w:rPr>
        <w:t>Vinko Pečanić</w:t>
      </w:r>
      <w:r w:rsidR="004B1439">
        <w:rPr>
          <w:sz w:val="22"/>
          <w:szCs w:val="22"/>
        </w:rPr>
        <w:t xml:space="preserve">, te da je evidentirana uplaćena jamčevina uplatitelja </w:t>
      </w:r>
      <w:r w:rsidR="002D5D9F" w:rsidRPr="002D5D9F">
        <w:rPr>
          <w:sz w:val="22"/>
          <w:szCs w:val="22"/>
        </w:rPr>
        <w:t>VINKO PEČANIĆ, Lipik, Frankopanska 17, OIB: 03918439681</w:t>
      </w:r>
      <w:r w:rsidR="004B1439" w:rsidRPr="004B1439">
        <w:rPr>
          <w:sz w:val="22"/>
          <w:szCs w:val="22"/>
        </w:rPr>
        <w:t>, u iznosu od 80.850,00 kn</w:t>
      </w:r>
      <w:r w:rsidR="004B1439">
        <w:rPr>
          <w:sz w:val="22"/>
          <w:szCs w:val="22"/>
        </w:rPr>
        <w:t xml:space="preserve"> dana 2</w:t>
      </w:r>
      <w:r w:rsidR="002D5D9F">
        <w:rPr>
          <w:sz w:val="22"/>
          <w:szCs w:val="22"/>
        </w:rPr>
        <w:t>4</w:t>
      </w:r>
      <w:r w:rsidR="004B1439">
        <w:rPr>
          <w:sz w:val="22"/>
          <w:szCs w:val="22"/>
        </w:rPr>
        <w:t>.07.2017.g.za ID prodaje predmeta 2010</w:t>
      </w:r>
      <w:r w:rsidR="00E16B1E">
        <w:rPr>
          <w:sz w:val="22"/>
          <w:szCs w:val="22"/>
        </w:rPr>
        <w:t>.</w:t>
      </w:r>
    </w:p>
    <w:p w:rsidRDefault="00795100" w:rsidP="00E16B1E" w:rsidR="00795100">
      <w:pPr>
        <w:jc w:val="both"/>
        <w:rPr>
          <w:sz w:val="22"/>
          <w:szCs w:val="22"/>
        </w:rPr>
      </w:pPr>
    </w:p>
    <w:p w:rsidRDefault="00795100" w:rsidP="00E16B1E" w:rsidR="0079510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Podneskom je Vinko Pečanić zatražio od suda povrat dijela uplaćene jamčevine u iznosu od </w:t>
      </w:r>
      <w:r w:rsidRPr="00795100">
        <w:rPr>
          <w:sz w:val="22"/>
          <w:szCs w:val="22"/>
        </w:rPr>
        <w:t>26.950,00 kn na račun broj HR3923600003237242942 kod Zagrebačke banke d.d.</w:t>
      </w:r>
      <w:r w:rsidRPr="00795100">
        <w:t xml:space="preserve"> </w:t>
      </w:r>
      <w:r w:rsidRPr="00795100">
        <w:rPr>
          <w:sz w:val="22"/>
          <w:szCs w:val="22"/>
        </w:rPr>
        <w:t>dok preostali iznos u visini 53.900,00 kuna prenese kao jamčevinu za sudjelovanje na II dražbi pod brojem 4717</w:t>
      </w:r>
      <w:r>
        <w:rPr>
          <w:sz w:val="22"/>
          <w:szCs w:val="22"/>
        </w:rPr>
        <w:t>.</w:t>
      </w:r>
    </w:p>
    <w:p w:rsidRDefault="004B1439" w:rsidP="00647AF7" w:rsidR="004B1439" w:rsidRPr="00647AF7">
      <w:pPr>
        <w:rPr>
          <w:sz w:val="22"/>
          <w:szCs w:val="22"/>
        </w:rPr>
      </w:pPr>
    </w:p>
    <w:p w:rsidRDefault="00647AF7" w:rsidP="00E16B1E" w:rsidR="00647AF7" w:rsidRPr="00647AF7">
      <w:pPr>
        <w:jc w:val="both"/>
        <w:rPr>
          <w:sz w:val="22"/>
          <w:szCs w:val="22"/>
        </w:rPr>
      </w:pPr>
      <w:r w:rsidRPr="00647AF7">
        <w:rPr>
          <w:sz w:val="22"/>
          <w:szCs w:val="22"/>
        </w:rPr>
        <w:tab/>
      </w:r>
      <w:r w:rsidR="004B1439">
        <w:rPr>
          <w:sz w:val="22"/>
          <w:szCs w:val="22"/>
        </w:rPr>
        <w:t>O</w:t>
      </w:r>
      <w:r w:rsidRPr="00647AF7">
        <w:rPr>
          <w:sz w:val="22"/>
          <w:szCs w:val="22"/>
        </w:rPr>
        <w:t xml:space="preserve">bzirom da je </w:t>
      </w:r>
      <w:r w:rsidR="00E16B1E">
        <w:rPr>
          <w:sz w:val="22"/>
          <w:szCs w:val="22"/>
        </w:rPr>
        <w:t>FINA obavijestila sud o</w:t>
      </w:r>
      <w:r w:rsidRPr="00647AF7">
        <w:rPr>
          <w:sz w:val="22"/>
          <w:szCs w:val="22"/>
        </w:rPr>
        <w:t xml:space="preserve"> </w:t>
      </w:r>
      <w:r w:rsidR="00E16B1E">
        <w:rPr>
          <w:sz w:val="22"/>
          <w:szCs w:val="22"/>
        </w:rPr>
        <w:t>zaprimljenom</w:t>
      </w:r>
      <w:r w:rsidR="004B1439" w:rsidRPr="004B1439">
        <w:rPr>
          <w:sz w:val="22"/>
          <w:szCs w:val="22"/>
        </w:rPr>
        <w:t xml:space="preserve"> zahtjev</w:t>
      </w:r>
      <w:r w:rsidR="00E16B1E">
        <w:rPr>
          <w:sz w:val="22"/>
          <w:szCs w:val="22"/>
        </w:rPr>
        <w:t>u</w:t>
      </w:r>
      <w:r w:rsidR="004B1439" w:rsidRPr="004B1439">
        <w:rPr>
          <w:sz w:val="22"/>
          <w:szCs w:val="22"/>
        </w:rPr>
        <w:t xml:space="preserve"> za povrat uplaćene jamčevine</w:t>
      </w:r>
      <w:r w:rsidR="00E16B1E">
        <w:rPr>
          <w:sz w:val="22"/>
          <w:szCs w:val="22"/>
        </w:rPr>
        <w:t>, potrebno</w:t>
      </w:r>
      <w:r w:rsidRPr="00647AF7">
        <w:rPr>
          <w:sz w:val="22"/>
          <w:szCs w:val="22"/>
        </w:rPr>
        <w:t xml:space="preserve"> je istu vratiti u skladu s čl. 132. e st. 4. Ovršnog zakona (Narodne novine broj 112/12, 25/13 i 93/14).</w:t>
      </w:r>
    </w:p>
    <w:p w:rsidRDefault="00647AF7" w:rsidP="00647AF7" w:rsidR="00647AF7" w:rsidRPr="00647AF7">
      <w:pPr>
        <w:rPr>
          <w:sz w:val="22"/>
          <w:szCs w:val="22"/>
        </w:rPr>
      </w:pPr>
    </w:p>
    <w:p w:rsidRDefault="00647AF7" w:rsidP="00647AF7" w:rsidR="00647AF7" w:rsidRPr="00E16B1E">
      <w:pPr>
        <w:rPr>
          <w:b/>
          <w:sz w:val="22"/>
          <w:szCs w:val="22"/>
        </w:rPr>
      </w:pPr>
      <w:r w:rsidRPr="00647AF7">
        <w:rPr>
          <w:sz w:val="22"/>
          <w:szCs w:val="22"/>
        </w:rPr>
        <w:tab/>
      </w:r>
      <w:r w:rsidRPr="00647AF7">
        <w:rPr>
          <w:sz w:val="22"/>
          <w:szCs w:val="22"/>
        </w:rPr>
        <w:tab/>
      </w:r>
      <w:r w:rsidRPr="00647AF7">
        <w:rPr>
          <w:sz w:val="22"/>
          <w:szCs w:val="22"/>
        </w:rPr>
        <w:tab/>
      </w:r>
      <w:r w:rsidRPr="00647AF7">
        <w:rPr>
          <w:sz w:val="22"/>
          <w:szCs w:val="22"/>
        </w:rPr>
        <w:tab/>
        <w:t xml:space="preserve"> </w:t>
      </w:r>
      <w:r w:rsidRPr="00E16B1E">
        <w:rPr>
          <w:b/>
          <w:sz w:val="22"/>
          <w:szCs w:val="22"/>
        </w:rPr>
        <w:t xml:space="preserve">U </w:t>
      </w:r>
      <w:r w:rsidR="00E16B1E" w:rsidRPr="00E16B1E">
        <w:rPr>
          <w:b/>
          <w:sz w:val="22"/>
          <w:szCs w:val="22"/>
        </w:rPr>
        <w:t>Dubrovnik</w:t>
      </w:r>
      <w:r w:rsidRPr="00E16B1E">
        <w:rPr>
          <w:b/>
          <w:sz w:val="22"/>
          <w:szCs w:val="22"/>
        </w:rPr>
        <w:t xml:space="preserve">u, </w:t>
      </w:r>
      <w:r w:rsidR="00795100">
        <w:rPr>
          <w:b/>
          <w:sz w:val="22"/>
          <w:szCs w:val="22"/>
        </w:rPr>
        <w:t>20. listopad</w:t>
      </w:r>
      <w:r w:rsidRPr="00E16B1E">
        <w:rPr>
          <w:b/>
          <w:sz w:val="22"/>
          <w:szCs w:val="22"/>
        </w:rPr>
        <w:t>a 2017.</w:t>
      </w:r>
      <w:r w:rsidR="00E16B1E" w:rsidRPr="00E16B1E">
        <w:rPr>
          <w:b/>
          <w:sz w:val="22"/>
          <w:szCs w:val="22"/>
        </w:rPr>
        <w:t>godine</w:t>
      </w:r>
    </w:p>
    <w:p w:rsidRDefault="00647AF7" w:rsidP="00647AF7" w:rsidR="00647AF7" w:rsidRPr="00E16B1E">
      <w:pPr>
        <w:rPr>
          <w:b/>
          <w:sz w:val="22"/>
          <w:szCs w:val="22"/>
        </w:rPr>
      </w:pPr>
    </w:p>
    <w:p w:rsidRDefault="00E16B1E" w:rsidP="00847767" w:rsidR="00647AF7" w:rsidRPr="00E16B1E">
      <w:pPr>
        <w:ind w:firstLine="708" w:left="4956"/>
        <w:rPr>
          <w:b/>
          <w:sz w:val="22"/>
          <w:szCs w:val="22"/>
        </w:rPr>
      </w:pPr>
      <w:r w:rsidRPr="00E16B1E">
        <w:rPr>
          <w:b/>
          <w:sz w:val="22"/>
          <w:szCs w:val="22"/>
        </w:rPr>
        <w:t>Sudac:</w:t>
      </w:r>
    </w:p>
    <w:p w:rsidRDefault="00647AF7" w:rsidP="00647AF7" w:rsidR="00647AF7" w:rsidRPr="00E16B1E">
      <w:pPr>
        <w:rPr>
          <w:b/>
          <w:sz w:val="22"/>
          <w:szCs w:val="22"/>
        </w:rPr>
      </w:pPr>
    </w:p>
    <w:p w:rsidRDefault="00E16B1E" w:rsidP="00847767" w:rsidR="00647AF7" w:rsidRPr="00E16B1E">
      <w:pPr>
        <w:ind w:left="5664"/>
        <w:rPr>
          <w:b/>
          <w:sz w:val="22"/>
          <w:szCs w:val="22"/>
        </w:rPr>
      </w:pPr>
      <w:r w:rsidRPr="00E16B1E">
        <w:rPr>
          <w:b/>
          <w:sz w:val="22"/>
          <w:szCs w:val="22"/>
        </w:rPr>
        <w:t>Katarina Franković</w:t>
      </w:r>
    </w:p>
    <w:p w:rsidRDefault="00647AF7" w:rsidP="00647AF7" w:rsidR="00647AF7" w:rsidRPr="00E16B1E">
      <w:pPr>
        <w:rPr>
          <w:b/>
          <w:sz w:val="22"/>
          <w:szCs w:val="22"/>
        </w:rPr>
      </w:pPr>
    </w:p>
    <w:p w:rsidRDefault="00E16B1E" w:rsidP="00E16B1E" w:rsidR="00647AF7" w:rsidRPr="00E16B1E">
      <w:pPr>
        <w:rPr>
          <w:b/>
        </w:rPr>
      </w:pPr>
      <w:r w:rsidRPr="00E16B1E">
        <w:rPr>
          <w:b/>
        </w:rPr>
        <w:t>POUKA O PRAVNOM LIJEKU:</w:t>
      </w:r>
    </w:p>
    <w:p w:rsidRDefault="00647AF7" w:rsidP="00E16B1E" w:rsidR="00647AF7" w:rsidRPr="00647AF7">
      <w:r w:rsidRPr="00647AF7">
        <w:t>Protiv ovog zaključka nije dopušten pravni lijek.</w:t>
      </w:r>
    </w:p>
    <w:p w:rsidRDefault="00647AF7" w:rsidP="00E16B1E" w:rsidR="00647AF7" w:rsidRPr="00647AF7"/>
    <w:p w:rsidRDefault="00647AF7" w:rsidP="00E16B1E" w:rsidR="00647AF7" w:rsidRPr="00647AF7"/>
    <w:p w:rsidRDefault="00647AF7" w:rsidP="00E16B1E" w:rsidR="00647AF7" w:rsidRPr="00E16B1E">
      <w:pPr>
        <w:rPr>
          <w:b/>
        </w:rPr>
      </w:pPr>
      <w:r w:rsidRPr="00E16B1E">
        <w:rPr>
          <w:b/>
        </w:rPr>
        <w:t xml:space="preserve"> </w:t>
      </w:r>
      <w:r w:rsidR="00E16B1E">
        <w:rPr>
          <w:b/>
        </w:rPr>
        <w:t>DN-a</w:t>
      </w:r>
      <w:r w:rsidR="00E16B1E" w:rsidRPr="00E16B1E">
        <w:rPr>
          <w:b/>
        </w:rPr>
        <w:t>:</w:t>
      </w:r>
    </w:p>
    <w:p w:rsidRDefault="00E16B1E" w:rsidP="00E16B1E" w:rsidR="00E16B1E" w:rsidRPr="00647AF7">
      <w:r>
        <w:t>-</w:t>
      </w:r>
      <w:r w:rsidR="00647AF7" w:rsidRPr="00647AF7">
        <w:t xml:space="preserve">Financijska agencija, </w:t>
      </w:r>
      <w:r>
        <w:t>RC Split, na broj Klasa: O/110-10/17-01/255, Ur. broj: 04-09-17-</w:t>
      </w:r>
      <w:r w:rsidR="00795100">
        <w:t>37</w:t>
      </w:r>
      <w:r w:rsidR="00647AF7" w:rsidRPr="00647AF7">
        <w:t>,</w:t>
      </w:r>
    </w:p>
    <w:p w:rsidRDefault="00E16B1E" w:rsidP="00E16B1E" w:rsidR="00647AF7" w:rsidRPr="00647AF7">
      <w:r>
        <w:t>-Mrežna stranica e oglasna ploča suda</w:t>
      </w:r>
    </w:p>
    <w:p w:rsidRDefault="00647AF7" w:rsidP="00E16B1E" w:rsidR="00647AF7" w:rsidRPr="00647AF7"/>
    <w:p w:rsidRDefault="00297E2D" w:rsidP="0029150F" w:rsidR="00297E2D" w:rsidRPr="00387925">
      <w:pPr>
        <w:rPr>
          <w:sz w:val="20"/>
          <w:szCs w:val="20"/>
        </w:rPr>
      </w:pPr>
    </w:p>
    <w:sectPr w:rsidSect="00971B2F" w:rsidR="00297E2D" w:rsidRPr="00387925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9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7E2D" w:rsidP="00297E2D" w:rsidR="00EF3970" w:rsidRPr="00EF3970">
    <w:pPr>
      <w:jc w:val="right"/>
      <w:rPr>
        <w:b/>
        <w:sz w:val="22"/>
        <w:szCs w:val="22"/>
      </w:rPr>
    </w:pPr>
    <w:r w:rsidRPr="00297E2D">
      <w:rPr>
        <w:b/>
        <w:sz w:val="22"/>
        <w:szCs w:val="22"/>
      </w:rPr>
      <w:t>Posl. br. 18 St-174/2016-</w:t>
    </w:r>
    <w:r w:rsidR="00795100">
      <w:rPr>
        <w:b/>
        <w:sz w:val="22"/>
        <w:szCs w:val="22"/>
      </w:rPr>
      <w:t>6</w:t>
    </w:r>
    <w:r w:rsidRPr="00297E2D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41C8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D1CB0"/>
    <w:rsid w:val="002D5D9F"/>
    <w:rsid w:val="002F4D88"/>
    <w:rsid w:val="003004DD"/>
    <w:rsid w:val="00320035"/>
    <w:rsid w:val="00331AD9"/>
    <w:rsid w:val="003356EA"/>
    <w:rsid w:val="00353D58"/>
    <w:rsid w:val="00387925"/>
    <w:rsid w:val="003F14BF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1439"/>
    <w:rsid w:val="004B7AA0"/>
    <w:rsid w:val="004D1B5C"/>
    <w:rsid w:val="004E228D"/>
    <w:rsid w:val="004E5DA4"/>
    <w:rsid w:val="004F1913"/>
    <w:rsid w:val="005015C6"/>
    <w:rsid w:val="00502BB2"/>
    <w:rsid w:val="00517422"/>
    <w:rsid w:val="0052598C"/>
    <w:rsid w:val="005525BB"/>
    <w:rsid w:val="00556614"/>
    <w:rsid w:val="005964AF"/>
    <w:rsid w:val="005A0326"/>
    <w:rsid w:val="005B18B0"/>
    <w:rsid w:val="005E4387"/>
    <w:rsid w:val="005F2D2E"/>
    <w:rsid w:val="0063094D"/>
    <w:rsid w:val="00647AF7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26955"/>
    <w:rsid w:val="00733426"/>
    <w:rsid w:val="007372A4"/>
    <w:rsid w:val="00777F8F"/>
    <w:rsid w:val="00795100"/>
    <w:rsid w:val="007B6140"/>
    <w:rsid w:val="007F6CCE"/>
    <w:rsid w:val="008140C5"/>
    <w:rsid w:val="00822ED9"/>
    <w:rsid w:val="00845F89"/>
    <w:rsid w:val="00847767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3699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16B1E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1751</properties:Characters>
  <properties:Lines>59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2017-10-20T13:04:00Z</dcterms:created>
  <dc:creator>Srđan Gavranić</dc:creator>
  <cp:lastModifiedBy>Andrijana Leto</cp:lastModifiedBy>
  <cp:lastPrinted>2017-09-11T09:11:00Z</cp:lastPrinted>
  <dcterms:modified xmlns:xsi="http://www.w3.org/2001/XMLSchema-instance" xsi:type="dcterms:W3CDTF">2017-10-20T13:07:00Z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