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06f8" w14:paraId="fb006f8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F85D98">
        <w:rPr>
          <w:rFonts w:hAnsi="Times New Roman" w:ascii="Times New Roman"/>
        </w:rPr>
        <w:t>41</w:t>
      </w:r>
      <w:r w:rsidR="002803D7">
        <w:rPr>
          <w:rFonts w:hAnsi="Times New Roman" w:ascii="Times New Roman"/>
        </w:rPr>
        <w:t>65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440B2D">
        <w:rPr>
          <w:rFonts w:hAnsi="Times New Roman" w:ascii="Times New Roman"/>
        </w:rPr>
        <w:t xml:space="preserve">DEAK-HACIJENDA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440B2D">
        <w:rPr>
          <w:rFonts w:hAnsi="Times New Roman" w:ascii="Times New Roman"/>
        </w:rPr>
        <w:t>Mala Gorica, Ljudevita Gaja 24</w:t>
      </w:r>
      <w:r w:rsidR="001F5E35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440B2D">
        <w:rPr>
          <w:rFonts w:hAnsi="Times New Roman" w:ascii="Times New Roman"/>
        </w:rPr>
        <w:t>09299230981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440B2D">
        <w:rPr>
          <w:rFonts w:hAnsi="Times New Roman" w:ascii="Times New Roman"/>
        </w:rPr>
        <w:t>8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440B2D">
        <w:rPr>
          <w:rFonts w:hAnsi="Times New Roman" w:ascii="Times New Roman"/>
        </w:rPr>
        <w:t>Karmeli Deak, Mala Gorica, Ljudevita Gaja 24</w:t>
      </w:r>
      <w:r w:rsidR="009F7F4F">
        <w:rPr>
          <w:rFonts w:hAnsi="Times New Roman" w:ascii="Times New Roman"/>
        </w:rPr>
        <w:t>,</w:t>
      </w:r>
      <w:r w:rsidR="00E83C96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440B2D">
        <w:rPr>
          <w:rFonts w:hAnsi="Times New Roman" w:ascii="Times New Roman"/>
        </w:rPr>
        <w:t>87242306119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440B2D">
        <w:rPr>
          <w:rFonts w:hAnsi="Times New Roman" w:ascii="Times New Roman"/>
          <w:color w:val="000000"/>
        </w:rPr>
        <w:t>ivom na broj 2001-4165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440B2D">
        <w:rPr>
          <w:rFonts w:hAnsi="Times New Roman" w:ascii="Times New Roman"/>
          <w:color w:val="000000"/>
        </w:rPr>
        <w:t>2001-4165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440B2D" w:rsidRPr="00440B2D">
        <w:rPr>
          <w:rFonts w:hAnsi="Times New Roman" w:ascii="Times New Roman"/>
        </w:rPr>
        <w:t xml:space="preserve"> </w:t>
      </w:r>
      <w:r w:rsidR="00440B2D">
        <w:rPr>
          <w:rFonts w:hAnsi="Times New Roman" w:ascii="Times New Roman"/>
        </w:rPr>
        <w:t>DEAK-HACIJENDA d.o.o., Mala Gorica, Ljudevita Gaja 24, OIB 09299230981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440B2D">
        <w:rPr>
          <w:rFonts w:hAnsi="Times New Roman" w:ascii="Times New Roman"/>
        </w:rPr>
        <w:t>8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66B" w:rsidP="00481288" w:rsidR="00AC166B">
      <w:r>
        <w:separator/>
      </w:r>
    </w:p>
  </w:endnote>
  <w:endnote w:id="0" w:type="continuationSeparator">
    <w:p w:rsidRDefault="00AC166B" w:rsidP="00481288" w:rsidR="00AC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66B" w:rsidP="00481288" w:rsidR="00AC166B">
      <w:r>
        <w:separator/>
      </w:r>
    </w:p>
  </w:footnote>
  <w:footnote w:id="0" w:type="continuationSeparator">
    <w:p w:rsidRDefault="00AC166B" w:rsidP="00481288" w:rsidR="00AC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477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440B2D">
      <w:rPr>
        <w:rFonts w:hAnsi="Times New Roman" w:ascii="Times New Roman"/>
      </w:rPr>
      <w:t>4165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3EB1"/>
    <w:rsid w:val="0001633E"/>
    <w:rsid w:val="00030E3C"/>
    <w:rsid w:val="0004622A"/>
    <w:rsid w:val="000861CB"/>
    <w:rsid w:val="000965A0"/>
    <w:rsid w:val="000A21CB"/>
    <w:rsid w:val="000A62B5"/>
    <w:rsid w:val="001011E2"/>
    <w:rsid w:val="001046C5"/>
    <w:rsid w:val="00110E4F"/>
    <w:rsid w:val="00111060"/>
    <w:rsid w:val="00151084"/>
    <w:rsid w:val="0015197E"/>
    <w:rsid w:val="00164453"/>
    <w:rsid w:val="001B0672"/>
    <w:rsid w:val="001C59DF"/>
    <w:rsid w:val="001E6C73"/>
    <w:rsid w:val="001F5E35"/>
    <w:rsid w:val="00232DB4"/>
    <w:rsid w:val="002514E6"/>
    <w:rsid w:val="00256F90"/>
    <w:rsid w:val="002803D7"/>
    <w:rsid w:val="002A2A5D"/>
    <w:rsid w:val="003150EC"/>
    <w:rsid w:val="00337270"/>
    <w:rsid w:val="00344270"/>
    <w:rsid w:val="0038517D"/>
    <w:rsid w:val="003A3A82"/>
    <w:rsid w:val="003A746B"/>
    <w:rsid w:val="004323E4"/>
    <w:rsid w:val="0043648F"/>
    <w:rsid w:val="00440B2D"/>
    <w:rsid w:val="00481288"/>
    <w:rsid w:val="0048204F"/>
    <w:rsid w:val="004D5305"/>
    <w:rsid w:val="004F2939"/>
    <w:rsid w:val="004F421F"/>
    <w:rsid w:val="004F7E52"/>
    <w:rsid w:val="00510DDE"/>
    <w:rsid w:val="00536359"/>
    <w:rsid w:val="00583C0B"/>
    <w:rsid w:val="00586C00"/>
    <w:rsid w:val="005A56DC"/>
    <w:rsid w:val="005B1CE7"/>
    <w:rsid w:val="005C3EEB"/>
    <w:rsid w:val="005C4D60"/>
    <w:rsid w:val="005F4255"/>
    <w:rsid w:val="00642F42"/>
    <w:rsid w:val="00647871"/>
    <w:rsid w:val="006F1D07"/>
    <w:rsid w:val="00701A07"/>
    <w:rsid w:val="00725801"/>
    <w:rsid w:val="007342BD"/>
    <w:rsid w:val="00764397"/>
    <w:rsid w:val="007C527A"/>
    <w:rsid w:val="007D1D12"/>
    <w:rsid w:val="007D2F97"/>
    <w:rsid w:val="007F0F64"/>
    <w:rsid w:val="00804457"/>
    <w:rsid w:val="00811BCB"/>
    <w:rsid w:val="00814B2A"/>
    <w:rsid w:val="008266E7"/>
    <w:rsid w:val="00833262"/>
    <w:rsid w:val="0086652E"/>
    <w:rsid w:val="00872F3D"/>
    <w:rsid w:val="00880A8D"/>
    <w:rsid w:val="008A4D94"/>
    <w:rsid w:val="008C6A7F"/>
    <w:rsid w:val="0098206A"/>
    <w:rsid w:val="0098261F"/>
    <w:rsid w:val="009B0AD6"/>
    <w:rsid w:val="009C17FE"/>
    <w:rsid w:val="009F088F"/>
    <w:rsid w:val="009F2F40"/>
    <w:rsid w:val="009F373D"/>
    <w:rsid w:val="009F7F4F"/>
    <w:rsid w:val="00A2624B"/>
    <w:rsid w:val="00A35B55"/>
    <w:rsid w:val="00A4307A"/>
    <w:rsid w:val="00A83AA8"/>
    <w:rsid w:val="00AC166B"/>
    <w:rsid w:val="00B13CF0"/>
    <w:rsid w:val="00B22578"/>
    <w:rsid w:val="00B53C66"/>
    <w:rsid w:val="00BB5755"/>
    <w:rsid w:val="00BF0354"/>
    <w:rsid w:val="00C0357B"/>
    <w:rsid w:val="00C22AFE"/>
    <w:rsid w:val="00C242A1"/>
    <w:rsid w:val="00C562BF"/>
    <w:rsid w:val="00C9351C"/>
    <w:rsid w:val="00CA0FFB"/>
    <w:rsid w:val="00CB67FE"/>
    <w:rsid w:val="00CF1A6A"/>
    <w:rsid w:val="00CF6E6C"/>
    <w:rsid w:val="00D02D54"/>
    <w:rsid w:val="00D424ED"/>
    <w:rsid w:val="00D66B01"/>
    <w:rsid w:val="00D965C4"/>
    <w:rsid w:val="00DA198D"/>
    <w:rsid w:val="00DF3CA9"/>
    <w:rsid w:val="00E120AB"/>
    <w:rsid w:val="00E27793"/>
    <w:rsid w:val="00E42477"/>
    <w:rsid w:val="00E57C2E"/>
    <w:rsid w:val="00E7613F"/>
    <w:rsid w:val="00E83C96"/>
    <w:rsid w:val="00E95563"/>
    <w:rsid w:val="00EC0460"/>
    <w:rsid w:val="00ED1090"/>
    <w:rsid w:val="00F205AB"/>
    <w:rsid w:val="00F27C2D"/>
    <w:rsid w:val="00F36F6B"/>
    <w:rsid w:val="00F4154A"/>
    <w:rsid w:val="00F6347A"/>
    <w:rsid w:val="00F710F5"/>
    <w:rsid w:val="00F73D11"/>
    <w:rsid w:val="00F85728"/>
    <w:rsid w:val="00F85D98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24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24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St-4165/2016-3</izvorni_sadrzaj>
    <derivirana_varijabla naziv="DomainObject.Oznaka_1">St-4165/2016-3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4165</izvorni_sadrzaj>
    <derivirana_varijabla naziv="DomainObject.Predmet.Broj_1">4165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St-4165/2016</izvorni_sadrzaj>
    <derivirana_varijabla naziv="DomainObject.Predmet.OznakaBroj_1">St-4165/2016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Su-30/16 i 12 Su-19/16 od 1.4.2016. IZUZEĆE SILADI  RSTIĆ</izvorni_sadrzaj>
    <derivirana_varijabla naziv="DomainObject.Predmet.PrimjedbaSuca_1">12 Su-30/16 i 12 Su-19/16 od 1.4.2016. IZUZEĆE SILADI  RSTIĆ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DEAK-HACIJENDA d.o.o. zastupanog po punomoćniku Karmela Deak</izvorni_sadrzaj>
    <derivirana_varijabla naziv="DomainObject.Predmet.ProtustrankaFormated_1">  DEAK-HACIJENDA d.o.o. zastupanog po punomoćniku Karmela Deak</derivirana_varijabla>
  </DomainObject.Predmet.ProtustrankaFormated>
  <DomainObject.Predmet.ProtustrankaFormatedOIB>
    <izvorni_sadrzaj>  DEAK-HACIJENDA d.o.o., OIB 09299230981 zastupanog po punomoćniku Karmela Deak</izvorni_sadrzaj>
    <derivirana_varijabla naziv="DomainObject.Predmet.ProtustrankaFormatedOIB_1">  DEAK-HACIJENDA d.o.o., OIB 09299230981 zastupanog po punomoćniku Karmela Deak</derivirana_varijabla>
  </DomainObject.Predmet.ProtustrankaFormatedOIB>
  <DomainObject.Predmet.ProtustrankaFormatedWithAdress>
    <izvorni_sadrzaj> DEAK-HACIJENDA d.o.o., Ljudevita Gaja 24, 10431 Mala Gorica zastupanog po punomoćniku Karmela Deak</izvorni_sadrzaj>
    <derivirana_varijabla naziv="DomainObject.Predmet.ProtustrankaFormatedWithAdress_1"> DEAK-HACIJENDA d.o.o., Ljudevita Gaja 24, 10431 Mala Gorica zastupanog po punomoćniku Karmela Deak</derivirana_varijabla>
  </DomainObject.Predmet.ProtustrankaFormatedWithAdress>
  <DomainObject.Predmet.ProtustrankaFormatedWithAdressOIB>
    <izvorni_sadrzaj> DEAK-HACIJENDA d.o.o., OIB 09299230981, Ljudevita Gaja 24, 10431 Mala Gorica zastupanog po punomoćniku Karmela Deak</izvorni_sadrzaj>
    <derivirana_varijabla naziv="DomainObject.Predmet.ProtustrankaFormatedWithAdressOIB_1"> DEAK-HACIJENDA d.o.o., OIB 09299230981, Ljudevita Gaja 24, 10431 Mala Gorica zastupanog po punomoćniku Karmela Deak</derivirana_varijabla>
  </DomainObject.Predmet.ProtustrankaFormatedWithAdressOIB>
  <DomainObject.Predmet.ProtustrankaWithAdress>
    <izvorni_sadrzaj>DEAK-HACIJENDA d.o.o. Ljudevita Gaja 24, 10431 Mala Gorica</izvorni_sadrzaj>
    <derivirana_varijabla naziv="DomainObject.Predmet.ProtustrankaWithAdress_1">DEAK-HACIJENDA d.o.o. Ljudevita Gaja 24, 10431 Mala Gorica</derivirana_varijabla>
  </DomainObject.Predmet.ProtustrankaWithAdress>
  <DomainObject.Predmet.ProtustrankaWithAdressOIB>
    <izvorni_sadrzaj>DEAK-HACIJENDA d.o.o., OIB 09299230981, Ljudevita Gaja 24, 10431 Mala Gorica</izvorni_sadrzaj>
    <derivirana_varijabla naziv="DomainObject.Predmet.ProtustrankaWithAdressOIB_1">DEAK-HACIJENDA d.o.o., OIB 09299230981, Ljudevita Gaja 24, 10431 Mala Gorica</derivirana_varijabla>
  </DomainObject.Predmet.ProtustrankaWithAdressOIB>
  <DomainObject.Predmet.ProtustrankaNazivFormated>
    <izvorni_sadrzaj>DEAK-HACIJENDA d.o.o.</izvorni_sadrzaj>
    <derivirana_varijabla naziv="DomainObject.Predmet.ProtustrankaNazivFormated_1">DEAK-HACIJENDA d.o.o.</derivirana_varijabla>
  </DomainObject.Predmet.ProtustrankaNazivFormated>
  <DomainObject.Predmet.ProtustrankaNazivFormatedOIB>
    <izvorni_sadrzaj>DEAK-HACIJENDA d.o.o., OIB 09299230981</izvorni_sadrzaj>
    <derivirana_varijabla naziv="DomainObject.Predmet.ProtustrankaNazivFormatedOIB_1">DEAK-HACIJENDA d.o.o., OIB 09299230981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DEAK-HACIJENDA d.o.o. zastupanog po punomoćniku Karmela Deak</item>
    </izvorni_sadrzaj>
    <derivirana_varijabla naziv="DomainObject.Predmet.ProtuStrankaListFormated_1">
      <item>DEAK-HACIJENDA d.o.o. zastupanog po punomoćniku Karmela Deak</item>
    </derivirana_varijabla>
  </DomainObject.Predmet.ProtuStrankaListFormated>
  <DomainObject.Predmet.ProtuStrankaListFormatedOIB>
    <izvorni_sadrzaj>
      <item>DEAK-HACIJENDA d.o.o., OIB 09299230981 zastupanog po punomoćniku Karmela Deak</item>
    </izvorni_sadrzaj>
    <derivirana_varijabla naziv="DomainObject.Predmet.ProtuStrankaListFormatedOIB_1">
      <item>DEAK-HACIJENDA d.o.o., OIB 09299230981 zastupanog po punomoćniku Karmela Deak</item>
    </derivirana_varijabla>
  </DomainObject.Predmet.ProtuStrankaListFormatedOIB>
  <DomainObject.Predmet.ProtuStrankaListFormatedWithAdress>
    <izvorni_sadrzaj>
      <item>DEAK-HACIJENDA d.o.o., Ljudevita Gaja 24, 10431 Mala Gorica zastupanog po punomoćniku Karmela Deak</item>
    </izvorni_sadrzaj>
    <derivirana_varijabla naziv="DomainObject.Predmet.ProtuStrankaListFormatedWithAdress_1">
      <item>DEAK-HACIJENDA d.o.o., Ljudevita Gaja 24, 10431 Mala Gorica zastupanog po punomoćniku Karmela Deak</item>
    </derivirana_varijabla>
  </DomainObject.Predmet.ProtuStrankaListFormatedWithAdress>
  <DomainObject.Predmet.ProtuStrankaListFormatedWithAdressOIB>
    <izvorni_sadrzaj>
      <item>DEAK-HACIJENDA d.o.o., OIB 09299230981, Ljudevita Gaja 24, 10431 Mala Gorica zastupanog po punomoćniku Karmela Deak</item>
    </izvorni_sadrzaj>
    <derivirana_varijabla naziv="DomainObject.Predmet.ProtuStrankaListFormatedWithAdressOIB_1">
      <item>DEAK-HACIJENDA d.o.o., OIB 09299230981, Ljudevita Gaja 24, 10431 Mala Gorica zastupanog po punomoćniku Karmela Deak</item>
    </derivirana_varijabla>
  </DomainObject.Predmet.ProtuStrankaListFormatedWithAdressOIB>
  <DomainObject.Predmet.ProtuStrankaListNazivFormated>
    <izvorni_sadrzaj>
      <item>DEAK-HACIJENDA d.o.o.</item>
    </izvorni_sadrzaj>
    <derivirana_varijabla naziv="DomainObject.Predmet.ProtuStrankaListNazivFormated_1">
      <item>DEAK-HACIJENDA d.o.o.</item>
    </derivirana_varijabla>
  </DomainObject.Predmet.ProtuStrankaListNazivFormated>
  <DomainObject.Predmet.ProtuStrankaListNazivFormatedOIB>
    <izvorni_sadrzaj>
      <item>DEAK-HACIJENDA d.o.o., OIB 09299230981</item>
    </izvorni_sadrzaj>
    <derivirana_varijabla naziv="DomainObject.Predmet.ProtuStrankaListNazivFormatedOIB_1">
      <item>DEAK-HACIJENDA d.o.o., OIB 09299230981</item>
    </derivirana_varijabla>
  </DomainObject.Predmet.ProtuStrankaListNazivFormatedOIB>
  <DomainObject.Predmet.OstaliListFormated>
    <izvorni_sadrzaj>
      <item>Karmela Deak punomoćnik sudionika u postupku DEAK-HACIJENDA d.o.o.</item>
    </izvorni_sadrzaj>
    <derivirana_varijabla naziv="DomainObject.Predmet.OstaliListFormated_1">
      <item>Karmela Deak punomoćnik sudionika u postupku DEAK-HACIJENDA d.o.o.</item>
    </derivirana_varijabla>
  </DomainObject.Predmet.OstaliListFormated>
  <DomainObject.Predmet.OstaliListFormatedOIB>
    <izvorni_sadrzaj>
      <item>Karmela Deak, OIB 87242306119 punomoćnik sudionika u postupku DEAK-HACIJENDA d.o.o.</item>
    </izvorni_sadrzaj>
    <derivirana_varijabla naziv="DomainObject.Predmet.OstaliListFormatedOIB_1">
      <item>Karmela Deak, OIB 87242306119 punomoćnik sudionika u postupku DEAK-HACIJENDA d.o.o.</item>
    </derivirana_varijabla>
  </DomainObject.Predmet.OstaliListFormatedOIB>
  <DomainObject.Predmet.OstaliListFormatedWithAdress>
    <izvorni_sadrzaj>
      <item>Karmela Deak, Ljudevita Gaja 24, 10431 Mala Gorica punomoćnik sudionika u postupku DEAK-HACIJENDA d.o.o.</item>
    </izvorni_sadrzaj>
    <derivirana_varijabla naziv="DomainObject.Predmet.OstaliListFormatedWithAdress_1">
      <item>Karmela Deak, Ljudevita Gaja 24, 10431 Mala Gorica punomoćnik sudionika u postupku DEAK-HACIJENDA d.o.o.</item>
    </derivirana_varijabla>
  </DomainObject.Predmet.OstaliListFormatedWithAdress>
  <DomainObject.Predmet.OstaliListFormatedWithAdressOIB>
    <izvorni_sadrzaj>
      <item>Karmela Deak, OIB 87242306119, Ljudevita Gaja 24, 10431 Mala Gorica punomoćnik sudionika u postupku DEAK-HACIJENDA d.o.o.</item>
    </izvorni_sadrzaj>
    <derivirana_varijabla naziv="DomainObject.Predmet.OstaliListFormatedWithAdressOIB_1">
      <item>Karmela Deak, OIB 87242306119, Ljudevita Gaja 24, 10431 Mala Gorica punomoćnik sudionika u postupku DEAK-HACIJENDA d.o.o.</item>
    </derivirana_varijabla>
  </DomainObject.Predmet.OstaliListFormatedWithAdressOIB>
  <DomainObject.Predmet.OstaliListNazivFormated>
    <izvorni_sadrzaj>
      <item>Karmela Deak</item>
    </izvorni_sadrzaj>
    <derivirana_varijabla naziv="DomainObject.Predmet.OstaliListNazivFormated_1">
      <item>Karmela Deak</item>
    </derivirana_varijabla>
  </DomainObject.Predmet.OstaliListNazivFormated>
  <DomainObject.Predmet.OstaliListNazivFormatedOIB>
    <izvorni_sadrzaj>
      <item>Karmela Deak, OIB 87242306119</item>
    </izvorni_sadrzaj>
    <derivirana_varijabla naziv="DomainObject.Predmet.OstaliListNazivFormatedOIB_1">
      <item>Karmela Deak, OIB 87242306119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St-4165/2016-3</izvorni_sadrzaj>
    <derivirana_varijabla naziv="DomainObject.PoslovniBrojDokumenta_1">St-4165/2016-3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DEAK-HACIJENDA d.o.o.</izvorni_sadrzaj>
    <derivirana_varijabla naziv="DomainObject.Predmet.ProtustrankaIDrugi_1">DEAK-HACIJENDA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DEAK-HACIJENDA d.o.o., OIB 09299230981, Ljudevita Gaja 24, 10431 Mala Gorica</izvorni_sadrzaj>
    <derivirana_varijabla naziv="DomainObject.Predmet.ProtustrankaIDrugiAdressOIB_1">DEAK-HACIJENDA d.o.o., OIB 09299230981, Ljudevita Gaja 24, 10431 Mala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DEAK-HACIJENDA d.o.o.</item>
      <item>FINA Regionalni centar Zagreb</item>
      <item>Karmela Deak</item>
    </izvorni_sadrzaj>
    <derivirana_varijabla naziv="DomainObject.Predmet.SudioniciListNaziv_1">
      <item>DEAK-HACIJENDA d.o.o.</item>
      <item>FINA Regionalni centar Zagreb</item>
      <item>Karmela Deak</item>
    </derivirana_varijabla>
  </DomainObject.Predmet.SudioniciListNaziv>
  <DomainObject.Predmet.SudioniciListAdressOIB>
    <izvorni_sadrzaj>
      <item>DEAK-HACIJENDA d.o.o., OIB 09299230981, Ljudevita Gaja 24,10431 Mala Gorica</item>
      <item>FINA Regionalni centar Zagreb, OIB 85821130368, Trg svibanjskih žrtava 1995. 1,10000 Zagreb</item>
      <item>Karmela Deak, OIB 87242306119, Ljudevita Gaja 24,10431 Mala Gorica</item>
    </izvorni_sadrzaj>
    <derivirana_varijabla naziv="DomainObject.Predmet.SudioniciListAdressOIB_1">
      <item>DEAK-HACIJENDA d.o.o., OIB 09299230981, Ljudevita Gaja 24,10431 Mala Gorica</item>
      <item>FINA Regionalni centar Zagreb, OIB 85821130368, Trg svibanjskih žrtava 1995. 1,10000 Zagreb</item>
      <item>Karmela Deak, OIB 87242306119, Ljudevita Gaja 24,10431 Mala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09299230981</item>
      <item>, OIB 85821130368</item>
      <item>, OIB 87242306119</item>
    </izvorni_sadrzaj>
    <derivirana_varijabla naziv="DomainObject.Predmet.SudioniciListNazivOIB_1">
      <item>, OIB 09299230981</item>
      <item>, OIB 85821130368</item>
      <item>, OIB 87242306119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F4EC32-676F-491D-BC29-22AF18137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3069</properties:Characters>
  <properties:Lines>81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2016-10-18T10:26:00Z</dcterms:created>
  <dc:creator>Žana Livaja</dc:creator>
  <cp:lastModifiedBy>Marina Markić</cp:lastModifiedBy>
  <cp:lastPrinted>2016-10-18T10:31:00Z</cp:lastPrinted>
  <dcterms:modified xmlns:xsi="http://www.w3.org/2001/XMLSchema-instance" xsi:type="dcterms:W3CDTF">2016-10-18T10:48:00Z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St-4165/2016-3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