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b77d" w14:paraId="be3b77d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5B7DD7">
        <w:t>1027</w:t>
      </w:r>
      <w:r w:rsidR="009C70D0">
        <w:t>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5B7DD7">
        <w:t>28</w:t>
      </w:r>
      <w:r w:rsidR="009C70D0">
        <w:t xml:space="preserve">. </w:t>
      </w:r>
      <w:r w:rsidR="00710C78">
        <w:t>prosinca</w:t>
      </w:r>
      <w:r>
        <w:t xml:space="preserve"> 201</w:t>
      </w:r>
      <w:r w:rsidR="009C70D0">
        <w:t>5</w:t>
      </w:r>
      <w:r>
        <w:t>. za provedbu skraćenoga stečajnog postupka</w:t>
      </w:r>
      <w:r w:rsidRPr="008C3132">
        <w:t xml:space="preserve"> nad </w:t>
      </w:r>
      <w:r w:rsidR="008E1538">
        <w:t>pravnom osobom-dužnikom</w:t>
      </w:r>
      <w:r>
        <w:t xml:space="preserve"> </w:t>
      </w:r>
      <w:r w:rsidR="005B7DD7">
        <w:t>DOM-ARTIS</w:t>
      </w:r>
      <w:r w:rsidR="00F02713">
        <w:t xml:space="preserve"> d.o.o. sa sjedištem </w:t>
      </w:r>
      <w:r w:rsidR="00417984">
        <w:t>u Zadru</w:t>
      </w:r>
      <w:r>
        <w:t xml:space="preserve"> (</w:t>
      </w:r>
      <w:r w:rsidR="00417984">
        <w:t>Grad Zadar</w:t>
      </w:r>
      <w:r>
        <w:t xml:space="preserve">), </w:t>
      </w:r>
      <w:r w:rsidR="005B7DD7">
        <w:t>Varaždinska ulica 21</w:t>
      </w:r>
      <w:r>
        <w:t xml:space="preserve">, OIB: </w:t>
      </w:r>
      <w:r w:rsidR="005B7DD7">
        <w:t>91932779983</w:t>
      </w:r>
      <w:r>
        <w:t xml:space="preserve">, </w:t>
      </w:r>
      <w:r w:rsidR="005B7DD7">
        <w:t>9</w:t>
      </w:r>
      <w:r w:rsidR="009C70D0">
        <w:t xml:space="preserve">. </w:t>
      </w:r>
      <w:r w:rsidR="00535530">
        <w:t>svibnja</w:t>
      </w:r>
      <w:r>
        <w:t xml:space="preserve"> 2016.  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 xml:space="preserve">za provedbu skraćenog stečajnog postupka nad </w:t>
      </w:r>
      <w:r w:rsidR="00771BD5">
        <w:rPr>
          <w:lang w:val="pt-BR"/>
        </w:rPr>
        <w:t>pravnom osobom-</w:t>
      </w:r>
      <w:r w:rsidRPr="007B2F69">
        <w:rPr>
          <w:lang w:val="pt-BR"/>
        </w:rPr>
        <w:t xml:space="preserve">dužnikom </w:t>
      </w:r>
      <w:r w:rsidR="005B7DD7">
        <w:t>DOM-ARTIS d.o.o. sa sjedištem u Zadru (Grad Zadar), Varaždinska ulica 21, OIB: 91932779983</w:t>
      </w:r>
      <w:r>
        <w:t xml:space="preserve">, kao nedopušten. </w:t>
      </w: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5B7DD7">
        <w:rPr>
          <w:lang w:val="pt-BR"/>
        </w:rPr>
        <w:t>28</w:t>
      </w:r>
      <w:r w:rsidR="00710C78">
        <w:rPr>
          <w:lang w:val="pt-BR"/>
        </w:rPr>
        <w:t>. prosinca</w:t>
      </w:r>
      <w:r w:rsidR="009C70D0">
        <w:rPr>
          <w:lang w:val="pt-BR"/>
        </w:rPr>
        <w:t xml:space="preserve">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5B7DD7">
        <w:t>797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5B7DD7">
        <w:t>1.986.338,38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>
        <w:t xml:space="preserve">Uvidom u </w:t>
      </w:r>
      <w:r w:rsidR="00794C05">
        <w:t xml:space="preserve">izvadak iz sudskog registra za navedenu pravnu osobu </w:t>
      </w:r>
      <w:r>
        <w:t>utvrđeno je da je</w:t>
      </w:r>
      <w:r w:rsidR="004709BB">
        <w:t xml:space="preserve"> registarski sud po službenoj dužnosti pokrenuo </w:t>
      </w:r>
      <w:r w:rsidR="009866C7">
        <w:t xml:space="preserve">postupak radi </w:t>
      </w:r>
      <w:r>
        <w:t>brisanja</w:t>
      </w:r>
      <w:r w:rsidR="004709BB">
        <w:t xml:space="preserve"> iste</w:t>
      </w:r>
      <w:r w:rsidR="007577A6">
        <w:t xml:space="preserve"> iz registra</w:t>
      </w:r>
      <w:r>
        <w:t xml:space="preserve"> po čl. 70.</w:t>
      </w:r>
      <w:r w:rsidR="004709BB">
        <w:t xml:space="preserve"> </w:t>
      </w:r>
      <w:r w:rsidR="004709BB" w:rsidRPr="003E47D1">
        <w:t>st. 1. toč. 3. i st. 4.</w:t>
      </w:r>
      <w:r>
        <w:t xml:space="preserve">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9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0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1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3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t>) na temelju rješenja ovog suda posl. br. Tt-15/</w:t>
      </w:r>
      <w:r w:rsidR="005B7DD7">
        <w:t>4060</w:t>
      </w:r>
      <w:r>
        <w:t xml:space="preserve">-1 od </w:t>
      </w:r>
      <w:r w:rsidR="005B7DD7">
        <w:t>30. prosinca 2015</w:t>
      </w:r>
      <w:r>
        <w:t xml:space="preserve">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5B7DD7">
        <w:t>9</w:t>
      </w:r>
      <w:r w:rsidR="00535530">
        <w:t>. svibnja</w:t>
      </w:r>
      <w:r>
        <w:t xml:space="preserve"> 2016.</w:t>
      </w:r>
    </w:p>
    <w:p w:rsidRDefault="00902D11" w:rsidP="004709BB" w:rsidR="00902D11"/>
    <w:p w:rsidRDefault="00902D11" w:rsidP="005B7DD7" w:rsidR="00D86109">
      <w:pPr>
        <w:jc w:val="right"/>
      </w:pPr>
      <w:r>
        <w:t>Sutkinja:</w:t>
      </w:r>
    </w:p>
    <w:p w:rsidRDefault="00D86109" w:rsidP="005B7DD7" w:rsidR="00902D11" w:rsidRPr="007577A6">
      <w:pPr>
        <w:jc w:val="right"/>
      </w:pPr>
      <w:r>
        <w:t xml:space="preserve">            </w:t>
      </w:r>
      <w:r w:rsidR="00902D11">
        <w:t>Tina Grgas</w:t>
      </w:r>
    </w:p>
    <w:p w:rsidRDefault="004709BB" w:rsidP="004709BB" w:rsidR="004709BB">
      <w:pPr>
        <w:jc w:val="right"/>
        <w:rPr>
          <w:lang w:val="pl-PL"/>
        </w:rPr>
      </w:pPr>
    </w:p>
    <w:p w:rsidRDefault="00B64139" w:rsidP="004709BB" w:rsidR="00B64139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lastRenderedPageBreak/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5BE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B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5B7DD7">
      <w:t>1027</w:t>
    </w:r>
    <w:r w:rsidR="00902D11">
      <w:t>/1</w:t>
    </w:r>
    <w:r w:rsidR="009C70D0">
      <w:t>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3E47D1"/>
    <w:rsid w:val="00417984"/>
    <w:rsid w:val="004709BB"/>
    <w:rsid w:val="00535530"/>
    <w:rsid w:val="005B7DD7"/>
    <w:rsid w:val="00710C78"/>
    <w:rsid w:val="007577A6"/>
    <w:rsid w:val="00771BD5"/>
    <w:rsid w:val="00794C05"/>
    <w:rsid w:val="008E1538"/>
    <w:rsid w:val="00902D11"/>
    <w:rsid w:val="009866C7"/>
    <w:rsid w:val="009A40CC"/>
    <w:rsid w:val="009C70D0"/>
    <w:rsid w:val="00B62785"/>
    <w:rsid w:val="00B64139"/>
    <w:rsid w:val="00D86109"/>
    <w:rsid w:val="00DD5BE8"/>
    <w:rsid w:val="00E031D1"/>
    <w:rsid w:val="00E34B2C"/>
    <w:rsid w:val="00F0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DD5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DD5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St-1027/2015</izvorni_sadrzaj>
    <derivirana_varijabla naziv="DomainObject.Predmet.OznakaBroj_1">St-1027/2015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DOM-ARTIS d.o.o. za trgovinu i usluge</izvorni_sadrzaj>
    <derivirana_varijabla naziv="DomainObject.Predmet.ProtustrankaFormated_1">  DOM-ARTIS d.o.o. za trgovinu i usluge</derivirana_varijabla>
  </DomainObject.Predmet.ProtustrankaFormated>
  <DomainObject.Predmet.ProtustrankaFormatedOIB>
    <izvorni_sadrzaj>  DOM-ARTIS d.o.o. za trgovinu i usluge, OIB 91932779983</izvorni_sadrzaj>
    <derivirana_varijabla naziv="DomainObject.Predmet.ProtustrankaFormatedOIB_1">  DOM-ARTIS d.o.o. za trgovinu i usluge, OIB 91932779983</derivirana_varijabla>
  </DomainObject.Predmet.ProtustrankaFormatedOIB>
  <DomainObject.Predmet.ProtustrankaFormatedWithAdress>
    <izvorni_sadrzaj> DOM-ARTIS d.o.o. za trgovinu i usluge, Varaždinska Ulica 21, 23000 Zadar</izvorni_sadrzaj>
    <derivirana_varijabla naziv="DomainObject.Predmet.ProtustrankaFormatedWithAdress_1"> DOM-ARTIS d.o.o. za trgovinu i usluge, Varaždinska Ulica 21, 23000 Zadar</derivirana_varijabla>
  </DomainObject.Predmet.ProtustrankaFormatedWithAdress>
  <DomainObject.Predmet.ProtustrankaFormatedWithAdressOIB>
    <izvorni_sadrzaj> DOM-ARTIS d.o.o. za trgovinu i usluge, OIB 91932779983, Varaždinska Ulica 21, 23000 Zadar</izvorni_sadrzaj>
    <derivirana_varijabla naziv="DomainObject.Predmet.ProtustrankaFormatedWithAdressOIB_1"> DOM-ARTIS d.o.o. za trgovinu i usluge, OIB 91932779983, Varaždinska Ulica 21, 23000 Zadar</derivirana_varijabla>
  </DomainObject.Predmet.ProtustrankaFormatedWithAdressOIB>
  <DomainObject.Predmet.ProtustrankaWithAdress>
    <izvorni_sadrzaj>DOM-ARTIS d.o.o. za trgovinu i usluge Varaždinska Ulica 21, 23000 Zadar</izvorni_sadrzaj>
    <derivirana_varijabla naziv="DomainObject.Predmet.ProtustrankaWithAdress_1">DOM-ARTIS d.o.o. za trgovinu i usluge Varaždinska Ulica 21, 23000 Zadar</derivirana_varijabla>
  </DomainObject.Predmet.ProtustrankaWithAdress>
  <DomainObject.Predmet.ProtustrankaWithAdressOIB>
    <izvorni_sadrzaj>DOM-ARTIS d.o.o. za trgovinu i usluge, OIB 91932779983, Varaždinska Ulica 21, 23000 Zadar</izvorni_sadrzaj>
    <derivirana_varijabla naziv="DomainObject.Predmet.ProtustrankaWithAdressOIB_1">DOM-ARTIS d.o.o. za trgovinu i usluge, OIB 91932779983, Varaždinska Ulica 21, 23000 Zadar</derivirana_varijabla>
  </DomainObject.Predmet.ProtustrankaWithAdressOIB>
  <DomainObject.Predmet.ProtustrankaNazivFormated>
    <izvorni_sadrzaj>DOM-ARTIS d.o.o. za trgovinu i usluge</izvorni_sadrzaj>
    <derivirana_varijabla naziv="DomainObject.Predmet.ProtustrankaNazivFormated_1">DOM-ARTIS d.o.o. za trgovinu i usluge</derivirana_varijabla>
  </DomainObject.Predmet.ProtustrankaNazivFormated>
  <DomainObject.Predmet.ProtustrankaNazivFormatedOIB>
    <izvorni_sadrzaj>DOM-ARTIS d.o.o. za trgovinu i usluge, OIB 91932779983</izvorni_sadrzaj>
    <derivirana_varijabla naziv="DomainObject.Predmet.ProtustrankaNazivFormatedOIB_1">DOM-ARTIS d.o.o. za trgovinu i usluge, OIB 91932779983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1986338.38</izvorni_sadrzaj>
    <derivirana_varijabla naziv="DomainObject.Predmet.TrenutnaVrijednost_1">1986338.38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DOM-ARTIS d.o.o. za trgovinu i usluge</item>
    </izvorni_sadrzaj>
    <derivirana_varijabla naziv="DomainObject.Predmet.ProtuStrankaListFormated_1">
      <item>DOM-ARTIS d.o.o. za trgovinu i usluge</item>
    </derivirana_varijabla>
  </DomainObject.Predmet.ProtuStrankaListFormated>
  <DomainObject.Predmet.ProtuStrankaListFormatedOIB>
    <izvorni_sadrzaj>
      <item>DOM-ARTIS d.o.o. za trgovinu i usluge, OIB 91932779983</item>
    </izvorni_sadrzaj>
    <derivirana_varijabla naziv="DomainObject.Predmet.ProtuStrankaListFormatedOIB_1">
      <item>DOM-ARTIS d.o.o. za trgovinu i usluge, OIB 91932779983</item>
    </derivirana_varijabla>
  </DomainObject.Predmet.ProtuStrankaListFormatedOIB>
  <DomainObject.Predmet.ProtuStrankaListFormatedWithAdress>
    <izvorni_sadrzaj>
      <item>DOM-ARTIS d.o.o. za trgovinu i usluge, Varaždinska Ulica 21, 23000 Zadar</item>
    </izvorni_sadrzaj>
    <derivirana_varijabla naziv="DomainObject.Predmet.ProtuStrankaListFormatedWithAdress_1">
      <item>DOM-ARTIS d.o.o. za trgovinu i usluge, Varaždinska Ulica 21, 23000 Zadar</item>
    </derivirana_varijabla>
  </DomainObject.Predmet.ProtuStrankaListFormatedWithAdress>
  <DomainObject.Predmet.ProtuStrankaListFormatedWithAdressOIB>
    <izvorni_sadrzaj>
      <item>DOM-ARTIS d.o.o. za trgovinu i usluge, OIB 91932779983, Varaždinska Ulica 21, 23000 Zadar</item>
    </izvorni_sadrzaj>
    <derivirana_varijabla naziv="DomainObject.Predmet.ProtuStrankaListFormatedWithAdressOIB_1">
      <item>DOM-ARTIS d.o.o. za trgovinu i usluge, OIB 91932779983, Varaždinska Ulica 21, 23000 Zadar</item>
    </derivirana_varijabla>
  </DomainObject.Predmet.ProtuStrankaListFormatedWithAdressOIB>
  <DomainObject.Predmet.ProtuStrankaListNazivFormated>
    <izvorni_sadrzaj>
      <item>DOM-ARTIS d.o.o. za trgovinu i usluge</item>
    </izvorni_sadrzaj>
    <derivirana_varijabla naziv="DomainObject.Predmet.ProtuStrankaListNazivFormated_1">
      <item>DOM-ARTIS d.o.o. za trgovinu i usluge</item>
    </derivirana_varijabla>
  </DomainObject.Predmet.ProtuStrankaListNazivFormated>
  <DomainObject.Predmet.ProtuStrankaListNazivFormatedOIB>
    <izvorni_sadrzaj>
      <item>DOM-ARTIS d.o.o. za trgovinu i usluge, OIB 91932779983</item>
    </izvorni_sadrzaj>
    <derivirana_varijabla naziv="DomainObject.Predmet.ProtuStrankaListNazivFormatedOIB_1">
      <item>DOM-ARTIS d.o.o. za trgovinu i usluge, OIB 91932779983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DOM-ARTIS d.o.o. za trgovinu i usluge</izvorni_sadrzaj>
    <derivirana_varijabla naziv="DomainObject.Predmet.ProtustrankaIDrugi_1">DOM-ARTIS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DOM-ARTIS d.o.o. za trgovinu i usluge, OIB 91932779983, Varaždinska Ulica 21, 23000 Zadar</izvorni_sadrzaj>
    <derivirana_varijabla naziv="DomainObject.Predmet.ProtustrankaIDrugiAdressOIB_1">DOM-ARTIS d.o.o. za trgovinu i usluge, OIB 91932779983, Varaždinska Ulica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DOM-ARTIS d.o.o. za trgovinu i usluge</item>
    </izvorni_sadrzaj>
    <derivirana_varijabla naziv="DomainObject.Predmet.SudioniciListNaziv_1">
      <item>FINA</item>
      <item>DOM-ARTIS d.o.o. za trgovinu i usluge</item>
    </derivirana_varijabla>
  </DomainObject.Predmet.SudioniciListNaziv>
  <DomainObject.Predmet.SudioniciListAdressOIB>
    <izvorni_sadrzaj>
      <item>FINA, OIB 85821130368</item>
      <item>DOM-ARTIS d.o.o. za trgovinu i usluge, OIB 91932779983, Varaždinska Ulica 21,23000 Zadar</item>
    </izvorni_sadrzaj>
    <derivirana_varijabla naziv="DomainObject.Predmet.SudioniciListAdressOIB_1">
      <item>FINA, OIB 85821130368</item>
      <item>DOM-ARTIS d.o.o. za trgovinu i usluge, OIB 91932779983, Varaždinska Ulica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91932779983</item>
    </izvorni_sadrzaj>
    <derivirana_varijabla naziv="DomainObject.Predmet.SudioniciListNazivOIB_1">
      <item>, OIB 85821130368</item>
      <item>, OIB 91932779983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2414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2016-05-06T08:12:00Z</dcterms:created>
  <dc:creator>Tina Grgas</dc:creator>
  <cp:lastModifiedBy>Martina Kalmeta</cp:lastModifiedBy>
  <cp:lastPrinted>2016-05-05T08:56:00Z</cp:lastPrinted>
  <dcterms:modified xmlns:xsi="http://www.w3.org/2001/XMLSchema-instance" xsi:type="dcterms:W3CDTF">2016-05-09T06:32:00Z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