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3e04" w14:paraId="6d63e04" w:rsidRDefault="00C56111" w:rsidP="00C56111" w:rsidR="00C5611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11" w:rsidP="00C56111" w:rsidR="00C56111" w:rsidRPr="0067551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675513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C56111" w:rsidP="00C56111" w:rsidR="00C5611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675513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C56111" w:rsidP="00C56111" w:rsidR="00C5611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56111" w:rsidP="00C56111" w:rsidR="00C56111" w:rsidRPr="00675513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C56111" w:rsidP="00C56111" w:rsidR="00C5611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56111" w:rsidP="00C56111" w:rsidR="00C56111" w:rsidRPr="005D578C">
      <w:pPr>
        <w:jc w:val="center"/>
        <w:rPr>
          <w:rFonts w:cs="Times New Roman" w:eastAsia="Times New Roman"/>
          <w:szCs w:val="24"/>
        </w:rPr>
      </w:pPr>
    </w:p>
    <w:p w:rsidRDefault="00C56111" w:rsidP="00C56111" w:rsidR="00C5611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56111" w:rsidP="00C56111" w:rsidR="00C56111" w:rsidRPr="005D578C">
      <w:pPr>
        <w:rPr>
          <w:rFonts w:cs="Times New Roman" w:eastAsia="Times New Roman"/>
          <w:szCs w:val="24"/>
        </w:rPr>
      </w:pPr>
    </w:p>
    <w:p w:rsidRDefault="00C56111" w:rsidP="00C56111" w:rsidR="00C5611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FIDES &amp; CO d. o. o. Pula, Marulićeva 35, OIB 39368119677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040114921,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75513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C56111" w:rsidP="00C56111" w:rsidR="00C56111" w:rsidRPr="005D578C">
      <w:pPr>
        <w:rPr>
          <w:rFonts w:cs="Times New Roman" w:eastAsia="Times New Roman"/>
          <w:szCs w:val="24"/>
        </w:rPr>
      </w:pPr>
    </w:p>
    <w:p w:rsidRDefault="00C56111" w:rsidP="00C56111" w:rsidR="00C5611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56111" w:rsidP="00C56111" w:rsidR="00C56111" w:rsidRPr="005D578C">
      <w:pPr>
        <w:rPr>
          <w:rFonts w:cs="Times New Roman" w:eastAsia="Times New Roman"/>
          <w:szCs w:val="24"/>
        </w:rPr>
      </w:pPr>
    </w:p>
    <w:p w:rsidRDefault="00C56111" w:rsidP="00C56111" w:rsidR="00C5611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FIDES &amp; CO d. o. o. Pula, Marulićeva 35, OIB 39368119677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040114921,</w:t>
      </w:r>
      <w:r w:rsidRPr="005D578C">
        <w:rPr>
          <w:rFonts w:cs="Times New Roman" w:eastAsia="Times New Roman"/>
          <w:szCs w:val="24"/>
        </w:rPr>
        <w:t xml:space="preserve"> s danom </w:t>
      </w:r>
      <w:r w:rsidR="00675513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C56111" w:rsidP="00C56111" w:rsidR="00C56111" w:rsidRPr="005D578C">
      <w:pPr>
        <w:rPr>
          <w:rFonts w:cs="Times New Roman" w:eastAsia="Times New Roman"/>
          <w:szCs w:val="24"/>
        </w:rPr>
      </w:pPr>
    </w:p>
    <w:p w:rsidRDefault="00C56111" w:rsidP="00C56111" w:rsidR="00C5611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C56111" w:rsidP="00C56111" w:rsidR="00C56111">
      <w:pPr>
        <w:rPr>
          <w:rFonts w:cs="Times New Roman" w:eastAsia="Times New Roman"/>
          <w:szCs w:val="20"/>
        </w:rPr>
      </w:pPr>
    </w:p>
    <w:p w:rsidRDefault="00C56111" w:rsidP="00C56111" w:rsidR="00C5611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FIDES &amp; CO d. o. o. Pula, Marulićeva 35, OIB 39368119677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040114921.</w:t>
      </w:r>
    </w:p>
    <w:p w:rsidRDefault="00C56111" w:rsidP="00C56111" w:rsidR="00C56111">
      <w:pPr>
        <w:ind w:firstLine="709"/>
        <w:rPr>
          <w:rFonts w:cs="Times New Roman" w:eastAsia="Times New Roman"/>
          <w:szCs w:val="24"/>
        </w:rPr>
      </w:pPr>
    </w:p>
    <w:p w:rsidRDefault="00C56111" w:rsidP="00C56111" w:rsidR="00C5611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FIDES &amp; CO d. o. o. Pula, Marulićeva 35, OIB 39368119677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040114921.</w:t>
      </w:r>
    </w:p>
    <w:p w:rsidRDefault="00C56111" w:rsidP="00C56111" w:rsidR="00C56111">
      <w:pPr>
        <w:rPr>
          <w:rFonts w:cs="Times New Roman" w:eastAsia="Times New Roman"/>
          <w:szCs w:val="24"/>
        </w:rPr>
      </w:pPr>
    </w:p>
    <w:p w:rsidRDefault="00C56111" w:rsidP="00C56111" w:rsidR="00C56111" w:rsidRPr="005D578C">
      <w:pPr>
        <w:rPr>
          <w:rFonts w:cs="Times New Roman" w:eastAsia="Times New Roman"/>
          <w:szCs w:val="24"/>
        </w:rPr>
      </w:pPr>
    </w:p>
    <w:p w:rsidRDefault="00C56111" w:rsidP="00C56111" w:rsidR="00C5611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56111" w:rsidP="00C56111" w:rsidR="00C56111">
      <w:pPr>
        <w:ind w:firstLine="708"/>
        <w:rPr>
          <w:rFonts w:cs="Times New Roman" w:eastAsia="Times New Roman"/>
          <w:szCs w:val="24"/>
        </w:rPr>
      </w:pPr>
    </w:p>
    <w:p w:rsidRDefault="00C56111" w:rsidP="00C56111" w:rsidR="00C5611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FIDES &amp; CO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St-989/2015-3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56111" w:rsidP="00C56111" w:rsidR="00C5611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56111" w:rsidP="00C56111" w:rsidR="00C56111" w:rsidRPr="005D578C">
      <w:pPr>
        <w:rPr>
          <w:rFonts w:cs="Times New Roman" w:eastAsia="Times New Roman"/>
          <w:szCs w:val="24"/>
        </w:rPr>
      </w:pPr>
    </w:p>
    <w:p w:rsidRDefault="00C56111" w:rsidP="00C56111" w:rsidR="00C5611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75513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56111" w:rsidP="00C56111" w:rsidR="00C56111">
      <w:pPr>
        <w:rPr>
          <w:rFonts w:cs="Times New Roman" w:eastAsia="Times New Roman"/>
          <w:szCs w:val="24"/>
        </w:rPr>
      </w:pPr>
    </w:p>
    <w:p w:rsidRDefault="00C56111" w:rsidP="00C56111" w:rsidR="00C5611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56111" w:rsidP="00C56111" w:rsidR="00C5611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D42067">
        <w:rPr>
          <w:rFonts w:cs="Times New Roman" w:eastAsia="Times New Roman"/>
          <w:szCs w:val="24"/>
        </w:rPr>
        <w:t>, v.r.</w:t>
      </w:r>
    </w:p>
    <w:p w:rsidRDefault="00C56111" w:rsidP="00C56111" w:rsidR="00C56111">
      <w:pPr>
        <w:jc w:val="left"/>
        <w:rPr>
          <w:rFonts w:cs="Times New Roman" w:eastAsia="Times New Roman"/>
          <w:szCs w:val="24"/>
        </w:rPr>
      </w:pPr>
    </w:p>
    <w:p w:rsidRDefault="00C56111" w:rsidP="00C56111" w:rsidR="00C56111" w:rsidRPr="005D578C">
      <w:pPr>
        <w:jc w:val="left"/>
        <w:rPr>
          <w:rFonts w:cs="Times New Roman" w:eastAsia="Times New Roman"/>
          <w:szCs w:val="24"/>
        </w:rPr>
      </w:pPr>
    </w:p>
    <w:p w:rsidRDefault="00C56111" w:rsidP="00C56111" w:rsidR="00C5611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56111" w:rsidP="00C56111" w:rsidR="00C5611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C56111" w:rsidP="00C56111" w:rsidR="00C561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56111" w:rsidP="00C56111" w:rsidR="00C56111">
      <w:pPr>
        <w:rPr>
          <w:rFonts w:cs="Times New Roman" w:eastAsia="Times New Roman"/>
          <w:szCs w:val="24"/>
        </w:rPr>
      </w:pPr>
    </w:p>
    <w:p w:rsidRDefault="00C56111" w:rsidP="00C56111" w:rsidR="00C56111" w:rsidRPr="005D578C">
      <w:pPr>
        <w:rPr>
          <w:rFonts w:cs="Times New Roman" w:eastAsia="Times New Roman"/>
          <w:szCs w:val="24"/>
        </w:rPr>
      </w:pPr>
    </w:p>
    <w:p w:rsidRDefault="00C56111" w:rsidP="00C56111" w:rsidR="00C5611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56111" w:rsidP="00C56111" w:rsidR="00C561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56111" w:rsidP="00C56111" w:rsidR="00C561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FIDES &amp; CO d. o. o. Pula, Marulićeva 35,</w:t>
      </w:r>
    </w:p>
    <w:p w:rsidRDefault="00C56111" w:rsidP="00C56111" w:rsidR="00C561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Jasmina Oković, Pula, Marulićeva 35, </w:t>
      </w:r>
    </w:p>
    <w:p w:rsidRDefault="00C56111" w:rsidP="00C56111" w:rsidR="00C5611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C56111" w:rsidP="00C56111" w:rsidR="00C561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56111" w:rsidP="00C56111" w:rsidR="00C5611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C56111" w:rsidP="00C56111" w:rsidR="00C5611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56111" w:rsidP="00C56111" w:rsidR="00C561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56111" w:rsidP="00C56111" w:rsidR="00C561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56111" w:rsidP="00C56111" w:rsidR="00C56111"/>
    <w:p w:rsidRDefault="00C56111" w:rsidP="00C56111" w:rsidR="00C56111"/>
    <w:p w:rsidRDefault="00C56111" w:rsidP="00C56111" w:rsidR="00C56111"/>
    <w:p w:rsidRDefault="00C56111" w:rsidP="00C56111" w:rsidR="00C56111"/>
    <w:p w:rsidRDefault="00C56111" w:rsidP="00C56111" w:rsidR="00C56111"/>
    <w:p w:rsidRDefault="00C56111" w:rsidP="00C56111" w:rsidR="00C56111"/>
    <w:p w:rsidRDefault="00D42067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111" w:rsidP="00C56111" w:rsidR="00C56111">
      <w:r>
        <w:separator/>
      </w:r>
    </w:p>
  </w:endnote>
  <w:endnote w:id="0" w:type="continuationSeparator">
    <w:p w:rsidRDefault="00C56111" w:rsidP="00C56111" w:rsidR="00C56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111" w:rsidP="00C56111" w:rsidR="00C56111">
      <w:r>
        <w:separator/>
      </w:r>
    </w:p>
  </w:footnote>
  <w:footnote w:id="0" w:type="continuationSeparator">
    <w:p w:rsidRDefault="00C56111" w:rsidP="00C56111" w:rsidR="00C561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111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4206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St-989/2015-5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111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St-989/2015-5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5A16"/>
    <w:rsid w:val="002F433A"/>
    <w:rsid w:val="00675513"/>
    <w:rsid w:val="0075528E"/>
    <w:rsid w:val="0079403F"/>
    <w:rsid w:val="00B42D48"/>
    <w:rsid w:val="00C56111"/>
    <w:rsid w:val="00D42067"/>
    <w:rsid w:val="00EC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1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611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5611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61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1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61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611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06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206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20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20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1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611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5611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61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1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61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611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06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206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20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20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St-989/2015</izvorni_sadrzaj>
    <derivirana_varijabla naziv="DomainObject.Predmet.OznakaBroj_1">St-989/2015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FIDES &amp; CO d. o. o. PULA</izvorni_sadrzaj>
    <derivirana_varijabla naziv="DomainObject.Predmet.ProtustrankaFormated_1">  FIDES &amp; CO d. o. o. PULA</derivirana_varijabla>
  </DomainObject.Predmet.ProtustrankaFormated>
  <DomainObject.Predmet.ProtustrankaFormatedOIB>
    <izvorni_sadrzaj>  FIDES &amp; CO d. o. o. PULA, OIB 39368119677</izvorni_sadrzaj>
    <derivirana_varijabla naziv="DomainObject.Predmet.ProtustrankaFormatedOIB_1">  FIDES &amp; CO d. o. o. PULA, OIB 39368119677</derivirana_varijabla>
  </DomainObject.Predmet.ProtustrankaFormatedOIB>
  <DomainObject.Predmet.ProtustrankaFormatedWithAdress>
    <izvorni_sadrzaj> FIDES &amp; CO d. o. o. PULA, Marulićeva 35, 52100 Pula</izvorni_sadrzaj>
    <derivirana_varijabla naziv="DomainObject.Predmet.ProtustrankaFormatedWithAdress_1"> FIDES &amp; CO d. o. o. PULA, Marulićeva 35, 52100 Pula</derivirana_varijabla>
  </DomainObject.Predmet.ProtustrankaFormatedWithAdress>
  <DomainObject.Predmet.ProtustrankaFormatedWithAdressOIB>
    <izvorni_sadrzaj> FIDES &amp; CO d. o. o. PULA, OIB 39368119677, Marulićeva 35, 52100 Pula</izvorni_sadrzaj>
    <derivirana_varijabla naziv="DomainObject.Predmet.ProtustrankaFormatedWithAdressOIB_1"> FIDES &amp; CO d. o. o. PULA, OIB 39368119677, Marulićeva 35, 52100 Pula</derivirana_varijabla>
  </DomainObject.Predmet.ProtustrankaFormatedWithAdressOIB>
  <DomainObject.Predmet.ProtustrankaWithAdress>
    <izvorni_sadrzaj>FIDES &amp; CO d. o. o. PULA Marulićeva 35, 52100 Pula</izvorni_sadrzaj>
    <derivirana_varijabla naziv="DomainObject.Predmet.ProtustrankaWithAdress_1">FIDES &amp; CO d. o. o. PULA Marulićeva 35, 52100 Pula</derivirana_varijabla>
  </DomainObject.Predmet.ProtustrankaWithAdress>
  <DomainObject.Predmet.ProtustrankaWithAdressOIB>
    <izvorni_sadrzaj>FIDES &amp; CO d. o. o. PULA, OIB 39368119677, Marulićeva 35, 52100 Pula</izvorni_sadrzaj>
    <derivirana_varijabla naziv="DomainObject.Predmet.ProtustrankaWithAdressOIB_1">FIDES &amp; CO d. o. o. PULA, OIB 39368119677, Marulićeva 35, 52100 Pula</derivirana_varijabla>
  </DomainObject.Predmet.ProtustrankaWithAdressOIB>
  <DomainObject.Predmet.ProtustrankaNazivFormated>
    <izvorni_sadrzaj>FIDES &amp; CO d. o. o. PULA</izvorni_sadrzaj>
    <derivirana_varijabla naziv="DomainObject.Predmet.ProtustrankaNazivFormated_1">FIDES &amp; CO d. o. o. PULA</derivirana_varijabla>
  </DomainObject.Predmet.ProtustrankaNazivFormated>
  <DomainObject.Predmet.ProtustrankaNazivFormatedOIB>
    <izvorni_sadrzaj>FIDES &amp; CO d. o. o. PULA, OIB 39368119677</izvorni_sadrzaj>
    <derivirana_varijabla naziv="DomainObject.Predmet.ProtustrankaNazivFormatedOIB_1">FIDES &amp; CO d. o. o. PULA, OIB 39368119677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3486.97</izvorni_sadrzaj>
    <derivirana_varijabla naziv="DomainObject.Predmet.TrenutnaVrijednost_1">3486.97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FIDES &amp; CO d. o. o. PULA</item>
    </izvorni_sadrzaj>
    <derivirana_varijabla naziv="DomainObject.Predmet.ProtuStrankaListFormated_1">
      <item>FIDES &amp; CO d. o. o. PULA</item>
    </derivirana_varijabla>
  </DomainObject.Predmet.ProtuStrankaListFormated>
  <DomainObject.Predmet.ProtuStrankaListFormatedOIB>
    <izvorni_sadrzaj>
      <item>FIDES &amp; CO d. o. o. PULA, OIB 39368119677</item>
    </izvorni_sadrzaj>
    <derivirana_varijabla naziv="DomainObject.Predmet.ProtuStrankaListFormatedOIB_1">
      <item>FIDES &amp; CO d. o. o. PULA, OIB 39368119677</item>
    </derivirana_varijabla>
  </DomainObject.Predmet.ProtuStrankaListFormatedOIB>
  <DomainObject.Predmet.ProtuStrankaListFormatedWithAdress>
    <izvorni_sadrzaj>
      <item>FIDES &amp; CO d. o. o. PULA, Marulićeva 35, 52100 Pula</item>
    </izvorni_sadrzaj>
    <derivirana_varijabla naziv="DomainObject.Predmet.ProtuStrankaListFormatedWithAdress_1">
      <item>FIDES &amp; CO d. o. o. PULA, Marulićeva 35, 52100 Pula</item>
    </derivirana_varijabla>
  </DomainObject.Predmet.ProtuStrankaListFormatedWithAdress>
  <DomainObject.Predmet.ProtuStrankaListFormatedWithAdressOIB>
    <izvorni_sadrzaj>
      <item>FIDES &amp; CO d. o. o. PULA, OIB 39368119677, Marulićeva 35, 52100 Pula</item>
    </izvorni_sadrzaj>
    <derivirana_varijabla naziv="DomainObject.Predmet.ProtuStrankaListFormatedWithAdressOIB_1">
      <item>FIDES &amp; CO d. o. o. PULA, OIB 39368119677, Marulićeva 35, 52100 Pula</item>
    </derivirana_varijabla>
  </DomainObject.Predmet.ProtuStrankaListFormatedWithAdressOIB>
  <DomainObject.Predmet.ProtuStrankaListNazivFormated>
    <izvorni_sadrzaj>
      <item>FIDES &amp; CO d. o. o. PULA</item>
    </izvorni_sadrzaj>
    <derivirana_varijabla naziv="DomainObject.Predmet.ProtuStrankaListNazivFormated_1">
      <item>FIDES &amp; CO d. o. o. PULA</item>
    </derivirana_varijabla>
  </DomainObject.Predmet.ProtuStrankaListNazivFormated>
  <DomainObject.Predmet.ProtuStrankaListNazivFormatedOIB>
    <izvorni_sadrzaj>
      <item>FIDES &amp; CO d. o. o. PULA, OIB 39368119677</item>
    </izvorni_sadrzaj>
    <derivirana_varijabla naziv="DomainObject.Predmet.ProtuStrankaListNazivFormatedOIB_1">
      <item>FIDES &amp; CO d. o. o. PULA, OIB 39368119677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FIDES &amp; CO d. o. o. PULA</izvorni_sadrzaj>
    <derivirana_varijabla naziv="DomainObject.Predmet.ProtustrankaIDrugi_1">FIDES &amp; CO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FIDES &amp; CO d. o. o. PULA, OIB 39368119677, Marulićeva 35, 52100 Pula</izvorni_sadrzaj>
    <derivirana_varijabla naziv="DomainObject.Predmet.ProtustrankaIDrugiAdressOIB_1">FIDES &amp; CO d. o. o. PULA, OIB 39368119677, Marulićeva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FIDES &amp; CO d. o. o. PULA</item>
    </izvorni_sadrzaj>
    <derivirana_varijabla naziv="DomainObject.Predmet.SudioniciListNaziv_1">
      <item>FINANCIJSKA AGENCIJA, RC RIJEKA, PODRUŽNICA PULA, PULA</item>
      <item>FIDES &amp; CO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FIDES &amp; CO d. o. o. PULA, OIB 39368119677, Marulićeva 35,52100 Pula</item>
    </izvorni_sadrzaj>
    <derivirana_varijabla naziv="DomainObject.Predmet.SudioniciListAdressOIB_1">
      <item>FINANCIJSKA AGENCIJA, RC RIJEKA, PODRUŽNICA PULA, PULA, OIB 85821130368, GIARDINI 5,52100 Pula</item>
      <item>FIDES &amp; CO d. o. o. PULA, OIB 39368119677, Marulićeva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39368119677</item>
    </izvorni_sadrzaj>
    <derivirana_varijabla naziv="DomainObject.Predmet.SudioniciListNazivOIB_1">
      <item>, OIB 85821130368</item>
      <item>, OIB 39368119677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3003</properties:Characters>
  <properties:Lines>81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2016-03-17T13:24:00Z</dcterms:created>
  <dc:creator>Mihaela Kaligari</dc:creator>
  <dc:description/>
  <cp:keywords/>
  <cp:lastModifiedBy>Jasmina Matika</cp:lastModifiedBy>
  <cp:lastPrinted>2016-03-30T10:00:00Z</cp:lastPrinted>
  <dcterms:modified xmlns:xsi="http://www.w3.org/2001/XMLSchema-instance" xsi:type="dcterms:W3CDTF">2016-03-30T11:11:00Z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